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85B0F9" w14:textId="4250B577" w:rsidR="00580997" w:rsidRPr="00E56A09" w:rsidRDefault="00FF01A9" w:rsidP="00FF01A9">
      <w:pPr>
        <w:pStyle w:val="Heading1"/>
      </w:pPr>
      <w:r w:rsidRPr="00E56A09">
        <w:t>Respiratory conditions</w:t>
      </w:r>
    </w:p>
    <w:p w14:paraId="34129E0A" w14:textId="77777777" w:rsidR="00856562" w:rsidRDefault="00034FAB">
      <w:pPr>
        <w:pStyle w:val="TOC7"/>
        <w:rPr>
          <w:rFonts w:asciiTheme="minorHAnsi" w:eastAsiaTheme="minorEastAsia" w:hAnsiTheme="minorHAnsi"/>
          <w:spacing w:val="0"/>
          <w:sz w:val="22"/>
          <w:szCs w:val="22"/>
          <w:lang w:val="en-ZA" w:eastAsia="en-ZA"/>
        </w:rPr>
      </w:pPr>
      <w:r>
        <w:fldChar w:fldCharType="begin"/>
      </w:r>
      <w:r>
        <w:instrText xml:space="preserve"> TOC \b Chapter17 \n \h \z \u \t "Heading 1A,6,Heading 2,7,Heading 3,8,Heading 4,9, Heading 8,9" </w:instrText>
      </w:r>
      <w:r>
        <w:fldChar w:fldCharType="separate"/>
      </w:r>
      <w:hyperlink w:anchor="_Toc235435503" w:history="1">
        <w:r w:rsidR="00856562" w:rsidRPr="005C4DEE">
          <w:rPr>
            <w:rStyle w:val="Hyperlink"/>
          </w:rPr>
          <w:t>17.1</w:t>
        </w:r>
        <w:r w:rsidR="00856562">
          <w:rPr>
            <w:rFonts w:asciiTheme="minorHAnsi" w:eastAsiaTheme="minorEastAsia" w:hAnsiTheme="minorHAnsi"/>
            <w:spacing w:val="0"/>
            <w:sz w:val="22"/>
            <w:szCs w:val="22"/>
            <w:lang w:val="en-ZA" w:eastAsia="en-ZA"/>
          </w:rPr>
          <w:tab/>
        </w:r>
        <w:r w:rsidR="00856562" w:rsidRPr="005C4DEE">
          <w:rPr>
            <w:rStyle w:val="Hyperlink"/>
          </w:rPr>
          <w:t>Conditions with predominant wheeze</w:t>
        </w:r>
      </w:hyperlink>
    </w:p>
    <w:p w14:paraId="4945B582" w14:textId="77777777" w:rsidR="00856562" w:rsidRDefault="0036742A">
      <w:pPr>
        <w:pStyle w:val="TOC8"/>
        <w:rPr>
          <w:rFonts w:asciiTheme="minorHAnsi" w:eastAsiaTheme="minorEastAsia" w:hAnsiTheme="minorHAnsi"/>
          <w:spacing w:val="0"/>
          <w:sz w:val="22"/>
          <w:szCs w:val="22"/>
          <w:lang w:val="en-ZA" w:eastAsia="en-ZA"/>
        </w:rPr>
      </w:pPr>
      <w:hyperlink w:anchor="_Toc235435504" w:history="1">
        <w:r w:rsidR="00856562" w:rsidRPr="005C4DEE">
          <w:rPr>
            <w:rStyle w:val="Hyperlink"/>
          </w:rPr>
          <w:t>17.1.1</w:t>
        </w:r>
        <w:r w:rsidR="00856562">
          <w:rPr>
            <w:rFonts w:asciiTheme="minorHAnsi" w:eastAsiaTheme="minorEastAsia" w:hAnsiTheme="minorHAnsi"/>
            <w:spacing w:val="0"/>
            <w:sz w:val="22"/>
            <w:szCs w:val="22"/>
            <w:lang w:val="en-ZA" w:eastAsia="en-ZA"/>
          </w:rPr>
          <w:tab/>
        </w:r>
        <w:r w:rsidR="00856562" w:rsidRPr="005C4DEE">
          <w:rPr>
            <w:rStyle w:val="Hyperlink"/>
          </w:rPr>
          <w:t>Acute exacerbation of ASTHMA &amp; COPD, ADULTS AND ADOLESCENTS ≥ 12 YEARS</w:t>
        </w:r>
      </w:hyperlink>
    </w:p>
    <w:p w14:paraId="125107D5" w14:textId="77777777" w:rsidR="00856562" w:rsidRDefault="0036742A">
      <w:pPr>
        <w:pStyle w:val="TOC8"/>
        <w:rPr>
          <w:rFonts w:asciiTheme="minorHAnsi" w:eastAsiaTheme="minorEastAsia" w:hAnsiTheme="minorHAnsi"/>
          <w:spacing w:val="0"/>
          <w:sz w:val="22"/>
          <w:szCs w:val="22"/>
          <w:lang w:val="en-ZA" w:eastAsia="en-ZA"/>
        </w:rPr>
      </w:pPr>
      <w:hyperlink w:anchor="_Toc235435505" w:history="1">
        <w:r w:rsidR="00856562" w:rsidRPr="005C4DEE">
          <w:rPr>
            <w:rStyle w:val="Hyperlink"/>
          </w:rPr>
          <w:t>17.1.2</w:t>
        </w:r>
        <w:r w:rsidR="00856562">
          <w:rPr>
            <w:rFonts w:asciiTheme="minorHAnsi" w:eastAsiaTheme="minorEastAsia" w:hAnsiTheme="minorHAnsi"/>
            <w:spacing w:val="0"/>
            <w:sz w:val="22"/>
            <w:szCs w:val="22"/>
            <w:lang w:val="en-ZA" w:eastAsia="en-ZA"/>
          </w:rPr>
          <w:tab/>
        </w:r>
        <w:r w:rsidR="00856562" w:rsidRPr="005C4DEE">
          <w:rPr>
            <w:rStyle w:val="Hyperlink"/>
          </w:rPr>
          <w:t xml:space="preserve">Acute asthma EXACERBATION, CHILDREN </w:t>
        </w:r>
        <w:r w:rsidR="00856562" w:rsidRPr="005C4DEE">
          <w:rPr>
            <w:rStyle w:val="Hyperlink"/>
            <w:rFonts w:cs="Arial"/>
          </w:rPr>
          <w:t>≤</w:t>
        </w:r>
        <w:r w:rsidR="00856562" w:rsidRPr="005C4DEE">
          <w:rPr>
            <w:rStyle w:val="Hyperlink"/>
          </w:rPr>
          <w:t xml:space="preserve"> 11 years</w:t>
        </w:r>
      </w:hyperlink>
    </w:p>
    <w:p w14:paraId="49A6346B" w14:textId="77777777" w:rsidR="00856562" w:rsidRDefault="0036742A">
      <w:pPr>
        <w:pStyle w:val="TOC8"/>
        <w:rPr>
          <w:rFonts w:asciiTheme="minorHAnsi" w:eastAsiaTheme="minorEastAsia" w:hAnsiTheme="minorHAnsi"/>
          <w:spacing w:val="0"/>
          <w:sz w:val="22"/>
          <w:szCs w:val="22"/>
          <w:lang w:val="en-ZA" w:eastAsia="en-ZA"/>
        </w:rPr>
      </w:pPr>
      <w:hyperlink w:anchor="_Toc235435506" w:history="1">
        <w:r w:rsidR="00856562" w:rsidRPr="005C4DEE">
          <w:rPr>
            <w:rStyle w:val="Hyperlink"/>
          </w:rPr>
          <w:t>17.1.3 Chronic asthma</w:t>
        </w:r>
      </w:hyperlink>
    </w:p>
    <w:p w14:paraId="0835D600" w14:textId="77777777" w:rsidR="00856562" w:rsidRDefault="0036742A">
      <w:pPr>
        <w:pStyle w:val="TOC8"/>
        <w:rPr>
          <w:rFonts w:asciiTheme="minorHAnsi" w:eastAsiaTheme="minorEastAsia" w:hAnsiTheme="minorHAnsi"/>
          <w:spacing w:val="0"/>
          <w:sz w:val="22"/>
          <w:szCs w:val="22"/>
          <w:lang w:val="en-ZA" w:eastAsia="en-ZA"/>
        </w:rPr>
      </w:pPr>
      <w:hyperlink w:anchor="_Toc235435507" w:history="1">
        <w:r w:rsidR="00856562" w:rsidRPr="005C4DEE">
          <w:rPr>
            <w:rStyle w:val="Hyperlink"/>
          </w:rPr>
          <w:t xml:space="preserve">17.1.3.1 Chronic asthma, ADULTS &amp; ADOLESCENTS </w:t>
        </w:r>
        <w:r w:rsidR="00856562" w:rsidRPr="005C4DEE">
          <w:rPr>
            <w:rStyle w:val="Hyperlink"/>
            <w:rFonts w:cs="Arial"/>
          </w:rPr>
          <w:t>≥</w:t>
        </w:r>
        <w:r w:rsidR="00856562" w:rsidRPr="005C4DEE">
          <w:rPr>
            <w:rStyle w:val="Hyperlink"/>
          </w:rPr>
          <w:t xml:space="preserve"> 12 YRS</w:t>
        </w:r>
      </w:hyperlink>
    </w:p>
    <w:p w14:paraId="145F6B69" w14:textId="77777777" w:rsidR="00856562" w:rsidRDefault="0036742A">
      <w:pPr>
        <w:pStyle w:val="TOC9"/>
        <w:rPr>
          <w:rFonts w:asciiTheme="minorHAnsi" w:eastAsiaTheme="minorEastAsia" w:hAnsiTheme="minorHAnsi"/>
          <w:spacing w:val="0"/>
          <w:sz w:val="22"/>
          <w:szCs w:val="22"/>
          <w:lang w:val="en-ZA" w:eastAsia="en-ZA"/>
        </w:rPr>
      </w:pPr>
      <w:hyperlink w:anchor="_Toc235435508" w:history="1">
        <w:r w:rsidR="00856562" w:rsidRPr="005C4DEE">
          <w:rPr>
            <w:rStyle w:val="Hyperlink"/>
            <w:rFonts w:eastAsia="Calibri" w:cs="Arial"/>
          </w:rPr>
          <w:t>Chronic asthma management for adults and adolescents 12 years and older</w:t>
        </w:r>
      </w:hyperlink>
    </w:p>
    <w:p w14:paraId="2BA85178" w14:textId="77777777" w:rsidR="00856562" w:rsidRDefault="0036742A">
      <w:pPr>
        <w:pStyle w:val="TOC8"/>
        <w:rPr>
          <w:rFonts w:asciiTheme="minorHAnsi" w:eastAsiaTheme="minorEastAsia" w:hAnsiTheme="minorHAnsi"/>
          <w:spacing w:val="0"/>
          <w:sz w:val="22"/>
          <w:szCs w:val="22"/>
          <w:lang w:val="en-ZA" w:eastAsia="en-ZA"/>
        </w:rPr>
      </w:pPr>
      <w:hyperlink w:anchor="_Toc235435509" w:history="1">
        <w:r w:rsidR="00856562" w:rsidRPr="005C4DEE">
          <w:rPr>
            <w:rStyle w:val="Hyperlink"/>
          </w:rPr>
          <w:t xml:space="preserve">17.1.3.2 CHRONIC ASTHMA, children </w:t>
        </w:r>
        <w:r w:rsidR="00856562" w:rsidRPr="005C4DEE">
          <w:rPr>
            <w:rStyle w:val="Hyperlink"/>
            <w:rFonts w:cs="Arial"/>
          </w:rPr>
          <w:t>≤</w:t>
        </w:r>
        <w:r w:rsidR="00856562" w:rsidRPr="005C4DEE">
          <w:rPr>
            <w:rStyle w:val="Hyperlink"/>
          </w:rPr>
          <w:t xml:space="preserve"> 11 YEARS</w:t>
        </w:r>
      </w:hyperlink>
    </w:p>
    <w:p w14:paraId="734A3684" w14:textId="77777777" w:rsidR="00856562" w:rsidRDefault="0036742A">
      <w:pPr>
        <w:pStyle w:val="TOC8"/>
        <w:rPr>
          <w:rFonts w:asciiTheme="minorHAnsi" w:eastAsiaTheme="minorEastAsia" w:hAnsiTheme="minorHAnsi"/>
          <w:spacing w:val="0"/>
          <w:sz w:val="22"/>
          <w:szCs w:val="22"/>
          <w:lang w:val="en-ZA" w:eastAsia="en-ZA"/>
        </w:rPr>
      </w:pPr>
      <w:hyperlink w:anchor="_Toc235435510" w:history="1">
        <w:r w:rsidR="00856562" w:rsidRPr="005C4DEE">
          <w:rPr>
            <w:rStyle w:val="Hyperlink"/>
          </w:rPr>
          <w:t>17.1.4 Acute bronchiolitis in children</w:t>
        </w:r>
      </w:hyperlink>
    </w:p>
    <w:p w14:paraId="011A6290" w14:textId="77777777" w:rsidR="00856562" w:rsidRDefault="0036742A">
      <w:pPr>
        <w:pStyle w:val="TOC8"/>
        <w:rPr>
          <w:rFonts w:asciiTheme="minorHAnsi" w:eastAsiaTheme="minorEastAsia" w:hAnsiTheme="minorHAnsi"/>
          <w:spacing w:val="0"/>
          <w:sz w:val="22"/>
          <w:szCs w:val="22"/>
          <w:lang w:val="en-ZA" w:eastAsia="en-ZA"/>
        </w:rPr>
      </w:pPr>
      <w:hyperlink w:anchor="_Toc235435511" w:history="1">
        <w:r w:rsidR="00856562" w:rsidRPr="005C4DEE">
          <w:rPr>
            <w:rStyle w:val="Hyperlink"/>
          </w:rPr>
          <w:t>17.1.5 Chronic obstructive pulmonary disease (COPD)</w:t>
        </w:r>
      </w:hyperlink>
    </w:p>
    <w:p w14:paraId="6C43E47C" w14:textId="77777777" w:rsidR="00856562" w:rsidRDefault="0036742A">
      <w:pPr>
        <w:pStyle w:val="TOC7"/>
        <w:rPr>
          <w:rFonts w:asciiTheme="minorHAnsi" w:eastAsiaTheme="minorEastAsia" w:hAnsiTheme="minorHAnsi"/>
          <w:spacing w:val="0"/>
          <w:sz w:val="22"/>
          <w:szCs w:val="22"/>
          <w:lang w:val="en-ZA" w:eastAsia="en-ZA"/>
        </w:rPr>
      </w:pPr>
      <w:hyperlink w:anchor="_Toc235435512" w:history="1">
        <w:r w:rsidR="00856562" w:rsidRPr="005C4DEE">
          <w:rPr>
            <w:rStyle w:val="Hyperlink"/>
          </w:rPr>
          <w:t>17.2</w:t>
        </w:r>
        <w:r w:rsidR="00856562">
          <w:rPr>
            <w:rFonts w:asciiTheme="minorHAnsi" w:eastAsiaTheme="minorEastAsia" w:hAnsiTheme="minorHAnsi"/>
            <w:spacing w:val="0"/>
            <w:sz w:val="22"/>
            <w:szCs w:val="22"/>
            <w:lang w:val="en-ZA" w:eastAsia="en-ZA"/>
          </w:rPr>
          <w:tab/>
        </w:r>
        <w:r w:rsidR="00856562" w:rsidRPr="005C4DEE">
          <w:rPr>
            <w:rStyle w:val="Hyperlink"/>
          </w:rPr>
          <w:t>Stridor (upper airways obstruction)</w:t>
        </w:r>
      </w:hyperlink>
    </w:p>
    <w:p w14:paraId="03A14F67" w14:textId="77777777" w:rsidR="00856562" w:rsidRDefault="0036742A">
      <w:pPr>
        <w:pStyle w:val="TOC8"/>
        <w:rPr>
          <w:rFonts w:asciiTheme="minorHAnsi" w:eastAsiaTheme="minorEastAsia" w:hAnsiTheme="minorHAnsi"/>
          <w:spacing w:val="0"/>
          <w:sz w:val="22"/>
          <w:szCs w:val="22"/>
          <w:lang w:val="en-ZA" w:eastAsia="en-ZA"/>
        </w:rPr>
      </w:pPr>
      <w:hyperlink w:anchor="_Toc235435513" w:history="1">
        <w:r w:rsidR="00856562" w:rsidRPr="005C4DEE">
          <w:rPr>
            <w:rStyle w:val="Hyperlink"/>
          </w:rPr>
          <w:t>17.2.1</w:t>
        </w:r>
        <w:r w:rsidR="00856562">
          <w:rPr>
            <w:rFonts w:asciiTheme="minorHAnsi" w:eastAsiaTheme="minorEastAsia" w:hAnsiTheme="minorHAnsi"/>
            <w:spacing w:val="0"/>
            <w:sz w:val="22"/>
            <w:szCs w:val="22"/>
            <w:lang w:val="en-ZA" w:eastAsia="en-ZA"/>
          </w:rPr>
          <w:tab/>
        </w:r>
        <w:r w:rsidR="00856562" w:rsidRPr="005C4DEE">
          <w:rPr>
            <w:rStyle w:val="Hyperlink"/>
          </w:rPr>
          <w:t>Croup (laryngotracheo bronchitis) in children</w:t>
        </w:r>
      </w:hyperlink>
    </w:p>
    <w:p w14:paraId="5E6FE614" w14:textId="77777777" w:rsidR="00856562" w:rsidRDefault="0036742A">
      <w:pPr>
        <w:pStyle w:val="TOC7"/>
        <w:rPr>
          <w:rFonts w:asciiTheme="minorHAnsi" w:eastAsiaTheme="minorEastAsia" w:hAnsiTheme="minorHAnsi"/>
          <w:spacing w:val="0"/>
          <w:sz w:val="22"/>
          <w:szCs w:val="22"/>
          <w:lang w:val="en-ZA" w:eastAsia="en-ZA"/>
        </w:rPr>
      </w:pPr>
      <w:hyperlink w:anchor="_Toc235435514" w:history="1">
        <w:r w:rsidR="00856562" w:rsidRPr="005C4DEE">
          <w:rPr>
            <w:rStyle w:val="Hyperlink"/>
          </w:rPr>
          <w:t>17.3</w:t>
        </w:r>
        <w:r w:rsidR="00856562">
          <w:rPr>
            <w:rFonts w:asciiTheme="minorHAnsi" w:eastAsiaTheme="minorEastAsia" w:hAnsiTheme="minorHAnsi"/>
            <w:spacing w:val="0"/>
            <w:sz w:val="22"/>
            <w:szCs w:val="22"/>
            <w:lang w:val="en-ZA" w:eastAsia="en-ZA"/>
          </w:rPr>
          <w:tab/>
        </w:r>
        <w:r w:rsidR="00856562" w:rsidRPr="005C4DEE">
          <w:rPr>
            <w:rStyle w:val="Hyperlink"/>
          </w:rPr>
          <w:t>Respiratory infections</w:t>
        </w:r>
      </w:hyperlink>
    </w:p>
    <w:p w14:paraId="05DA67EF" w14:textId="77777777" w:rsidR="00856562" w:rsidRDefault="0036742A">
      <w:pPr>
        <w:pStyle w:val="TOC8"/>
        <w:rPr>
          <w:rFonts w:asciiTheme="minorHAnsi" w:eastAsiaTheme="minorEastAsia" w:hAnsiTheme="minorHAnsi"/>
          <w:spacing w:val="0"/>
          <w:sz w:val="22"/>
          <w:szCs w:val="22"/>
          <w:lang w:val="en-ZA" w:eastAsia="en-ZA"/>
        </w:rPr>
      </w:pPr>
      <w:hyperlink w:anchor="_Toc235435515" w:history="1">
        <w:r w:rsidR="00856562" w:rsidRPr="005C4DEE">
          <w:rPr>
            <w:rStyle w:val="Hyperlink"/>
          </w:rPr>
          <w:t>17.3.1</w:t>
        </w:r>
        <w:r w:rsidR="00856562">
          <w:rPr>
            <w:rFonts w:asciiTheme="minorHAnsi" w:eastAsiaTheme="minorEastAsia" w:hAnsiTheme="minorHAnsi"/>
            <w:spacing w:val="0"/>
            <w:sz w:val="22"/>
            <w:szCs w:val="22"/>
            <w:lang w:val="en-ZA" w:eastAsia="en-ZA"/>
          </w:rPr>
          <w:tab/>
        </w:r>
        <w:r w:rsidR="00856562" w:rsidRPr="005C4DEE">
          <w:rPr>
            <w:rStyle w:val="Hyperlink"/>
          </w:rPr>
          <w:t>Influenza</w:t>
        </w:r>
      </w:hyperlink>
    </w:p>
    <w:p w14:paraId="26D1E70F" w14:textId="77777777" w:rsidR="00856562" w:rsidRDefault="0036742A">
      <w:pPr>
        <w:pStyle w:val="TOC8"/>
        <w:rPr>
          <w:rFonts w:asciiTheme="minorHAnsi" w:eastAsiaTheme="minorEastAsia" w:hAnsiTheme="minorHAnsi"/>
          <w:spacing w:val="0"/>
          <w:sz w:val="22"/>
          <w:szCs w:val="22"/>
          <w:lang w:val="en-ZA" w:eastAsia="en-ZA"/>
        </w:rPr>
      </w:pPr>
      <w:hyperlink w:anchor="_Toc235435516" w:history="1">
        <w:r w:rsidR="00856562" w:rsidRPr="005C4DEE">
          <w:rPr>
            <w:rStyle w:val="Hyperlink"/>
          </w:rPr>
          <w:t>17.3.2</w:t>
        </w:r>
        <w:r w:rsidR="00856562">
          <w:rPr>
            <w:rFonts w:asciiTheme="minorHAnsi" w:eastAsiaTheme="minorEastAsia" w:hAnsiTheme="minorHAnsi"/>
            <w:spacing w:val="0"/>
            <w:sz w:val="22"/>
            <w:szCs w:val="22"/>
            <w:lang w:val="en-ZA" w:eastAsia="en-ZA"/>
          </w:rPr>
          <w:tab/>
        </w:r>
        <w:r w:rsidR="00856562" w:rsidRPr="005C4DEE">
          <w:rPr>
            <w:rStyle w:val="Hyperlink"/>
          </w:rPr>
          <w:t>Acute bronchitis in adults or adolescents</w:t>
        </w:r>
      </w:hyperlink>
    </w:p>
    <w:p w14:paraId="5D99FCDE" w14:textId="77777777" w:rsidR="00856562" w:rsidRDefault="0036742A">
      <w:pPr>
        <w:pStyle w:val="TOC8"/>
        <w:rPr>
          <w:rFonts w:asciiTheme="minorHAnsi" w:eastAsiaTheme="minorEastAsia" w:hAnsiTheme="minorHAnsi"/>
          <w:spacing w:val="0"/>
          <w:sz w:val="22"/>
          <w:szCs w:val="22"/>
          <w:lang w:val="en-ZA" w:eastAsia="en-ZA"/>
        </w:rPr>
      </w:pPr>
      <w:hyperlink w:anchor="_Toc235435517" w:history="1">
        <w:r w:rsidR="00856562" w:rsidRPr="005C4DEE">
          <w:rPr>
            <w:rStyle w:val="Hyperlink"/>
          </w:rPr>
          <w:t>17.3.3</w:t>
        </w:r>
        <w:r w:rsidR="00856562">
          <w:rPr>
            <w:rFonts w:asciiTheme="minorHAnsi" w:eastAsiaTheme="minorEastAsia" w:hAnsiTheme="minorHAnsi"/>
            <w:spacing w:val="0"/>
            <w:sz w:val="22"/>
            <w:szCs w:val="22"/>
            <w:lang w:val="en-ZA" w:eastAsia="en-ZA"/>
          </w:rPr>
          <w:tab/>
        </w:r>
        <w:r w:rsidR="00856562" w:rsidRPr="005C4DEE">
          <w:rPr>
            <w:rStyle w:val="Hyperlink"/>
          </w:rPr>
          <w:t>Acute exacerbation of chronic obstructive pulmonary disease (COPD)</w:t>
        </w:r>
      </w:hyperlink>
    </w:p>
    <w:p w14:paraId="7786C95B" w14:textId="77777777" w:rsidR="00856562" w:rsidRDefault="0036742A">
      <w:pPr>
        <w:pStyle w:val="TOC8"/>
        <w:rPr>
          <w:rFonts w:asciiTheme="minorHAnsi" w:eastAsiaTheme="minorEastAsia" w:hAnsiTheme="minorHAnsi"/>
          <w:spacing w:val="0"/>
          <w:sz w:val="22"/>
          <w:szCs w:val="22"/>
          <w:lang w:val="en-ZA" w:eastAsia="en-ZA"/>
        </w:rPr>
      </w:pPr>
      <w:hyperlink w:anchor="_Toc235435518" w:history="1">
        <w:r w:rsidR="00856562" w:rsidRPr="005C4DEE">
          <w:rPr>
            <w:rStyle w:val="Hyperlink"/>
          </w:rPr>
          <w:t>17.3.4</w:t>
        </w:r>
        <w:r w:rsidR="00856562">
          <w:rPr>
            <w:rFonts w:asciiTheme="minorHAnsi" w:eastAsiaTheme="minorEastAsia" w:hAnsiTheme="minorHAnsi"/>
            <w:spacing w:val="0"/>
            <w:sz w:val="22"/>
            <w:szCs w:val="22"/>
            <w:lang w:val="en-ZA" w:eastAsia="en-ZA"/>
          </w:rPr>
          <w:tab/>
        </w:r>
        <w:r w:rsidR="00856562" w:rsidRPr="005C4DEE">
          <w:rPr>
            <w:rStyle w:val="Hyperlink"/>
          </w:rPr>
          <w:t>Pneumonia</w:t>
        </w:r>
      </w:hyperlink>
    </w:p>
    <w:p w14:paraId="08E799CE" w14:textId="77777777" w:rsidR="00856562" w:rsidRDefault="0036742A">
      <w:pPr>
        <w:pStyle w:val="TOC9"/>
        <w:rPr>
          <w:rFonts w:asciiTheme="minorHAnsi" w:eastAsiaTheme="minorEastAsia" w:hAnsiTheme="minorHAnsi"/>
          <w:spacing w:val="0"/>
          <w:sz w:val="22"/>
          <w:szCs w:val="22"/>
          <w:lang w:val="en-ZA" w:eastAsia="en-ZA"/>
        </w:rPr>
      </w:pPr>
      <w:hyperlink w:anchor="_Toc235435519" w:history="1">
        <w:r w:rsidR="00856562" w:rsidRPr="005C4DEE">
          <w:rPr>
            <w:rStyle w:val="Hyperlink"/>
          </w:rPr>
          <w:t>17.3.4.1</w:t>
        </w:r>
        <w:r w:rsidR="00856562">
          <w:rPr>
            <w:rFonts w:asciiTheme="minorHAnsi" w:eastAsiaTheme="minorEastAsia" w:hAnsiTheme="minorHAnsi"/>
            <w:spacing w:val="0"/>
            <w:sz w:val="22"/>
            <w:szCs w:val="22"/>
            <w:lang w:val="en-ZA" w:eastAsia="en-ZA"/>
          </w:rPr>
          <w:tab/>
        </w:r>
        <w:r w:rsidR="00856562" w:rsidRPr="005C4DEE">
          <w:rPr>
            <w:rStyle w:val="Hyperlink"/>
          </w:rPr>
          <w:t>Pneumonia in children</w:t>
        </w:r>
      </w:hyperlink>
    </w:p>
    <w:p w14:paraId="38041D1F" w14:textId="77777777" w:rsidR="00856562" w:rsidRDefault="0036742A">
      <w:pPr>
        <w:pStyle w:val="TOC9"/>
        <w:rPr>
          <w:rFonts w:asciiTheme="minorHAnsi" w:eastAsiaTheme="minorEastAsia" w:hAnsiTheme="minorHAnsi"/>
          <w:spacing w:val="0"/>
          <w:sz w:val="22"/>
          <w:szCs w:val="22"/>
          <w:lang w:val="en-ZA" w:eastAsia="en-ZA"/>
        </w:rPr>
      </w:pPr>
      <w:hyperlink w:anchor="_Toc235435520" w:history="1">
        <w:r w:rsidR="00856562" w:rsidRPr="005C4DEE">
          <w:rPr>
            <w:rStyle w:val="Hyperlink"/>
          </w:rPr>
          <w:t>17.3.4.2</w:t>
        </w:r>
        <w:r w:rsidR="00856562">
          <w:rPr>
            <w:rFonts w:asciiTheme="minorHAnsi" w:eastAsiaTheme="minorEastAsia" w:hAnsiTheme="minorHAnsi"/>
            <w:spacing w:val="0"/>
            <w:sz w:val="22"/>
            <w:szCs w:val="22"/>
            <w:lang w:val="en-ZA" w:eastAsia="en-ZA"/>
          </w:rPr>
          <w:tab/>
        </w:r>
        <w:r w:rsidR="00856562" w:rsidRPr="005C4DEE">
          <w:rPr>
            <w:rStyle w:val="Hyperlink"/>
          </w:rPr>
          <w:t>Pneumonia in adults</w:t>
        </w:r>
      </w:hyperlink>
    </w:p>
    <w:p w14:paraId="10DE0B53" w14:textId="77777777" w:rsidR="00856562" w:rsidRDefault="0036742A">
      <w:pPr>
        <w:pStyle w:val="TOC9"/>
        <w:rPr>
          <w:rFonts w:asciiTheme="minorHAnsi" w:eastAsiaTheme="minorEastAsia" w:hAnsiTheme="minorHAnsi"/>
          <w:spacing w:val="0"/>
          <w:sz w:val="22"/>
          <w:szCs w:val="22"/>
          <w:lang w:val="en-ZA" w:eastAsia="en-ZA"/>
        </w:rPr>
      </w:pPr>
      <w:hyperlink w:anchor="_Toc235435521" w:history="1">
        <w:r w:rsidR="00856562" w:rsidRPr="005C4DEE">
          <w:rPr>
            <w:rStyle w:val="Hyperlink"/>
          </w:rPr>
          <w:t>17.3.4.2.1</w:t>
        </w:r>
        <w:r w:rsidR="00856562">
          <w:rPr>
            <w:rFonts w:asciiTheme="minorHAnsi" w:eastAsiaTheme="minorEastAsia" w:hAnsiTheme="minorHAnsi"/>
            <w:spacing w:val="0"/>
            <w:sz w:val="22"/>
            <w:szCs w:val="22"/>
            <w:lang w:val="en-ZA" w:eastAsia="en-ZA"/>
          </w:rPr>
          <w:tab/>
        </w:r>
        <w:r w:rsidR="00856562" w:rsidRPr="005C4DEE">
          <w:rPr>
            <w:rStyle w:val="Hyperlink"/>
          </w:rPr>
          <w:t>Uncomplicated pneumonia</w:t>
        </w:r>
      </w:hyperlink>
    </w:p>
    <w:p w14:paraId="3165398F" w14:textId="77777777" w:rsidR="00856562" w:rsidRDefault="0036742A">
      <w:pPr>
        <w:pStyle w:val="TOC9"/>
        <w:rPr>
          <w:rFonts w:asciiTheme="minorHAnsi" w:eastAsiaTheme="minorEastAsia" w:hAnsiTheme="minorHAnsi"/>
          <w:spacing w:val="0"/>
          <w:sz w:val="22"/>
          <w:szCs w:val="22"/>
          <w:lang w:val="en-ZA" w:eastAsia="en-ZA"/>
        </w:rPr>
      </w:pPr>
      <w:hyperlink w:anchor="_Toc235435522" w:history="1">
        <w:r w:rsidR="00856562" w:rsidRPr="005C4DEE">
          <w:rPr>
            <w:rStyle w:val="Hyperlink"/>
          </w:rPr>
          <w:t>17.3.4.2.2</w:t>
        </w:r>
        <w:r w:rsidR="00856562">
          <w:rPr>
            <w:rFonts w:asciiTheme="minorHAnsi" w:eastAsiaTheme="minorEastAsia" w:hAnsiTheme="minorHAnsi"/>
            <w:spacing w:val="0"/>
            <w:sz w:val="22"/>
            <w:szCs w:val="22"/>
            <w:lang w:val="en-ZA" w:eastAsia="en-ZA"/>
          </w:rPr>
          <w:tab/>
        </w:r>
        <w:r w:rsidR="00856562" w:rsidRPr="005C4DEE">
          <w:rPr>
            <w:rStyle w:val="Hyperlink"/>
          </w:rPr>
          <w:t>Pneumonia in adults with underlying medical conditions or &gt;65 years of age</w:t>
        </w:r>
      </w:hyperlink>
    </w:p>
    <w:p w14:paraId="135DE497" w14:textId="77777777" w:rsidR="00856562" w:rsidRDefault="0036742A">
      <w:pPr>
        <w:pStyle w:val="TOC9"/>
        <w:rPr>
          <w:rFonts w:asciiTheme="minorHAnsi" w:eastAsiaTheme="minorEastAsia" w:hAnsiTheme="minorHAnsi"/>
          <w:spacing w:val="0"/>
          <w:sz w:val="22"/>
          <w:szCs w:val="22"/>
          <w:lang w:val="en-ZA" w:eastAsia="en-ZA"/>
        </w:rPr>
      </w:pPr>
      <w:hyperlink w:anchor="_Toc235435523" w:history="1">
        <w:r w:rsidR="00856562" w:rsidRPr="005C4DEE">
          <w:rPr>
            <w:rStyle w:val="Hyperlink"/>
          </w:rPr>
          <w:t>17.3.4.2.3</w:t>
        </w:r>
        <w:r w:rsidR="00856562">
          <w:rPr>
            <w:rFonts w:asciiTheme="minorHAnsi" w:eastAsiaTheme="minorEastAsia" w:hAnsiTheme="minorHAnsi"/>
            <w:spacing w:val="0"/>
            <w:sz w:val="22"/>
            <w:szCs w:val="22"/>
            <w:lang w:val="en-ZA" w:eastAsia="en-ZA"/>
          </w:rPr>
          <w:tab/>
        </w:r>
        <w:r w:rsidR="00856562" w:rsidRPr="005C4DEE">
          <w:rPr>
            <w:rStyle w:val="Hyperlink"/>
          </w:rPr>
          <w:t>Severe pneumonia</w:t>
        </w:r>
      </w:hyperlink>
    </w:p>
    <w:p w14:paraId="14172CD4" w14:textId="77777777" w:rsidR="00856562" w:rsidRDefault="0036742A">
      <w:pPr>
        <w:pStyle w:val="TOC9"/>
        <w:rPr>
          <w:rFonts w:asciiTheme="minorHAnsi" w:eastAsiaTheme="minorEastAsia" w:hAnsiTheme="minorHAnsi"/>
          <w:spacing w:val="0"/>
          <w:sz w:val="22"/>
          <w:szCs w:val="22"/>
          <w:lang w:val="en-ZA" w:eastAsia="en-ZA"/>
        </w:rPr>
      </w:pPr>
      <w:hyperlink w:anchor="_Toc235435524" w:history="1">
        <w:r w:rsidR="00856562" w:rsidRPr="005C4DEE">
          <w:rPr>
            <w:rStyle w:val="Hyperlink"/>
          </w:rPr>
          <w:t>17.3.4.2.4</w:t>
        </w:r>
        <w:r w:rsidR="00856562">
          <w:rPr>
            <w:rFonts w:asciiTheme="minorHAnsi" w:eastAsiaTheme="minorEastAsia" w:hAnsiTheme="minorHAnsi"/>
            <w:spacing w:val="0"/>
            <w:sz w:val="22"/>
            <w:szCs w:val="22"/>
            <w:lang w:val="en-ZA" w:eastAsia="en-ZA"/>
          </w:rPr>
          <w:tab/>
        </w:r>
        <w:r w:rsidR="00856562" w:rsidRPr="005C4DEE">
          <w:rPr>
            <w:rStyle w:val="Hyperlink"/>
          </w:rPr>
          <w:t>Pneumocystis pneumonia</w:t>
        </w:r>
      </w:hyperlink>
    </w:p>
    <w:p w14:paraId="7C765CCF" w14:textId="6B3371F1" w:rsidR="00550B9E" w:rsidRDefault="00034FAB" w:rsidP="00550B9E">
      <w:pPr>
        <w:pStyle w:val="NoSpacing"/>
        <w:rPr>
          <w:noProof/>
        </w:rPr>
      </w:pPr>
      <w:r>
        <w:rPr>
          <w:noProof/>
        </w:rPr>
        <w:fldChar w:fldCharType="end"/>
      </w:r>
      <w:r w:rsidR="00550B9E">
        <w:rPr>
          <w:noProof/>
        </w:rPr>
        <w:br w:type="page"/>
      </w:r>
    </w:p>
    <w:p w14:paraId="6513FE58" w14:textId="3E11F47A" w:rsidR="00FF01A9" w:rsidRPr="00B91457" w:rsidRDefault="00B91457" w:rsidP="00B91457">
      <w:pPr>
        <w:pStyle w:val="Heading2"/>
      </w:pPr>
      <w:bookmarkStart w:id="0" w:name="_Toc57837001"/>
      <w:bookmarkStart w:id="1" w:name="_Toc57838373"/>
      <w:bookmarkStart w:id="2" w:name="_Toc57838469"/>
      <w:bookmarkStart w:id="3" w:name="_Toc57839886"/>
      <w:bookmarkStart w:id="4" w:name="_Toc57840023"/>
      <w:bookmarkStart w:id="5" w:name="_Toc235435503"/>
      <w:bookmarkStart w:id="6" w:name="Chapter17"/>
      <w:r w:rsidRPr="00B91457">
        <w:lastRenderedPageBreak/>
        <w:t>Conditions with predominant wheeze</w:t>
      </w:r>
      <w:bookmarkEnd w:id="0"/>
      <w:bookmarkEnd w:id="1"/>
      <w:bookmarkEnd w:id="2"/>
      <w:bookmarkEnd w:id="3"/>
      <w:bookmarkEnd w:id="4"/>
      <w:bookmarkEnd w:id="5"/>
      <w:r w:rsidR="00DA63AC">
        <w:fldChar w:fldCharType="begin"/>
      </w:r>
      <w:r w:rsidR="00DA63AC">
        <w:instrText xml:space="preserve"> XE "</w:instrText>
      </w:r>
      <w:r w:rsidR="00DA63AC" w:rsidRPr="004A0AEB">
        <w:instrText>Conditions with predominant wheeze</w:instrText>
      </w:r>
      <w:r w:rsidR="00DA63AC">
        <w:instrText xml:space="preserve">" </w:instrText>
      </w:r>
      <w:r w:rsidR="00DA63AC" w:rsidRPr="00DA63AC">
        <w:instrText xml:space="preserve">\f “c” </w:instrText>
      </w:r>
      <w:r w:rsidR="00DA63AC">
        <w:fldChar w:fldCharType="end"/>
      </w:r>
    </w:p>
    <w:p w14:paraId="4B116DC7" w14:textId="77777777" w:rsidR="00FF01A9" w:rsidRPr="00F006D2" w:rsidRDefault="00FF01A9" w:rsidP="00FF01A9">
      <w:pPr>
        <w:pStyle w:val="NoSpacing"/>
        <w:rPr>
          <w:sz w:val="8"/>
          <w:szCs w:val="8"/>
        </w:rPr>
      </w:pPr>
    </w:p>
    <w:p w14:paraId="76AD5623" w14:textId="0D477070" w:rsidR="00FF01A9" w:rsidRPr="0028477E" w:rsidRDefault="00B91457" w:rsidP="0028477E">
      <w:pPr>
        <w:pStyle w:val="Heading3"/>
      </w:pPr>
      <w:bookmarkStart w:id="7" w:name="_Hlk165977329"/>
      <w:bookmarkStart w:id="8" w:name="_Toc57838374"/>
      <w:bookmarkStart w:id="9" w:name="_Toc57838470"/>
      <w:bookmarkStart w:id="10" w:name="_Toc57839887"/>
      <w:bookmarkStart w:id="11" w:name="_Toc57840024"/>
      <w:bookmarkStart w:id="12" w:name="_Toc235435504"/>
      <w:r w:rsidRPr="0028477E">
        <w:t xml:space="preserve">Acute </w:t>
      </w:r>
      <w:bookmarkEnd w:id="7"/>
      <w:r w:rsidRPr="0028477E">
        <w:t xml:space="preserve">exacerbation of </w:t>
      </w:r>
      <w:r w:rsidR="006C078A">
        <w:t xml:space="preserve">ASTHMA &amp; </w:t>
      </w:r>
      <w:r w:rsidR="0028477E" w:rsidRPr="0028477E">
        <w:t>COPD</w:t>
      </w:r>
      <w:bookmarkEnd w:id="8"/>
      <w:bookmarkEnd w:id="9"/>
      <w:bookmarkEnd w:id="10"/>
      <w:bookmarkEnd w:id="11"/>
      <w:r w:rsidR="00836FAC">
        <w:t>,</w:t>
      </w:r>
      <w:r w:rsidR="00966868">
        <w:t xml:space="preserve"> ADULTS</w:t>
      </w:r>
      <w:r w:rsidR="006C078A">
        <w:t xml:space="preserve"> AND ADOLESCENTS </w:t>
      </w:r>
      <w:r w:rsidR="009F3CFA">
        <w:t>≥ 12 YEAR</w:t>
      </w:r>
      <w:r w:rsidR="006C078A" w:rsidRPr="006C078A">
        <w:t>S</w:t>
      </w:r>
      <w:bookmarkEnd w:id="12"/>
      <w:r w:rsidR="00FB2686">
        <w:fldChar w:fldCharType="begin"/>
      </w:r>
      <w:r w:rsidR="00FB2686">
        <w:instrText xml:space="preserve"> XE "</w:instrText>
      </w:r>
      <w:r w:rsidR="00FB2686" w:rsidRPr="004A0AEB">
        <w:instrText>Acute asthma &amp; acute exacerbation of COPD</w:instrText>
      </w:r>
      <w:r w:rsidR="00FB2686">
        <w:instrText xml:space="preserve">" </w:instrText>
      </w:r>
      <w:r w:rsidR="00FB2686" w:rsidRPr="00FB2686">
        <w:instrText xml:space="preserve">\f “c” </w:instrText>
      </w:r>
      <w:r w:rsidR="00FB2686">
        <w:fldChar w:fldCharType="end"/>
      </w:r>
    </w:p>
    <w:p w14:paraId="72CE7DAA" w14:textId="7E3B89A7" w:rsidR="00FF01A9" w:rsidRPr="001F4BAA" w:rsidRDefault="00FF01A9" w:rsidP="002344FD">
      <w:pPr>
        <w:pStyle w:val="ICD10"/>
        <w:shd w:val="clear" w:color="auto" w:fill="F2F2F2" w:themeFill="background1" w:themeFillShade="F2"/>
        <w:tabs>
          <w:tab w:val="left" w:pos="2753"/>
        </w:tabs>
      </w:pPr>
      <w:r w:rsidRPr="001F4BAA">
        <w:t>J45.0-1/J45.8</w:t>
      </w:r>
      <w:r w:rsidR="00CC57F7">
        <w:t>-</w:t>
      </w:r>
      <w:r w:rsidRPr="001F4BAA">
        <w:t>9</w:t>
      </w:r>
      <w:r w:rsidR="006C078A">
        <w:t>/J46</w:t>
      </w:r>
    </w:p>
    <w:p w14:paraId="1B4CEA70" w14:textId="77777777" w:rsidR="00605612" w:rsidRDefault="00605612" w:rsidP="00605612">
      <w:pPr>
        <w:pStyle w:val="Heading5"/>
        <w:spacing w:before="0"/>
      </w:pPr>
    </w:p>
    <w:p w14:paraId="0546233E" w14:textId="77777777" w:rsidR="00FF01A9" w:rsidRPr="001F4BAA" w:rsidRDefault="00FF01A9" w:rsidP="00605612">
      <w:pPr>
        <w:pStyle w:val="Heading5"/>
        <w:spacing w:before="0"/>
      </w:pPr>
      <w:r w:rsidRPr="008D61C1">
        <w:t>DESCRIPTION</w:t>
      </w:r>
    </w:p>
    <w:p w14:paraId="4041259F" w14:textId="77777777" w:rsidR="00605612" w:rsidRPr="005A1785" w:rsidRDefault="00605612" w:rsidP="00605612">
      <w:pPr>
        <w:spacing w:before="0" w:after="0"/>
        <w:rPr>
          <w:rFonts w:eastAsia="Calibri" w:cs="Arial"/>
          <w:bCs/>
        </w:rPr>
      </w:pPr>
      <w:r w:rsidRPr="005A1785">
        <w:rPr>
          <w:rFonts w:eastAsia="Calibri" w:cs="Arial"/>
        </w:rPr>
        <w:t>Acute asthma is an emergency and presents with one or more of the following:</w:t>
      </w:r>
    </w:p>
    <w:tbl>
      <w:tblPr>
        <w:tblW w:w="0" w:type="auto"/>
        <w:tblLook w:val="04A0" w:firstRow="1" w:lastRow="0" w:firstColumn="1" w:lastColumn="0" w:noHBand="0" w:noVBand="1"/>
      </w:tblPr>
      <w:tblGrid>
        <w:gridCol w:w="3476"/>
        <w:gridCol w:w="3213"/>
      </w:tblGrid>
      <w:tr w:rsidR="00FF01A9" w:rsidRPr="001F4BAA" w14:paraId="72B61737" w14:textId="77777777" w:rsidTr="006C078A">
        <w:tc>
          <w:tcPr>
            <w:tcW w:w="3476" w:type="dxa"/>
          </w:tcPr>
          <w:p w14:paraId="3DE8DB35" w14:textId="77777777" w:rsidR="00FF01A9" w:rsidRPr="001F4BAA" w:rsidRDefault="00FF01A9" w:rsidP="00605612">
            <w:pPr>
              <w:pStyle w:val="ListParagraph"/>
            </w:pPr>
            <w:r w:rsidRPr="001F4BAA">
              <w:t>wheeze</w:t>
            </w:r>
          </w:p>
        </w:tc>
        <w:tc>
          <w:tcPr>
            <w:tcW w:w="3213" w:type="dxa"/>
          </w:tcPr>
          <w:p w14:paraId="292E5D17" w14:textId="7031CE80" w:rsidR="00FF01A9" w:rsidRPr="001F4BAA" w:rsidRDefault="00605612" w:rsidP="00605612">
            <w:pPr>
              <w:pStyle w:val="ListParagraph"/>
            </w:pPr>
            <w:r w:rsidRPr="001F4BAA">
              <w:t>cough</w:t>
            </w:r>
          </w:p>
        </w:tc>
      </w:tr>
      <w:tr w:rsidR="00FF01A9" w:rsidRPr="001F4BAA" w14:paraId="7D900AEB" w14:textId="77777777" w:rsidTr="006C078A">
        <w:tc>
          <w:tcPr>
            <w:tcW w:w="3476" w:type="dxa"/>
          </w:tcPr>
          <w:p w14:paraId="4EA58D58" w14:textId="01FF1F34" w:rsidR="00FF01A9" w:rsidRPr="001F4BAA" w:rsidRDefault="00FF01A9" w:rsidP="00F006D2">
            <w:pPr>
              <w:pStyle w:val="ListParagraph"/>
            </w:pPr>
            <w:r w:rsidRPr="001F4BAA">
              <w:t>chest</w:t>
            </w:r>
            <w:r w:rsidR="00605612">
              <w:t xml:space="preserve"> tightness</w:t>
            </w:r>
          </w:p>
        </w:tc>
        <w:tc>
          <w:tcPr>
            <w:tcW w:w="3213" w:type="dxa"/>
          </w:tcPr>
          <w:p w14:paraId="402C4641" w14:textId="77777777" w:rsidR="00FF01A9" w:rsidRPr="001F4BAA" w:rsidRDefault="00FF01A9" w:rsidP="00F006D2">
            <w:pPr>
              <w:pStyle w:val="ListParagraph"/>
            </w:pPr>
            <w:r w:rsidRPr="001F4BAA">
              <w:t>respiratory distress</w:t>
            </w:r>
          </w:p>
        </w:tc>
      </w:tr>
      <w:tr w:rsidR="006C078A" w:rsidRPr="001F4BAA" w14:paraId="4B46C1DE" w14:textId="77777777" w:rsidTr="006C078A">
        <w:tc>
          <w:tcPr>
            <w:tcW w:w="3476" w:type="dxa"/>
          </w:tcPr>
          <w:p w14:paraId="78E816EA" w14:textId="3DA234DE" w:rsidR="006C078A" w:rsidRPr="001F4BAA" w:rsidRDefault="006C078A" w:rsidP="00F006D2">
            <w:pPr>
              <w:pStyle w:val="ListParagraph"/>
            </w:pPr>
            <w:r w:rsidRPr="0025440A">
              <w:t>dyspnoea/ shortness of breath</w:t>
            </w:r>
            <w:r>
              <w:t>,</w:t>
            </w:r>
          </w:p>
        </w:tc>
        <w:tc>
          <w:tcPr>
            <w:tcW w:w="3213" w:type="dxa"/>
          </w:tcPr>
          <w:p w14:paraId="7AC3F97A" w14:textId="77777777" w:rsidR="006C078A" w:rsidRPr="001F4BAA" w:rsidRDefault="006C078A" w:rsidP="006C078A">
            <w:pPr>
              <w:pStyle w:val="ListParagraph"/>
              <w:numPr>
                <w:ilvl w:val="0"/>
                <w:numId w:val="0"/>
              </w:numPr>
              <w:ind w:left="284"/>
            </w:pPr>
          </w:p>
        </w:tc>
      </w:tr>
    </w:tbl>
    <w:p w14:paraId="5C17EB30" w14:textId="77777777" w:rsidR="006C078A" w:rsidRDefault="006C078A" w:rsidP="006C078A">
      <w:pPr>
        <w:spacing w:before="0" w:after="0"/>
        <w:rPr>
          <w:rFonts w:eastAsia="Calibri" w:cs="Arial"/>
          <w:b/>
        </w:rPr>
      </w:pPr>
    </w:p>
    <w:p w14:paraId="68263307" w14:textId="77777777" w:rsidR="006C078A" w:rsidRDefault="006C078A" w:rsidP="006C078A">
      <w:pPr>
        <w:spacing w:before="0" w:after="0"/>
        <w:rPr>
          <w:rFonts w:eastAsia="Calibri" w:cs="Arial"/>
          <w:b/>
        </w:rPr>
      </w:pPr>
      <w:r w:rsidRPr="006C078A">
        <w:rPr>
          <w:rFonts w:eastAsia="Calibri" w:cs="Arial"/>
          <w:b/>
        </w:rPr>
        <w:t>Risk factors for asthma-related death</w:t>
      </w:r>
    </w:p>
    <w:p w14:paraId="2225FB7D" w14:textId="77777777" w:rsidR="006C078A" w:rsidRPr="00F369CD" w:rsidRDefault="006C078A" w:rsidP="006C078A">
      <w:pPr>
        <w:pStyle w:val="Paragraphbulletlist-level1"/>
        <w:keepLines w:val="0"/>
        <w:ind w:left="360" w:hanging="360"/>
        <w:rPr>
          <w:lang w:val="en-ZA"/>
        </w:rPr>
      </w:pPr>
      <w:r w:rsidRPr="00F369CD">
        <w:rPr>
          <w:lang w:val="en-ZA"/>
        </w:rPr>
        <w:t>History of near-fatal asthma requiring intubations and mechanical ventilation.</w:t>
      </w:r>
    </w:p>
    <w:p w14:paraId="262DA6BB" w14:textId="77777777" w:rsidR="006C078A" w:rsidRPr="00F369CD" w:rsidRDefault="006C078A" w:rsidP="006C078A">
      <w:pPr>
        <w:pStyle w:val="Paragraphbulletlist-level1"/>
        <w:tabs>
          <w:tab w:val="num" w:pos="360"/>
        </w:tabs>
        <w:rPr>
          <w:lang w:val="en-ZA"/>
        </w:rPr>
      </w:pPr>
      <w:r w:rsidRPr="00F369CD">
        <w:rPr>
          <w:lang w:val="en-ZA"/>
        </w:rPr>
        <w:t>Hospitalisation or emergency care visit for asthma in the past year.</w:t>
      </w:r>
    </w:p>
    <w:p w14:paraId="40620FE0" w14:textId="77777777" w:rsidR="006C078A" w:rsidRPr="00F369CD" w:rsidRDefault="006C078A" w:rsidP="006C078A">
      <w:pPr>
        <w:pStyle w:val="Paragraphbulletlist-level1"/>
        <w:tabs>
          <w:tab w:val="num" w:pos="360"/>
        </w:tabs>
        <w:rPr>
          <w:lang w:val="en-ZA"/>
        </w:rPr>
      </w:pPr>
      <w:r w:rsidRPr="00F369CD">
        <w:rPr>
          <w:lang w:val="en-ZA"/>
        </w:rPr>
        <w:t>Currently using, or recent discontinuation of, oral corticosteroids.</w:t>
      </w:r>
    </w:p>
    <w:p w14:paraId="0D07EA35" w14:textId="77777777" w:rsidR="006C078A" w:rsidRDefault="006C078A" w:rsidP="006C078A">
      <w:pPr>
        <w:pStyle w:val="Paragraphbulletlist-level1"/>
        <w:tabs>
          <w:tab w:val="num" w:pos="360"/>
        </w:tabs>
        <w:rPr>
          <w:lang w:val="en-ZA"/>
        </w:rPr>
      </w:pPr>
      <w:r w:rsidRPr="00F369CD">
        <w:rPr>
          <w:lang w:val="en-ZA"/>
        </w:rPr>
        <w:t>Not currently using inhaled corticosteroids.</w:t>
      </w:r>
    </w:p>
    <w:p w14:paraId="67AD6C89" w14:textId="77777777" w:rsidR="006C078A" w:rsidRPr="00F369CD" w:rsidRDefault="006C078A" w:rsidP="006C078A">
      <w:pPr>
        <w:pStyle w:val="Paragraphbulletlist-level1"/>
        <w:tabs>
          <w:tab w:val="num" w:pos="360"/>
        </w:tabs>
        <w:rPr>
          <w:lang w:val="en-ZA"/>
        </w:rPr>
      </w:pPr>
      <w:r w:rsidRPr="00F369CD">
        <w:rPr>
          <w:lang w:val="en-ZA"/>
        </w:rPr>
        <w:t>Frequent use of short acting β</w:t>
      </w:r>
      <w:r w:rsidRPr="0073225C">
        <w:rPr>
          <w:vertAlign w:val="subscript"/>
          <w:lang w:val="en-ZA"/>
        </w:rPr>
        <w:t>2</w:t>
      </w:r>
      <w:r w:rsidRPr="00F369CD">
        <w:rPr>
          <w:lang w:val="en-ZA"/>
        </w:rPr>
        <w:t>-agonists (SABA), defined as average SABA usage ≥ 1 MDI canister, or ≥ 1 unit of nebuliser solution, per month.</w:t>
      </w:r>
    </w:p>
    <w:p w14:paraId="0329B37E" w14:textId="77777777" w:rsidR="006C078A" w:rsidRPr="00F369CD" w:rsidRDefault="006C078A" w:rsidP="006C078A">
      <w:pPr>
        <w:pStyle w:val="Paragraphbulletlist-level1"/>
        <w:tabs>
          <w:tab w:val="num" w:pos="360"/>
        </w:tabs>
        <w:rPr>
          <w:lang w:val="en-ZA"/>
        </w:rPr>
      </w:pPr>
      <w:r w:rsidRPr="00F369CD">
        <w:rPr>
          <w:lang w:val="en-ZA"/>
        </w:rPr>
        <w:t>Poor adherence to ICS-containing medications.</w:t>
      </w:r>
    </w:p>
    <w:p w14:paraId="71D79594" w14:textId="77777777" w:rsidR="006C078A" w:rsidRPr="00F369CD" w:rsidRDefault="006C078A" w:rsidP="006C078A">
      <w:pPr>
        <w:pStyle w:val="Paragraphbulletlist-level1"/>
        <w:tabs>
          <w:tab w:val="num" w:pos="360"/>
        </w:tabs>
        <w:rPr>
          <w:lang w:val="en-ZA"/>
        </w:rPr>
      </w:pPr>
      <w:r w:rsidRPr="00F369CD">
        <w:rPr>
          <w:lang w:val="en-ZA"/>
        </w:rPr>
        <w:t>A history of psychiatric disease or psychosocial problems.</w:t>
      </w:r>
    </w:p>
    <w:p w14:paraId="7692406E" w14:textId="77777777" w:rsidR="006C078A" w:rsidRPr="00F369CD" w:rsidRDefault="006C078A" w:rsidP="006C078A">
      <w:pPr>
        <w:pStyle w:val="Paragraphbulletlist-level1"/>
        <w:tabs>
          <w:tab w:val="num" w:pos="360"/>
        </w:tabs>
        <w:rPr>
          <w:lang w:val="en-ZA"/>
        </w:rPr>
      </w:pPr>
      <w:r w:rsidRPr="00F369CD">
        <w:rPr>
          <w:lang w:val="en-ZA"/>
        </w:rPr>
        <w:t>Food allergy in a patient with asthma.</w:t>
      </w:r>
    </w:p>
    <w:p w14:paraId="63BEC1DB" w14:textId="77777777" w:rsidR="006C078A" w:rsidRPr="00F369CD" w:rsidRDefault="006C078A" w:rsidP="006C078A">
      <w:pPr>
        <w:pStyle w:val="Paragraphbulletlist-level1"/>
        <w:tabs>
          <w:tab w:val="num" w:pos="360"/>
        </w:tabs>
        <w:rPr>
          <w:lang w:val="en-ZA"/>
        </w:rPr>
      </w:pPr>
      <w:r w:rsidRPr="00F369CD">
        <w:rPr>
          <w:lang w:val="en-ZA"/>
        </w:rPr>
        <w:t>Presence of pneumonia, diabetes or arrhythmias (each individually associated with an increased risk of death after hospitalisation for an asthma exacerbation).</w:t>
      </w:r>
    </w:p>
    <w:p w14:paraId="2D7474B1" w14:textId="77777777" w:rsidR="006C078A" w:rsidRDefault="006C078A" w:rsidP="006C078A">
      <w:pPr>
        <w:pStyle w:val="Paragraphbulletlist-level1"/>
        <w:numPr>
          <w:ilvl w:val="0"/>
          <w:numId w:val="0"/>
        </w:numPr>
        <w:ind w:left="357"/>
        <w:rPr>
          <w:lang w:val="en-ZA"/>
        </w:rPr>
      </w:pPr>
    </w:p>
    <w:p w14:paraId="520D133C" w14:textId="77777777" w:rsidR="006C078A" w:rsidRPr="006C078A" w:rsidRDefault="006C078A" w:rsidP="006C078A">
      <w:pPr>
        <w:pStyle w:val="Heading5"/>
        <w:spacing w:before="0"/>
        <w:rPr>
          <w:rFonts w:eastAsia="Calibri" w:cs="Arial"/>
          <w:b w:val="0"/>
          <w:bCs w:val="0"/>
          <w:caps w:val="0"/>
          <w:sz w:val="18"/>
        </w:rPr>
      </w:pPr>
      <w:r w:rsidRPr="006C078A">
        <w:t>DIAGNOSIS</w:t>
      </w:r>
    </w:p>
    <w:p w14:paraId="5AA7B425" w14:textId="77777777" w:rsidR="006C078A" w:rsidRPr="006C078A" w:rsidRDefault="006C078A" w:rsidP="006C078A">
      <w:pPr>
        <w:pStyle w:val="Paragraphtext"/>
        <w:rPr>
          <w:spacing w:val="-4"/>
          <w:szCs w:val="18"/>
        </w:rPr>
      </w:pPr>
      <w:r w:rsidRPr="006C078A">
        <w:rPr>
          <w:spacing w:val="-4"/>
          <w:szCs w:val="18"/>
        </w:rPr>
        <w:t>Classify the patient according to the most severe clinical features present, e.g., if a patient has some features of mild-moderate exacerbation, but a single severe or life-threatening feature, manage them according to the higher severity assessment.</w:t>
      </w:r>
    </w:p>
    <w:p w14:paraId="562E9EE0" w14:textId="77777777" w:rsidR="001D02EB" w:rsidRDefault="001D02EB" w:rsidP="006C078A">
      <w:pPr>
        <w:pStyle w:val="Paragraphbulletlist-level1"/>
        <w:numPr>
          <w:ilvl w:val="0"/>
          <w:numId w:val="0"/>
        </w:numPr>
        <w:ind w:left="357" w:hanging="357"/>
        <w:rPr>
          <w:iCs/>
        </w:rPr>
      </w:pPr>
    </w:p>
    <w:p w14:paraId="6336A252" w14:textId="7B1B0FBB" w:rsidR="006C078A" w:rsidRPr="00F41278" w:rsidRDefault="006C078A" w:rsidP="001D02EB">
      <w:pPr>
        <w:pStyle w:val="Paragraphbulletlist-level1"/>
        <w:numPr>
          <w:ilvl w:val="0"/>
          <w:numId w:val="0"/>
        </w:numPr>
        <w:ind w:left="357" w:hanging="357"/>
        <w:rPr>
          <w:b/>
          <w:bCs/>
          <w:u w:val="single"/>
          <w:lang w:val="en-ZA"/>
        </w:rPr>
      </w:pPr>
      <w:r w:rsidRPr="00F41278">
        <w:rPr>
          <w:b/>
          <w:bCs/>
          <w:iCs/>
        </w:rPr>
        <w:t>Table 17.</w:t>
      </w:r>
      <w:r w:rsidRPr="00F41278">
        <w:rPr>
          <w:b/>
          <w:bCs/>
          <w:iCs/>
          <w:caps/>
          <w:szCs w:val="18"/>
        </w:rPr>
        <w:t>1</w:t>
      </w:r>
      <w:r w:rsidRPr="00F41278">
        <w:rPr>
          <w:b/>
          <w:bCs/>
          <w:iCs/>
          <w:caps/>
        </w:rPr>
        <w:t xml:space="preserve">: </w:t>
      </w:r>
      <w:r w:rsidR="001D02EB" w:rsidRPr="00F41278">
        <w:rPr>
          <w:b/>
          <w:bCs/>
          <w:iCs/>
        </w:rPr>
        <w:t>A</w:t>
      </w:r>
      <w:r w:rsidRPr="00F41278">
        <w:rPr>
          <w:b/>
          <w:bCs/>
          <w:iCs/>
        </w:rPr>
        <w:t>ssessment</w:t>
      </w:r>
      <w:r w:rsidR="001D02EB" w:rsidRPr="00F41278">
        <w:rPr>
          <w:b/>
          <w:bCs/>
          <w:iCs/>
        </w:rPr>
        <w:t xml:space="preserve"> o</w:t>
      </w:r>
      <w:r w:rsidR="00F41278">
        <w:rPr>
          <w:b/>
          <w:bCs/>
          <w:iCs/>
        </w:rPr>
        <w:t>f</w:t>
      </w:r>
      <w:r w:rsidR="001D02EB" w:rsidRPr="00F41278">
        <w:rPr>
          <w:b/>
          <w:bCs/>
          <w:iCs/>
        </w:rPr>
        <w:t xml:space="preserve"> acute asthma exacerbation severity in adults</w:t>
      </w:r>
    </w:p>
    <w:tbl>
      <w:tblPr>
        <w:tblW w:w="68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1701"/>
        <w:gridCol w:w="1701"/>
        <w:gridCol w:w="1701"/>
        <w:gridCol w:w="1701"/>
      </w:tblGrid>
      <w:tr w:rsidR="006C078A" w:rsidRPr="006C078A" w14:paraId="7912CD25" w14:textId="77777777" w:rsidTr="006C078A">
        <w:trPr>
          <w:trHeight w:val="199"/>
        </w:trPr>
        <w:tc>
          <w:tcPr>
            <w:tcW w:w="1701" w:type="dxa"/>
            <w:shd w:val="clear" w:color="auto" w:fill="D9D9D9" w:themeFill="background1" w:themeFillShade="D9"/>
          </w:tcPr>
          <w:p w14:paraId="41FE0559" w14:textId="77777777" w:rsidR="006C078A" w:rsidRPr="00F41278" w:rsidRDefault="006C078A" w:rsidP="00F41278">
            <w:pPr>
              <w:spacing w:before="0" w:after="0"/>
              <w:rPr>
                <w:rFonts w:eastAsia="Aptos" w:cs="Arial"/>
                <w:b/>
                <w:bCs/>
              </w:rPr>
            </w:pPr>
          </w:p>
        </w:tc>
        <w:tc>
          <w:tcPr>
            <w:tcW w:w="1701" w:type="dxa"/>
            <w:shd w:val="clear" w:color="auto" w:fill="D9D9D9" w:themeFill="background1" w:themeFillShade="D9"/>
          </w:tcPr>
          <w:p w14:paraId="491FEDD7" w14:textId="77777777" w:rsidR="006C078A" w:rsidRPr="00F41278" w:rsidRDefault="006C078A" w:rsidP="00F41278">
            <w:pPr>
              <w:spacing w:before="0" w:after="0"/>
              <w:jc w:val="center"/>
              <w:rPr>
                <w:rFonts w:eastAsia="Aptos" w:cs="Arial"/>
                <w:b/>
                <w:bCs/>
              </w:rPr>
            </w:pPr>
            <w:r w:rsidRPr="00F41278">
              <w:rPr>
                <w:rFonts w:eastAsia="Aptos" w:cs="Arial"/>
                <w:b/>
              </w:rPr>
              <w:t>Mild-Moderate</w:t>
            </w:r>
          </w:p>
        </w:tc>
        <w:tc>
          <w:tcPr>
            <w:tcW w:w="1701" w:type="dxa"/>
            <w:shd w:val="clear" w:color="auto" w:fill="D9D9D9" w:themeFill="background1" w:themeFillShade="D9"/>
          </w:tcPr>
          <w:p w14:paraId="68F42805" w14:textId="77777777" w:rsidR="006C078A" w:rsidRPr="00F41278" w:rsidRDefault="006C078A" w:rsidP="00F41278">
            <w:pPr>
              <w:spacing w:before="0" w:after="0"/>
              <w:jc w:val="center"/>
              <w:rPr>
                <w:rFonts w:eastAsia="Aptos" w:cs="Arial"/>
                <w:b/>
                <w:bCs/>
              </w:rPr>
            </w:pPr>
            <w:r w:rsidRPr="00F41278">
              <w:rPr>
                <w:rFonts w:eastAsia="Aptos" w:cs="Arial"/>
                <w:b/>
              </w:rPr>
              <w:t>Severe</w:t>
            </w:r>
          </w:p>
        </w:tc>
        <w:tc>
          <w:tcPr>
            <w:tcW w:w="1701" w:type="dxa"/>
            <w:shd w:val="clear" w:color="auto" w:fill="D9D9D9" w:themeFill="background1" w:themeFillShade="D9"/>
          </w:tcPr>
          <w:p w14:paraId="79B03CA0" w14:textId="77777777" w:rsidR="006C078A" w:rsidRPr="00F41278" w:rsidRDefault="006C078A" w:rsidP="00F41278">
            <w:pPr>
              <w:spacing w:before="0" w:after="0"/>
              <w:jc w:val="center"/>
              <w:rPr>
                <w:rFonts w:eastAsia="Aptos" w:cs="Arial"/>
                <w:b/>
                <w:bCs/>
              </w:rPr>
            </w:pPr>
            <w:r w:rsidRPr="00F41278">
              <w:rPr>
                <w:rFonts w:eastAsia="Aptos" w:cs="Arial"/>
                <w:b/>
              </w:rPr>
              <w:t>Life threatening</w:t>
            </w:r>
          </w:p>
        </w:tc>
      </w:tr>
      <w:tr w:rsidR="006C078A" w:rsidRPr="006C078A" w14:paraId="2B630833" w14:textId="77777777" w:rsidTr="006C078A">
        <w:tc>
          <w:tcPr>
            <w:tcW w:w="1701" w:type="dxa"/>
            <w:vAlign w:val="center"/>
          </w:tcPr>
          <w:p w14:paraId="6154EA91" w14:textId="77777777" w:rsidR="006C078A" w:rsidRPr="00F41278" w:rsidRDefault="006C078A" w:rsidP="00F41278">
            <w:pPr>
              <w:spacing w:before="0" w:after="0"/>
              <w:rPr>
                <w:rFonts w:eastAsia="Aptos" w:cs="Arial"/>
                <w:b/>
                <w:bCs/>
              </w:rPr>
            </w:pPr>
            <w:r w:rsidRPr="00F41278">
              <w:rPr>
                <w:rFonts w:eastAsia="Aptos" w:cs="Arial"/>
                <w:b/>
                <w:bCs/>
              </w:rPr>
              <w:t>Oxygen saturation</w:t>
            </w:r>
          </w:p>
        </w:tc>
        <w:tc>
          <w:tcPr>
            <w:tcW w:w="1701" w:type="dxa"/>
            <w:vAlign w:val="center"/>
          </w:tcPr>
          <w:p w14:paraId="11B7ACB2" w14:textId="77777777" w:rsidR="006C078A" w:rsidRPr="00F41278" w:rsidRDefault="006C078A" w:rsidP="00F41278">
            <w:pPr>
              <w:spacing w:before="0" w:after="0"/>
              <w:jc w:val="center"/>
              <w:rPr>
                <w:rFonts w:eastAsia="Aptos" w:cs="Arial"/>
                <w:bCs/>
              </w:rPr>
            </w:pPr>
            <w:r w:rsidRPr="00F41278">
              <w:rPr>
                <w:rFonts w:eastAsia="Aptos" w:cs="Arial"/>
              </w:rPr>
              <w:t>≥ 90</w:t>
            </w:r>
          </w:p>
        </w:tc>
        <w:tc>
          <w:tcPr>
            <w:tcW w:w="1701" w:type="dxa"/>
            <w:vAlign w:val="center"/>
          </w:tcPr>
          <w:p w14:paraId="4E68F158" w14:textId="77777777" w:rsidR="006C078A" w:rsidRPr="00F41278" w:rsidRDefault="006C078A" w:rsidP="00F41278">
            <w:pPr>
              <w:spacing w:before="0" w:after="0"/>
              <w:jc w:val="center"/>
              <w:rPr>
                <w:rFonts w:eastAsia="Aptos" w:cs="Arial"/>
                <w:bCs/>
              </w:rPr>
            </w:pPr>
            <w:r w:rsidRPr="00F41278">
              <w:rPr>
                <w:rFonts w:eastAsia="Aptos" w:cs="Arial"/>
              </w:rPr>
              <w:t>&lt; 90%</w:t>
            </w:r>
          </w:p>
        </w:tc>
        <w:tc>
          <w:tcPr>
            <w:tcW w:w="1701" w:type="dxa"/>
            <w:vAlign w:val="center"/>
          </w:tcPr>
          <w:p w14:paraId="2AFF9E27" w14:textId="77777777" w:rsidR="006C078A" w:rsidRPr="00F41278" w:rsidRDefault="006C078A" w:rsidP="00F41278">
            <w:pPr>
              <w:spacing w:before="0" w:after="0"/>
              <w:jc w:val="center"/>
              <w:rPr>
                <w:rFonts w:eastAsia="Aptos" w:cs="Arial"/>
                <w:bCs/>
              </w:rPr>
            </w:pPr>
            <w:r w:rsidRPr="00F41278">
              <w:rPr>
                <w:rFonts w:eastAsia="Aptos" w:cs="Arial"/>
              </w:rPr>
              <w:t>&lt; 90% despite supplemental oxygen</w:t>
            </w:r>
          </w:p>
        </w:tc>
      </w:tr>
      <w:tr w:rsidR="006C078A" w:rsidRPr="006C078A" w14:paraId="74CD8198" w14:textId="77777777" w:rsidTr="006C078A">
        <w:tc>
          <w:tcPr>
            <w:tcW w:w="1701" w:type="dxa"/>
            <w:vAlign w:val="center"/>
          </w:tcPr>
          <w:p w14:paraId="113E51B0" w14:textId="77777777" w:rsidR="006C078A" w:rsidRPr="00F41278" w:rsidRDefault="006C078A" w:rsidP="00F41278">
            <w:pPr>
              <w:spacing w:before="0" w:after="0"/>
              <w:rPr>
                <w:rFonts w:eastAsia="Aptos" w:cs="Arial"/>
                <w:b/>
                <w:bCs/>
              </w:rPr>
            </w:pPr>
            <w:r w:rsidRPr="00F41278">
              <w:rPr>
                <w:rFonts w:eastAsia="Aptos" w:cs="Arial"/>
                <w:b/>
                <w:bCs/>
              </w:rPr>
              <w:t>Talks in</w:t>
            </w:r>
          </w:p>
        </w:tc>
        <w:tc>
          <w:tcPr>
            <w:tcW w:w="1701" w:type="dxa"/>
            <w:vAlign w:val="center"/>
          </w:tcPr>
          <w:p w14:paraId="1ED09984" w14:textId="77777777" w:rsidR="006C078A" w:rsidRPr="00F41278" w:rsidRDefault="006C078A" w:rsidP="00F41278">
            <w:pPr>
              <w:spacing w:before="0" w:after="0"/>
              <w:jc w:val="center"/>
              <w:rPr>
                <w:rFonts w:eastAsia="Aptos" w:cs="Arial"/>
                <w:bCs/>
              </w:rPr>
            </w:pPr>
            <w:r w:rsidRPr="00F41278">
              <w:rPr>
                <w:rFonts w:eastAsia="Aptos" w:cs="Arial"/>
              </w:rPr>
              <w:t>Phrases</w:t>
            </w:r>
          </w:p>
        </w:tc>
        <w:tc>
          <w:tcPr>
            <w:tcW w:w="1701" w:type="dxa"/>
            <w:vAlign w:val="center"/>
          </w:tcPr>
          <w:p w14:paraId="439E28DB" w14:textId="77777777" w:rsidR="006C078A" w:rsidRPr="00F41278" w:rsidRDefault="006C078A" w:rsidP="00F41278">
            <w:pPr>
              <w:spacing w:before="0" w:after="0"/>
              <w:jc w:val="center"/>
              <w:rPr>
                <w:rFonts w:eastAsia="Aptos" w:cs="Arial"/>
                <w:bCs/>
              </w:rPr>
            </w:pPr>
            <w:r w:rsidRPr="00F41278">
              <w:rPr>
                <w:rFonts w:eastAsia="Aptos" w:cs="Arial"/>
              </w:rPr>
              <w:t>Words</w:t>
            </w:r>
          </w:p>
        </w:tc>
        <w:tc>
          <w:tcPr>
            <w:tcW w:w="1701" w:type="dxa"/>
            <w:vAlign w:val="center"/>
          </w:tcPr>
          <w:p w14:paraId="25923379" w14:textId="77777777" w:rsidR="006C078A" w:rsidRPr="00F41278" w:rsidRDefault="006C078A" w:rsidP="00F41278">
            <w:pPr>
              <w:spacing w:before="0" w:after="0"/>
              <w:jc w:val="center"/>
              <w:rPr>
                <w:rFonts w:eastAsia="Aptos" w:cs="Arial"/>
                <w:bCs/>
              </w:rPr>
            </w:pPr>
            <w:r w:rsidRPr="00F41278">
              <w:rPr>
                <w:rFonts w:eastAsia="Aptos" w:cs="Arial"/>
              </w:rPr>
              <w:t>Unable to speak</w:t>
            </w:r>
          </w:p>
        </w:tc>
      </w:tr>
      <w:tr w:rsidR="006C078A" w:rsidRPr="006C078A" w14:paraId="1E8E0D83" w14:textId="77777777" w:rsidTr="006C078A">
        <w:tc>
          <w:tcPr>
            <w:tcW w:w="1701" w:type="dxa"/>
            <w:vAlign w:val="center"/>
          </w:tcPr>
          <w:p w14:paraId="0AF19FDB" w14:textId="77777777" w:rsidR="006C078A" w:rsidRPr="00F41278" w:rsidRDefault="006C078A" w:rsidP="00F41278">
            <w:pPr>
              <w:spacing w:before="0" w:after="0"/>
              <w:rPr>
                <w:rFonts w:eastAsia="Aptos" w:cs="Arial"/>
                <w:b/>
                <w:bCs/>
              </w:rPr>
            </w:pPr>
            <w:r w:rsidRPr="00F41278">
              <w:rPr>
                <w:rFonts w:eastAsia="Aptos" w:cs="Arial"/>
                <w:b/>
                <w:bCs/>
              </w:rPr>
              <w:t>Alertness</w:t>
            </w:r>
          </w:p>
        </w:tc>
        <w:tc>
          <w:tcPr>
            <w:tcW w:w="1701" w:type="dxa"/>
            <w:vAlign w:val="center"/>
          </w:tcPr>
          <w:p w14:paraId="728E3CF1" w14:textId="77777777" w:rsidR="006C078A" w:rsidRPr="00F41278" w:rsidRDefault="006C078A" w:rsidP="00F41278">
            <w:pPr>
              <w:spacing w:before="0" w:after="0"/>
              <w:jc w:val="center"/>
              <w:rPr>
                <w:rFonts w:eastAsia="Aptos" w:cs="Arial"/>
                <w:bCs/>
              </w:rPr>
            </w:pPr>
            <w:r w:rsidRPr="00F41278">
              <w:rPr>
                <w:rFonts w:eastAsia="Aptos" w:cs="Arial"/>
              </w:rPr>
              <w:t>Normal</w:t>
            </w:r>
          </w:p>
        </w:tc>
        <w:tc>
          <w:tcPr>
            <w:tcW w:w="1701" w:type="dxa"/>
            <w:vAlign w:val="center"/>
          </w:tcPr>
          <w:p w14:paraId="55C4E615" w14:textId="77777777" w:rsidR="006C078A" w:rsidRPr="00F41278" w:rsidRDefault="006C078A" w:rsidP="00F41278">
            <w:pPr>
              <w:spacing w:before="0" w:after="0"/>
              <w:jc w:val="center"/>
              <w:rPr>
                <w:rFonts w:eastAsia="Aptos" w:cs="Arial"/>
                <w:bCs/>
              </w:rPr>
            </w:pPr>
            <w:r w:rsidRPr="00F41278">
              <w:rPr>
                <w:rFonts w:eastAsia="Aptos" w:cs="Arial"/>
              </w:rPr>
              <w:t>Usually agitated</w:t>
            </w:r>
          </w:p>
        </w:tc>
        <w:tc>
          <w:tcPr>
            <w:tcW w:w="1701" w:type="dxa"/>
            <w:vAlign w:val="center"/>
          </w:tcPr>
          <w:p w14:paraId="7DBB8945" w14:textId="77777777" w:rsidR="006C078A" w:rsidRPr="00F41278" w:rsidRDefault="006C078A" w:rsidP="00F41278">
            <w:pPr>
              <w:spacing w:before="0" w:after="0"/>
              <w:jc w:val="center"/>
              <w:rPr>
                <w:rFonts w:eastAsia="Aptos" w:cs="Arial"/>
                <w:bCs/>
              </w:rPr>
            </w:pPr>
            <w:r w:rsidRPr="00F41278">
              <w:rPr>
                <w:rFonts w:eastAsia="Aptos" w:cs="Arial"/>
              </w:rPr>
              <w:t>Agitated, drowsy or confused</w:t>
            </w:r>
          </w:p>
        </w:tc>
      </w:tr>
      <w:tr w:rsidR="006C078A" w:rsidRPr="006C078A" w14:paraId="1624FF0E" w14:textId="77777777" w:rsidTr="006C078A">
        <w:tc>
          <w:tcPr>
            <w:tcW w:w="1701" w:type="dxa"/>
            <w:vAlign w:val="center"/>
          </w:tcPr>
          <w:p w14:paraId="4AA90E5D" w14:textId="77777777" w:rsidR="006C078A" w:rsidRPr="00F41278" w:rsidRDefault="006C078A" w:rsidP="00F41278">
            <w:pPr>
              <w:spacing w:before="0" w:after="0"/>
              <w:rPr>
                <w:rFonts w:eastAsia="Aptos" w:cs="Arial"/>
                <w:b/>
                <w:bCs/>
              </w:rPr>
            </w:pPr>
            <w:r w:rsidRPr="00F41278">
              <w:rPr>
                <w:rFonts w:eastAsia="Aptos" w:cs="Arial"/>
                <w:b/>
                <w:bCs/>
              </w:rPr>
              <w:t>Respiratory rate</w:t>
            </w:r>
          </w:p>
        </w:tc>
        <w:tc>
          <w:tcPr>
            <w:tcW w:w="1701" w:type="dxa"/>
            <w:vAlign w:val="center"/>
          </w:tcPr>
          <w:p w14:paraId="5298F354" w14:textId="77777777" w:rsidR="006C078A" w:rsidRPr="00F41278" w:rsidRDefault="006C078A" w:rsidP="00F41278">
            <w:pPr>
              <w:spacing w:before="0" w:after="0"/>
              <w:jc w:val="center"/>
              <w:rPr>
                <w:rFonts w:eastAsia="Aptos" w:cs="Arial"/>
                <w:bCs/>
              </w:rPr>
            </w:pPr>
            <w:r w:rsidRPr="00F41278">
              <w:rPr>
                <w:rFonts w:eastAsia="Aptos" w:cs="Arial"/>
              </w:rPr>
              <w:t>≤ 30 breaths/min</w:t>
            </w:r>
          </w:p>
        </w:tc>
        <w:tc>
          <w:tcPr>
            <w:tcW w:w="1701" w:type="dxa"/>
            <w:vAlign w:val="center"/>
          </w:tcPr>
          <w:p w14:paraId="50BBCCC9" w14:textId="77777777" w:rsidR="006C078A" w:rsidRPr="00F41278" w:rsidRDefault="006C078A" w:rsidP="00F41278">
            <w:pPr>
              <w:spacing w:before="0" w:after="0"/>
              <w:jc w:val="center"/>
              <w:rPr>
                <w:rFonts w:eastAsia="Aptos" w:cs="Arial"/>
                <w:bCs/>
              </w:rPr>
            </w:pPr>
            <w:r w:rsidRPr="00F41278">
              <w:rPr>
                <w:rFonts w:eastAsia="Aptos" w:cs="Arial"/>
              </w:rPr>
              <w:t>Often &gt; 30 breaths/min</w:t>
            </w:r>
          </w:p>
        </w:tc>
        <w:tc>
          <w:tcPr>
            <w:tcW w:w="1701" w:type="dxa"/>
            <w:vAlign w:val="center"/>
          </w:tcPr>
          <w:p w14:paraId="4FAC0ABE" w14:textId="77777777" w:rsidR="006C078A" w:rsidRPr="00F41278" w:rsidRDefault="006C078A" w:rsidP="00F41278">
            <w:pPr>
              <w:spacing w:before="0" w:after="0"/>
              <w:jc w:val="center"/>
              <w:rPr>
                <w:rFonts w:eastAsia="Aptos" w:cs="Arial"/>
                <w:bCs/>
              </w:rPr>
            </w:pPr>
            <w:r w:rsidRPr="00F41278">
              <w:rPr>
                <w:rFonts w:eastAsia="Aptos" w:cs="Arial"/>
              </w:rPr>
              <w:t>Often &gt; 30 breaths/min, OR feeble effort</w:t>
            </w:r>
          </w:p>
        </w:tc>
      </w:tr>
      <w:tr w:rsidR="006C078A" w:rsidRPr="006C078A" w14:paraId="02EE7CE2" w14:textId="77777777" w:rsidTr="006C078A">
        <w:tc>
          <w:tcPr>
            <w:tcW w:w="1701" w:type="dxa"/>
            <w:vAlign w:val="center"/>
          </w:tcPr>
          <w:p w14:paraId="2459825F" w14:textId="77777777" w:rsidR="006C078A" w:rsidRPr="00F41278" w:rsidRDefault="006C078A" w:rsidP="00F41278">
            <w:pPr>
              <w:spacing w:before="0" w:after="0"/>
              <w:rPr>
                <w:rFonts w:eastAsia="Aptos" w:cs="Arial"/>
                <w:b/>
                <w:bCs/>
              </w:rPr>
            </w:pPr>
            <w:r w:rsidRPr="00F41278">
              <w:rPr>
                <w:rFonts w:eastAsia="Aptos" w:cs="Arial"/>
                <w:b/>
                <w:bCs/>
              </w:rPr>
              <w:t>Wheeze</w:t>
            </w:r>
          </w:p>
        </w:tc>
        <w:tc>
          <w:tcPr>
            <w:tcW w:w="1701" w:type="dxa"/>
            <w:vAlign w:val="center"/>
          </w:tcPr>
          <w:p w14:paraId="18EB3887" w14:textId="77777777" w:rsidR="006C078A" w:rsidRPr="00F41278" w:rsidRDefault="006C078A" w:rsidP="00F41278">
            <w:pPr>
              <w:spacing w:before="0" w:after="0"/>
              <w:jc w:val="center"/>
              <w:rPr>
                <w:rFonts w:eastAsia="Aptos" w:cs="Arial"/>
                <w:bCs/>
              </w:rPr>
            </w:pPr>
            <w:r w:rsidRPr="00F41278">
              <w:rPr>
                <w:rFonts w:eastAsia="Aptos" w:cs="Arial"/>
              </w:rPr>
              <w:t>Present</w:t>
            </w:r>
          </w:p>
        </w:tc>
        <w:tc>
          <w:tcPr>
            <w:tcW w:w="1701" w:type="dxa"/>
            <w:vAlign w:val="center"/>
          </w:tcPr>
          <w:p w14:paraId="12E4477F" w14:textId="77777777" w:rsidR="006C078A" w:rsidRPr="00F41278" w:rsidRDefault="006C078A" w:rsidP="00F41278">
            <w:pPr>
              <w:spacing w:before="0" w:after="0"/>
              <w:jc w:val="center"/>
              <w:rPr>
                <w:rFonts w:eastAsia="Aptos" w:cs="Arial"/>
                <w:bCs/>
              </w:rPr>
            </w:pPr>
            <w:r w:rsidRPr="00F41278">
              <w:rPr>
                <w:rFonts w:eastAsia="Aptos" w:cs="Arial"/>
              </w:rPr>
              <w:t>Present</w:t>
            </w:r>
          </w:p>
        </w:tc>
        <w:tc>
          <w:tcPr>
            <w:tcW w:w="1701" w:type="dxa"/>
            <w:vAlign w:val="center"/>
          </w:tcPr>
          <w:p w14:paraId="5A978C4E" w14:textId="77777777" w:rsidR="006C078A" w:rsidRPr="00F41278" w:rsidRDefault="006C078A" w:rsidP="00F41278">
            <w:pPr>
              <w:spacing w:before="0" w:after="0"/>
              <w:jc w:val="center"/>
              <w:rPr>
                <w:rFonts w:eastAsia="Aptos" w:cs="Arial"/>
                <w:bCs/>
              </w:rPr>
            </w:pPr>
            <w:r w:rsidRPr="00F41278">
              <w:rPr>
                <w:rFonts w:eastAsia="Aptos" w:cs="Arial"/>
              </w:rPr>
              <w:t>Silent chest</w:t>
            </w:r>
          </w:p>
        </w:tc>
      </w:tr>
      <w:tr w:rsidR="006C078A" w:rsidRPr="006C078A" w14:paraId="7629C5BF" w14:textId="77777777" w:rsidTr="006C078A">
        <w:tc>
          <w:tcPr>
            <w:tcW w:w="1701" w:type="dxa"/>
            <w:vAlign w:val="center"/>
          </w:tcPr>
          <w:p w14:paraId="123996D6" w14:textId="77777777" w:rsidR="006C078A" w:rsidRPr="00F41278" w:rsidRDefault="006C078A" w:rsidP="00F41278">
            <w:pPr>
              <w:spacing w:before="0" w:after="0"/>
              <w:rPr>
                <w:rFonts w:eastAsia="Aptos" w:cs="Arial"/>
                <w:b/>
                <w:bCs/>
              </w:rPr>
            </w:pPr>
            <w:r w:rsidRPr="00F41278">
              <w:rPr>
                <w:rFonts w:eastAsia="Aptos" w:cs="Arial"/>
                <w:b/>
                <w:bCs/>
              </w:rPr>
              <w:t>Heart rate</w:t>
            </w:r>
          </w:p>
        </w:tc>
        <w:tc>
          <w:tcPr>
            <w:tcW w:w="1701" w:type="dxa"/>
            <w:vAlign w:val="center"/>
          </w:tcPr>
          <w:p w14:paraId="465C5414" w14:textId="77777777" w:rsidR="006C078A" w:rsidRPr="00F41278" w:rsidRDefault="006C078A" w:rsidP="00F41278">
            <w:pPr>
              <w:spacing w:before="0" w:after="0"/>
              <w:jc w:val="center"/>
              <w:rPr>
                <w:rFonts w:eastAsia="Aptos" w:cs="Arial"/>
                <w:bCs/>
              </w:rPr>
            </w:pPr>
            <w:r w:rsidRPr="00F41278">
              <w:rPr>
                <w:rFonts w:eastAsia="Aptos" w:cs="Arial"/>
              </w:rPr>
              <w:t>60–120 beats/min</w:t>
            </w:r>
          </w:p>
        </w:tc>
        <w:tc>
          <w:tcPr>
            <w:tcW w:w="1701" w:type="dxa"/>
            <w:vAlign w:val="center"/>
          </w:tcPr>
          <w:p w14:paraId="5F1266EB" w14:textId="77777777" w:rsidR="006C078A" w:rsidRPr="00F41278" w:rsidRDefault="006C078A" w:rsidP="00F41278">
            <w:pPr>
              <w:spacing w:before="0" w:after="0"/>
              <w:jc w:val="center"/>
              <w:rPr>
                <w:rFonts w:eastAsia="Aptos" w:cs="Arial"/>
                <w:bCs/>
              </w:rPr>
            </w:pPr>
            <w:r w:rsidRPr="00F41278">
              <w:rPr>
                <w:rFonts w:eastAsia="Aptos" w:cs="Arial"/>
              </w:rPr>
              <w:t>&gt; 120 beats/min</w:t>
            </w:r>
          </w:p>
        </w:tc>
        <w:tc>
          <w:tcPr>
            <w:tcW w:w="1701" w:type="dxa"/>
            <w:vAlign w:val="center"/>
          </w:tcPr>
          <w:p w14:paraId="6003358A" w14:textId="77777777" w:rsidR="006C078A" w:rsidRPr="00F41278" w:rsidRDefault="006C078A" w:rsidP="00F41278">
            <w:pPr>
              <w:spacing w:before="0" w:after="0"/>
              <w:jc w:val="center"/>
              <w:rPr>
                <w:rFonts w:eastAsia="Aptos" w:cs="Arial"/>
                <w:bCs/>
              </w:rPr>
            </w:pPr>
            <w:r w:rsidRPr="00F41278">
              <w:rPr>
                <w:rFonts w:eastAsia="Aptos" w:cs="Arial"/>
              </w:rPr>
              <w:t>&lt; 60 beats/min</w:t>
            </w:r>
          </w:p>
        </w:tc>
      </w:tr>
      <w:tr w:rsidR="006C078A" w:rsidRPr="006C078A" w14:paraId="1DFEF2C1" w14:textId="77777777" w:rsidTr="006C078A">
        <w:tc>
          <w:tcPr>
            <w:tcW w:w="1701" w:type="dxa"/>
            <w:vAlign w:val="center"/>
          </w:tcPr>
          <w:p w14:paraId="3B942FB1" w14:textId="77777777" w:rsidR="006C078A" w:rsidRPr="00F41278" w:rsidRDefault="006C078A" w:rsidP="00F41278">
            <w:pPr>
              <w:spacing w:before="0" w:after="0"/>
              <w:rPr>
                <w:rFonts w:eastAsia="Aptos" w:cs="Arial"/>
                <w:b/>
                <w:bCs/>
              </w:rPr>
            </w:pPr>
            <w:r w:rsidRPr="00F41278">
              <w:rPr>
                <w:rFonts w:eastAsia="Aptos" w:cs="Arial"/>
                <w:b/>
                <w:bCs/>
              </w:rPr>
              <w:t>PEFR (%)</w:t>
            </w:r>
          </w:p>
        </w:tc>
        <w:tc>
          <w:tcPr>
            <w:tcW w:w="1701" w:type="dxa"/>
            <w:vAlign w:val="center"/>
          </w:tcPr>
          <w:p w14:paraId="3EF66428" w14:textId="77777777" w:rsidR="006C078A" w:rsidRPr="00F41278" w:rsidRDefault="006C078A" w:rsidP="00F41278">
            <w:pPr>
              <w:spacing w:before="0" w:after="0"/>
              <w:jc w:val="center"/>
              <w:rPr>
                <w:rFonts w:eastAsia="Aptos" w:cs="Arial"/>
                <w:bCs/>
              </w:rPr>
            </w:pPr>
            <w:r w:rsidRPr="00F41278">
              <w:rPr>
                <w:rFonts w:eastAsia="Aptos" w:cs="Arial"/>
              </w:rPr>
              <w:t>≥ 60% of predicted</w:t>
            </w:r>
          </w:p>
        </w:tc>
        <w:tc>
          <w:tcPr>
            <w:tcW w:w="1701" w:type="dxa"/>
            <w:vAlign w:val="center"/>
          </w:tcPr>
          <w:p w14:paraId="0D6D179E" w14:textId="77777777" w:rsidR="006C078A" w:rsidRPr="00F41278" w:rsidRDefault="006C078A" w:rsidP="00F41278">
            <w:pPr>
              <w:spacing w:before="0" w:after="0"/>
              <w:jc w:val="center"/>
              <w:rPr>
                <w:rFonts w:eastAsia="Aptos" w:cs="Arial"/>
                <w:bCs/>
              </w:rPr>
            </w:pPr>
            <w:r w:rsidRPr="00F41278">
              <w:rPr>
                <w:rFonts w:eastAsia="Aptos" w:cs="Arial"/>
              </w:rPr>
              <w:t>33–60% of predicted PEF</w:t>
            </w:r>
          </w:p>
        </w:tc>
        <w:tc>
          <w:tcPr>
            <w:tcW w:w="1701" w:type="dxa"/>
            <w:vAlign w:val="center"/>
          </w:tcPr>
          <w:p w14:paraId="2D2FCE02" w14:textId="77777777" w:rsidR="006C078A" w:rsidRPr="00F41278" w:rsidRDefault="006C078A" w:rsidP="00F41278">
            <w:pPr>
              <w:spacing w:before="0" w:after="0"/>
              <w:jc w:val="center"/>
              <w:rPr>
                <w:rFonts w:eastAsia="Aptos" w:cs="Arial"/>
                <w:bCs/>
              </w:rPr>
            </w:pPr>
            <w:r w:rsidRPr="00F41278">
              <w:rPr>
                <w:rFonts w:eastAsia="Aptos" w:cs="Arial"/>
              </w:rPr>
              <w:t>&lt; 33% of expected, or unable to perform test</w:t>
            </w:r>
          </w:p>
        </w:tc>
      </w:tr>
    </w:tbl>
    <w:p w14:paraId="151F12AC" w14:textId="77777777" w:rsidR="001D02EB" w:rsidRDefault="001D02EB" w:rsidP="001D02EB">
      <w:pPr>
        <w:pStyle w:val="Paragraphbulletlist-level1"/>
        <w:numPr>
          <w:ilvl w:val="0"/>
          <w:numId w:val="0"/>
        </w:numPr>
        <w:ind w:left="357" w:hanging="357"/>
        <w:rPr>
          <w:iCs/>
        </w:rPr>
      </w:pPr>
    </w:p>
    <w:p w14:paraId="7AA6B80B" w14:textId="1BCE5E39" w:rsidR="006C078A" w:rsidRPr="00F41278" w:rsidRDefault="001D02EB" w:rsidP="001D02EB">
      <w:pPr>
        <w:pStyle w:val="Paragraphbulletlist-level1"/>
        <w:numPr>
          <w:ilvl w:val="0"/>
          <w:numId w:val="0"/>
        </w:numPr>
        <w:ind w:left="357" w:hanging="357"/>
        <w:rPr>
          <w:b/>
          <w:bCs/>
          <w:iCs/>
        </w:rPr>
      </w:pPr>
      <w:r w:rsidRPr="00F41278">
        <w:rPr>
          <w:b/>
          <w:bCs/>
          <w:iCs/>
        </w:rPr>
        <w:t>Table 17.2</w:t>
      </w:r>
      <w:r w:rsidR="006C078A" w:rsidRPr="00F41278">
        <w:rPr>
          <w:b/>
          <w:bCs/>
          <w:iCs/>
        </w:rPr>
        <w:t>: Assessment of COPD exacerbation severity in adults</w:t>
      </w:r>
    </w:p>
    <w:tbl>
      <w:tblPr>
        <w:tblW w:w="65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1565"/>
        <w:gridCol w:w="2505"/>
        <w:gridCol w:w="2505"/>
      </w:tblGrid>
      <w:tr w:rsidR="006C078A" w:rsidRPr="001D02EB" w14:paraId="7CEC980F" w14:textId="77777777" w:rsidTr="006C078A">
        <w:trPr>
          <w:trHeight w:val="224"/>
          <w:jc w:val="center"/>
        </w:trPr>
        <w:tc>
          <w:tcPr>
            <w:tcW w:w="1565" w:type="dxa"/>
            <w:shd w:val="clear" w:color="auto" w:fill="D9D9D9" w:themeFill="background1" w:themeFillShade="D9"/>
          </w:tcPr>
          <w:p w14:paraId="68EF67DE" w14:textId="77777777" w:rsidR="006C078A" w:rsidRPr="001D02EB" w:rsidRDefault="006C078A" w:rsidP="006C078A">
            <w:pPr>
              <w:rPr>
                <w:rFonts w:eastAsia="Aptos" w:cs="Arial"/>
                <w:b/>
                <w:bCs/>
                <w:sz w:val="16"/>
                <w:szCs w:val="16"/>
              </w:rPr>
            </w:pPr>
          </w:p>
        </w:tc>
        <w:tc>
          <w:tcPr>
            <w:tcW w:w="2505" w:type="dxa"/>
            <w:shd w:val="clear" w:color="auto" w:fill="D9D9D9" w:themeFill="background1" w:themeFillShade="D9"/>
          </w:tcPr>
          <w:p w14:paraId="4370A2D0" w14:textId="77777777" w:rsidR="006C078A" w:rsidRPr="001D02EB" w:rsidRDefault="006C078A" w:rsidP="006C078A">
            <w:pPr>
              <w:jc w:val="center"/>
              <w:rPr>
                <w:rFonts w:eastAsia="Aptos" w:cs="Arial"/>
                <w:b/>
                <w:bCs/>
                <w:sz w:val="16"/>
                <w:szCs w:val="16"/>
              </w:rPr>
            </w:pPr>
            <w:r w:rsidRPr="001D02EB">
              <w:rPr>
                <w:rFonts w:eastAsia="Aptos" w:cs="Arial"/>
                <w:b/>
                <w:sz w:val="16"/>
                <w:szCs w:val="16"/>
              </w:rPr>
              <w:t>Mild-Moderate</w:t>
            </w:r>
          </w:p>
        </w:tc>
        <w:tc>
          <w:tcPr>
            <w:tcW w:w="2505" w:type="dxa"/>
            <w:shd w:val="clear" w:color="auto" w:fill="D9D9D9" w:themeFill="background1" w:themeFillShade="D9"/>
          </w:tcPr>
          <w:p w14:paraId="5322E65E" w14:textId="77777777" w:rsidR="006C078A" w:rsidRPr="001D02EB" w:rsidRDefault="006C078A" w:rsidP="006C078A">
            <w:pPr>
              <w:jc w:val="center"/>
              <w:rPr>
                <w:rFonts w:eastAsia="Aptos" w:cs="Arial"/>
                <w:b/>
                <w:bCs/>
                <w:sz w:val="16"/>
                <w:szCs w:val="16"/>
              </w:rPr>
            </w:pPr>
            <w:r w:rsidRPr="001D02EB">
              <w:rPr>
                <w:rFonts w:eastAsia="Aptos" w:cs="Arial"/>
                <w:b/>
                <w:sz w:val="16"/>
                <w:szCs w:val="16"/>
              </w:rPr>
              <w:t>Severe</w:t>
            </w:r>
          </w:p>
        </w:tc>
      </w:tr>
      <w:tr w:rsidR="006C078A" w:rsidRPr="001D02EB" w14:paraId="19698D71" w14:textId="77777777" w:rsidTr="006C078A">
        <w:trPr>
          <w:trHeight w:val="221"/>
          <w:jc w:val="center"/>
        </w:trPr>
        <w:tc>
          <w:tcPr>
            <w:tcW w:w="1565" w:type="dxa"/>
            <w:vAlign w:val="center"/>
          </w:tcPr>
          <w:p w14:paraId="1B927794" w14:textId="77777777" w:rsidR="006C078A" w:rsidRPr="00F41278" w:rsidRDefault="006C078A" w:rsidP="00F41278">
            <w:pPr>
              <w:spacing w:before="0" w:after="0"/>
              <w:rPr>
                <w:rFonts w:eastAsia="Aptos" w:cs="Arial"/>
                <w:b/>
                <w:bCs/>
              </w:rPr>
            </w:pPr>
            <w:r w:rsidRPr="00F41278">
              <w:rPr>
                <w:rFonts w:eastAsia="Aptos" w:cs="Arial"/>
                <w:b/>
                <w:bCs/>
              </w:rPr>
              <w:t>Talks in</w:t>
            </w:r>
          </w:p>
        </w:tc>
        <w:tc>
          <w:tcPr>
            <w:tcW w:w="2505" w:type="dxa"/>
            <w:vAlign w:val="center"/>
          </w:tcPr>
          <w:p w14:paraId="5D02339E" w14:textId="77777777" w:rsidR="006C078A" w:rsidRPr="00F41278" w:rsidRDefault="006C078A" w:rsidP="00F41278">
            <w:pPr>
              <w:spacing w:before="0" w:after="0"/>
              <w:jc w:val="center"/>
              <w:rPr>
                <w:rFonts w:eastAsia="Aptos" w:cs="Arial"/>
                <w:bCs/>
              </w:rPr>
            </w:pPr>
            <w:r w:rsidRPr="00F41278">
              <w:rPr>
                <w:rFonts w:eastAsia="Aptos" w:cs="Arial"/>
              </w:rPr>
              <w:t>Phrases</w:t>
            </w:r>
          </w:p>
        </w:tc>
        <w:tc>
          <w:tcPr>
            <w:tcW w:w="2505" w:type="dxa"/>
            <w:vAlign w:val="center"/>
          </w:tcPr>
          <w:p w14:paraId="38831FD9" w14:textId="77777777" w:rsidR="006C078A" w:rsidRPr="00F41278" w:rsidRDefault="006C078A" w:rsidP="00F41278">
            <w:pPr>
              <w:spacing w:before="0" w:after="0"/>
              <w:jc w:val="center"/>
              <w:rPr>
                <w:rFonts w:eastAsia="Aptos" w:cs="Arial"/>
                <w:bCs/>
              </w:rPr>
            </w:pPr>
            <w:r w:rsidRPr="00F41278">
              <w:rPr>
                <w:rFonts w:eastAsia="Aptos" w:cs="Arial"/>
              </w:rPr>
              <w:t>Words</w:t>
            </w:r>
          </w:p>
        </w:tc>
      </w:tr>
      <w:tr w:rsidR="006C078A" w:rsidRPr="001D02EB" w14:paraId="0D7A6609" w14:textId="77777777" w:rsidTr="006C078A">
        <w:trPr>
          <w:trHeight w:val="221"/>
          <w:jc w:val="center"/>
        </w:trPr>
        <w:tc>
          <w:tcPr>
            <w:tcW w:w="1565" w:type="dxa"/>
            <w:vAlign w:val="center"/>
          </w:tcPr>
          <w:p w14:paraId="0163F814" w14:textId="77777777" w:rsidR="006C078A" w:rsidRPr="00F41278" w:rsidRDefault="006C078A" w:rsidP="00F41278">
            <w:pPr>
              <w:spacing w:before="0" w:after="0"/>
              <w:rPr>
                <w:rFonts w:eastAsia="Aptos" w:cs="Arial"/>
                <w:b/>
                <w:bCs/>
              </w:rPr>
            </w:pPr>
            <w:r w:rsidRPr="00F41278">
              <w:rPr>
                <w:rFonts w:eastAsia="Aptos" w:cs="Arial"/>
                <w:b/>
                <w:bCs/>
              </w:rPr>
              <w:t>Alertness</w:t>
            </w:r>
          </w:p>
        </w:tc>
        <w:tc>
          <w:tcPr>
            <w:tcW w:w="2505" w:type="dxa"/>
            <w:vAlign w:val="center"/>
          </w:tcPr>
          <w:p w14:paraId="7330CA70" w14:textId="77777777" w:rsidR="006C078A" w:rsidRPr="00F41278" w:rsidRDefault="006C078A" w:rsidP="00F41278">
            <w:pPr>
              <w:spacing w:before="0" w:after="0"/>
              <w:jc w:val="center"/>
              <w:rPr>
                <w:rFonts w:eastAsia="Aptos" w:cs="Arial"/>
                <w:bCs/>
              </w:rPr>
            </w:pPr>
            <w:r w:rsidRPr="00F41278">
              <w:rPr>
                <w:rFonts w:eastAsia="Aptos" w:cs="Arial"/>
              </w:rPr>
              <w:t>Normal</w:t>
            </w:r>
          </w:p>
        </w:tc>
        <w:tc>
          <w:tcPr>
            <w:tcW w:w="2505" w:type="dxa"/>
            <w:vAlign w:val="center"/>
          </w:tcPr>
          <w:p w14:paraId="31D32D37" w14:textId="77777777" w:rsidR="006C078A" w:rsidRPr="00F41278" w:rsidRDefault="006C078A" w:rsidP="00F41278">
            <w:pPr>
              <w:spacing w:before="0" w:after="0"/>
              <w:jc w:val="center"/>
              <w:rPr>
                <w:rFonts w:eastAsia="Aptos" w:cs="Arial"/>
                <w:bCs/>
              </w:rPr>
            </w:pPr>
            <w:r w:rsidRPr="00F41278">
              <w:rPr>
                <w:rFonts w:eastAsia="Aptos" w:cs="Arial"/>
              </w:rPr>
              <w:t>Usually agitated</w:t>
            </w:r>
          </w:p>
        </w:tc>
      </w:tr>
      <w:tr w:rsidR="006C078A" w:rsidRPr="001D02EB" w14:paraId="5D75C302" w14:textId="77777777" w:rsidTr="006C078A">
        <w:trPr>
          <w:trHeight w:val="197"/>
          <w:jc w:val="center"/>
        </w:trPr>
        <w:tc>
          <w:tcPr>
            <w:tcW w:w="1565" w:type="dxa"/>
            <w:vAlign w:val="center"/>
          </w:tcPr>
          <w:p w14:paraId="2BA90C96" w14:textId="77777777" w:rsidR="006C078A" w:rsidRPr="00F41278" w:rsidRDefault="006C078A" w:rsidP="00F41278">
            <w:pPr>
              <w:spacing w:before="0" w:after="0"/>
              <w:rPr>
                <w:rFonts w:eastAsia="Aptos" w:cs="Arial"/>
                <w:b/>
                <w:bCs/>
              </w:rPr>
            </w:pPr>
            <w:r w:rsidRPr="00F41278">
              <w:rPr>
                <w:rFonts w:eastAsia="Aptos" w:cs="Arial"/>
                <w:b/>
                <w:bCs/>
              </w:rPr>
              <w:t>Respiratory rate</w:t>
            </w:r>
          </w:p>
        </w:tc>
        <w:tc>
          <w:tcPr>
            <w:tcW w:w="2505" w:type="dxa"/>
            <w:vAlign w:val="center"/>
          </w:tcPr>
          <w:p w14:paraId="0F549B81" w14:textId="77777777" w:rsidR="006C078A" w:rsidRPr="00F41278" w:rsidRDefault="006C078A" w:rsidP="00F41278">
            <w:pPr>
              <w:spacing w:before="0" w:after="0"/>
              <w:jc w:val="center"/>
              <w:rPr>
                <w:rFonts w:eastAsia="Aptos" w:cs="Arial"/>
                <w:bCs/>
              </w:rPr>
            </w:pPr>
            <w:r w:rsidRPr="00F41278">
              <w:rPr>
                <w:rFonts w:eastAsia="Aptos" w:cs="Arial"/>
              </w:rPr>
              <w:t>20–30 breaths/min</w:t>
            </w:r>
          </w:p>
        </w:tc>
        <w:tc>
          <w:tcPr>
            <w:tcW w:w="2505" w:type="dxa"/>
            <w:vAlign w:val="center"/>
          </w:tcPr>
          <w:p w14:paraId="3BDE6281" w14:textId="77777777" w:rsidR="006C078A" w:rsidRPr="00F41278" w:rsidRDefault="006C078A" w:rsidP="00F41278">
            <w:pPr>
              <w:spacing w:before="0" w:after="0"/>
              <w:jc w:val="center"/>
              <w:rPr>
                <w:rFonts w:eastAsia="Aptos" w:cs="Arial"/>
                <w:bCs/>
              </w:rPr>
            </w:pPr>
            <w:r w:rsidRPr="00F41278">
              <w:rPr>
                <w:rFonts w:eastAsia="Aptos" w:cs="Arial"/>
              </w:rPr>
              <w:t>Often &gt; 30 breaths/min</w:t>
            </w:r>
          </w:p>
        </w:tc>
      </w:tr>
      <w:tr w:rsidR="006C078A" w:rsidRPr="001D02EB" w14:paraId="29FDA59C" w14:textId="77777777" w:rsidTr="006C078A">
        <w:trPr>
          <w:trHeight w:val="221"/>
          <w:jc w:val="center"/>
        </w:trPr>
        <w:tc>
          <w:tcPr>
            <w:tcW w:w="1565" w:type="dxa"/>
            <w:vAlign w:val="center"/>
          </w:tcPr>
          <w:p w14:paraId="09C6FCE5" w14:textId="77777777" w:rsidR="006C078A" w:rsidRPr="00F41278" w:rsidRDefault="006C078A" w:rsidP="00F41278">
            <w:pPr>
              <w:spacing w:before="0" w:after="0"/>
              <w:rPr>
                <w:rFonts w:eastAsia="Aptos" w:cs="Arial"/>
                <w:b/>
                <w:bCs/>
              </w:rPr>
            </w:pPr>
            <w:r w:rsidRPr="00F41278">
              <w:rPr>
                <w:rFonts w:eastAsia="Aptos" w:cs="Arial"/>
                <w:b/>
                <w:bCs/>
              </w:rPr>
              <w:t>Wheeze</w:t>
            </w:r>
          </w:p>
        </w:tc>
        <w:tc>
          <w:tcPr>
            <w:tcW w:w="2505" w:type="dxa"/>
            <w:vAlign w:val="center"/>
          </w:tcPr>
          <w:p w14:paraId="31E09683" w14:textId="77777777" w:rsidR="006C078A" w:rsidRPr="00F41278" w:rsidRDefault="006C078A" w:rsidP="00F41278">
            <w:pPr>
              <w:spacing w:before="0" w:after="0"/>
              <w:jc w:val="center"/>
              <w:rPr>
                <w:rFonts w:eastAsia="Aptos" w:cs="Arial"/>
                <w:bCs/>
              </w:rPr>
            </w:pPr>
            <w:r w:rsidRPr="00F41278">
              <w:rPr>
                <w:rFonts w:eastAsia="Aptos" w:cs="Arial"/>
              </w:rPr>
              <w:t>Loud</w:t>
            </w:r>
          </w:p>
        </w:tc>
        <w:tc>
          <w:tcPr>
            <w:tcW w:w="2505" w:type="dxa"/>
            <w:vAlign w:val="center"/>
          </w:tcPr>
          <w:p w14:paraId="0FFAF7B5" w14:textId="77777777" w:rsidR="006C078A" w:rsidRPr="00F41278" w:rsidRDefault="006C078A" w:rsidP="00F41278">
            <w:pPr>
              <w:spacing w:before="0" w:after="0"/>
              <w:jc w:val="center"/>
              <w:rPr>
                <w:rFonts w:eastAsia="Aptos" w:cs="Arial"/>
                <w:bCs/>
              </w:rPr>
            </w:pPr>
            <w:r w:rsidRPr="00F41278">
              <w:rPr>
                <w:rFonts w:eastAsia="Aptos" w:cs="Arial"/>
              </w:rPr>
              <w:t>Loud or absent</w:t>
            </w:r>
          </w:p>
        </w:tc>
      </w:tr>
      <w:tr w:rsidR="006C078A" w:rsidRPr="001D02EB" w14:paraId="6D75BBFE" w14:textId="77777777" w:rsidTr="006C078A">
        <w:trPr>
          <w:trHeight w:val="221"/>
          <w:jc w:val="center"/>
        </w:trPr>
        <w:tc>
          <w:tcPr>
            <w:tcW w:w="1565" w:type="dxa"/>
            <w:vAlign w:val="center"/>
          </w:tcPr>
          <w:p w14:paraId="02C716C3" w14:textId="77777777" w:rsidR="006C078A" w:rsidRPr="00F41278" w:rsidRDefault="006C078A" w:rsidP="00F41278">
            <w:pPr>
              <w:spacing w:before="0" w:after="0"/>
              <w:rPr>
                <w:rFonts w:eastAsia="Aptos" w:cs="Arial"/>
                <w:b/>
                <w:bCs/>
              </w:rPr>
            </w:pPr>
            <w:r w:rsidRPr="00F41278">
              <w:rPr>
                <w:rFonts w:eastAsia="Aptos" w:cs="Arial"/>
                <w:b/>
                <w:bCs/>
              </w:rPr>
              <w:t>Heart rate</w:t>
            </w:r>
          </w:p>
        </w:tc>
        <w:tc>
          <w:tcPr>
            <w:tcW w:w="2505" w:type="dxa"/>
            <w:vAlign w:val="center"/>
          </w:tcPr>
          <w:p w14:paraId="2AC0D616" w14:textId="77777777" w:rsidR="006C078A" w:rsidRPr="00F41278" w:rsidRDefault="006C078A" w:rsidP="00F41278">
            <w:pPr>
              <w:spacing w:before="0" w:after="0"/>
              <w:jc w:val="center"/>
              <w:rPr>
                <w:rFonts w:eastAsia="Aptos" w:cs="Arial"/>
                <w:bCs/>
              </w:rPr>
            </w:pPr>
            <w:r w:rsidRPr="00F41278">
              <w:rPr>
                <w:rFonts w:eastAsia="Aptos" w:cs="Arial"/>
              </w:rPr>
              <w:t>100–120 beats/min</w:t>
            </w:r>
          </w:p>
        </w:tc>
        <w:tc>
          <w:tcPr>
            <w:tcW w:w="2505" w:type="dxa"/>
            <w:vAlign w:val="center"/>
          </w:tcPr>
          <w:p w14:paraId="42E1DA05" w14:textId="77777777" w:rsidR="006C078A" w:rsidRPr="00F41278" w:rsidRDefault="006C078A" w:rsidP="00F41278">
            <w:pPr>
              <w:spacing w:before="0" w:after="0"/>
              <w:jc w:val="center"/>
              <w:rPr>
                <w:rFonts w:eastAsia="Aptos" w:cs="Arial"/>
                <w:bCs/>
              </w:rPr>
            </w:pPr>
            <w:r w:rsidRPr="00F41278">
              <w:rPr>
                <w:rFonts w:eastAsia="Aptos" w:cs="Arial"/>
              </w:rPr>
              <w:t>&gt; 120 beats/min</w:t>
            </w:r>
          </w:p>
        </w:tc>
      </w:tr>
      <w:tr w:rsidR="006C078A" w:rsidRPr="001D02EB" w14:paraId="7066C09F" w14:textId="77777777" w:rsidTr="006C078A">
        <w:trPr>
          <w:trHeight w:val="229"/>
          <w:jc w:val="center"/>
        </w:trPr>
        <w:tc>
          <w:tcPr>
            <w:tcW w:w="1565" w:type="dxa"/>
            <w:vAlign w:val="center"/>
          </w:tcPr>
          <w:p w14:paraId="58B9F8BB" w14:textId="77777777" w:rsidR="006C078A" w:rsidRPr="00F41278" w:rsidRDefault="006C078A" w:rsidP="00F41278">
            <w:pPr>
              <w:spacing w:before="0" w:after="0"/>
              <w:rPr>
                <w:rFonts w:eastAsia="Aptos" w:cs="Arial"/>
                <w:b/>
                <w:bCs/>
              </w:rPr>
            </w:pPr>
            <w:r w:rsidRPr="00F41278">
              <w:rPr>
                <w:rFonts w:eastAsia="Aptos" w:cs="Arial"/>
                <w:b/>
                <w:bCs/>
              </w:rPr>
              <w:t>PEFR (%)</w:t>
            </w:r>
          </w:p>
        </w:tc>
        <w:tc>
          <w:tcPr>
            <w:tcW w:w="2505" w:type="dxa"/>
            <w:vAlign w:val="center"/>
          </w:tcPr>
          <w:p w14:paraId="718808B4" w14:textId="77777777" w:rsidR="006C078A" w:rsidRPr="00F41278" w:rsidRDefault="006C078A" w:rsidP="00F41278">
            <w:pPr>
              <w:spacing w:before="0" w:after="0"/>
              <w:jc w:val="center"/>
              <w:rPr>
                <w:rFonts w:eastAsia="Aptos" w:cs="Arial"/>
                <w:bCs/>
              </w:rPr>
            </w:pPr>
            <w:r w:rsidRPr="00F41278">
              <w:rPr>
                <w:rFonts w:eastAsia="Aptos" w:cs="Arial"/>
              </w:rPr>
              <w:t>50–75%</w:t>
            </w:r>
          </w:p>
        </w:tc>
        <w:tc>
          <w:tcPr>
            <w:tcW w:w="2505" w:type="dxa"/>
            <w:vAlign w:val="center"/>
          </w:tcPr>
          <w:p w14:paraId="0AC2DB61" w14:textId="77777777" w:rsidR="006C078A" w:rsidRPr="00F41278" w:rsidRDefault="006C078A" w:rsidP="00F41278">
            <w:pPr>
              <w:spacing w:before="0" w:after="0"/>
              <w:rPr>
                <w:rFonts w:eastAsia="Aptos" w:cs="Arial"/>
                <w:bCs/>
              </w:rPr>
            </w:pPr>
            <w:r w:rsidRPr="00F41278">
              <w:rPr>
                <w:rFonts w:eastAsia="Aptos" w:cs="Arial"/>
              </w:rPr>
              <w:t>Usually &lt; 50%; may be too short of breath to blow into PEF meter</w:t>
            </w:r>
          </w:p>
        </w:tc>
      </w:tr>
    </w:tbl>
    <w:p w14:paraId="30F8904B" w14:textId="77777777" w:rsidR="006C078A" w:rsidRPr="00D848EF" w:rsidRDefault="006C078A" w:rsidP="006C078A"/>
    <w:p w14:paraId="4AC462E4" w14:textId="77777777" w:rsidR="006C078A" w:rsidRPr="0025440A" w:rsidRDefault="006C078A" w:rsidP="006C078A">
      <w:pPr>
        <w:pBdr>
          <w:top w:val="double" w:sz="4" w:space="1" w:color="auto"/>
          <w:left w:val="double" w:sz="4" w:space="4" w:color="auto"/>
          <w:bottom w:val="double" w:sz="4" w:space="1" w:color="auto"/>
          <w:right w:val="double" w:sz="4" w:space="4" w:color="auto"/>
        </w:pBdr>
        <w:spacing w:line="276" w:lineRule="auto"/>
        <w:ind w:left="113" w:right="113"/>
        <w:jc w:val="center"/>
        <w:rPr>
          <w:rFonts w:eastAsia="Calibri" w:cs="Arial"/>
          <w:bCs/>
        </w:rPr>
      </w:pPr>
      <w:r w:rsidRPr="0025440A">
        <w:rPr>
          <w:rFonts w:eastAsia="Calibri" w:cs="Arial"/>
        </w:rPr>
        <w:t xml:space="preserve">Peak expiratory flow rate (PEFR) is expressed as percentage of predicted normal (or personal best if known). </w:t>
      </w:r>
      <w:r w:rsidRPr="0025440A">
        <w:rPr>
          <w:rFonts w:eastAsia="Calibri" w:cs="Arial"/>
          <w:bCs/>
        </w:rPr>
        <w:t>See PEF charts in Appendix I: Asthma monitoring.</w:t>
      </w:r>
    </w:p>
    <w:p w14:paraId="6B128FE7" w14:textId="77777777" w:rsidR="006C078A" w:rsidRPr="00F369CD" w:rsidRDefault="006C078A" w:rsidP="006C078A">
      <w:pPr>
        <w:rPr>
          <w:rFonts w:cs="Arial"/>
        </w:rPr>
      </w:pPr>
    </w:p>
    <w:p w14:paraId="2FE51C4F" w14:textId="77777777" w:rsidR="00605612" w:rsidRPr="00015714" w:rsidRDefault="00605612" w:rsidP="008D61C1">
      <w:pPr>
        <w:spacing w:before="120" w:line="276" w:lineRule="auto"/>
        <w:rPr>
          <w:rFonts w:eastAsia="Calibri" w:cs="Arial"/>
          <w:b/>
        </w:rPr>
      </w:pPr>
      <w:r w:rsidRPr="00015714">
        <w:rPr>
          <w:rFonts w:eastAsia="Calibri" w:cs="Arial"/>
          <w:b/>
        </w:rPr>
        <w:t>Differential Diagnosis</w:t>
      </w:r>
    </w:p>
    <w:p w14:paraId="52520C8A" w14:textId="77777777" w:rsidR="001D02EB" w:rsidRPr="00F369CD" w:rsidRDefault="001D02EB" w:rsidP="001D02EB">
      <w:pPr>
        <w:pStyle w:val="Paragraphbulletlist-level1"/>
        <w:rPr>
          <w:lang w:val="en-ZA"/>
        </w:rPr>
      </w:pPr>
      <w:r w:rsidRPr="00F369CD">
        <w:rPr>
          <w:lang w:val="en-ZA"/>
        </w:rPr>
        <w:t>For patients 50 years of age or older with first presentation of asthma, consider pulmonary oedema due to heart failure as an alternative diagnosis.</w:t>
      </w:r>
    </w:p>
    <w:p w14:paraId="30B7F402" w14:textId="77777777" w:rsidR="001D02EB" w:rsidRDefault="001D02EB" w:rsidP="001D02EB">
      <w:pPr>
        <w:pStyle w:val="Paragraphbulletlist-level1"/>
        <w:rPr>
          <w:lang w:val="en-ZA"/>
        </w:rPr>
      </w:pPr>
      <w:r w:rsidRPr="00F369CD">
        <w:rPr>
          <w:lang w:val="en-ZA"/>
        </w:rPr>
        <w:t>In patients who do not respond within one hour of initiating the acute asthma algorithm, exclude upper airway obstruction/stridor, pneumothorax, and/or anaphylaxis, and refer to hospital.</w:t>
      </w:r>
    </w:p>
    <w:p w14:paraId="7C28E4FA" w14:textId="77777777" w:rsidR="001D02EB" w:rsidRDefault="001D02EB" w:rsidP="00605612">
      <w:pPr>
        <w:spacing w:before="0" w:after="0"/>
        <w:rPr>
          <w:rFonts w:eastAsia="Calibri" w:cs="Times New Roman"/>
          <w:b/>
        </w:rPr>
      </w:pPr>
    </w:p>
    <w:p w14:paraId="73451065" w14:textId="77777777" w:rsidR="001D02EB" w:rsidRPr="001D02EB" w:rsidRDefault="001D02EB" w:rsidP="001D02EB">
      <w:pPr>
        <w:pStyle w:val="Heading5"/>
        <w:spacing w:before="0"/>
      </w:pPr>
      <w:r w:rsidRPr="001D02EB">
        <w:t>GENERAL MEASURES</w:t>
      </w:r>
    </w:p>
    <w:p w14:paraId="6C507594" w14:textId="77777777" w:rsidR="001D02EB" w:rsidRPr="00F369CD" w:rsidRDefault="001D02EB" w:rsidP="001D02EB">
      <w:pPr>
        <w:pStyle w:val="Paragraphbulletlist-level1"/>
        <w:rPr>
          <w:lang w:val="en-ZA"/>
        </w:rPr>
      </w:pPr>
      <w:r w:rsidRPr="00F369CD">
        <w:rPr>
          <w:lang w:val="en-ZA"/>
        </w:rPr>
        <w:t xml:space="preserve">Assess the severity of the exacerbation and treat according to the management algorithm below. </w:t>
      </w:r>
    </w:p>
    <w:p w14:paraId="65BB8FA5" w14:textId="77777777" w:rsidR="001D02EB" w:rsidRPr="00F369CD" w:rsidRDefault="001D02EB" w:rsidP="001D02EB">
      <w:pPr>
        <w:pStyle w:val="Paragraphbulletlist-level1"/>
        <w:rPr>
          <w:lang w:val="en-ZA"/>
        </w:rPr>
      </w:pPr>
      <w:r w:rsidRPr="00F369CD">
        <w:rPr>
          <w:lang w:val="en-ZA"/>
        </w:rPr>
        <w:t>Monitor response to treatment with repeated PEFR and clinical signs. Assess need to escalate therapy hourly, or sooner if worsening clinically.</w:t>
      </w:r>
    </w:p>
    <w:p w14:paraId="6782A7E6" w14:textId="77777777" w:rsidR="001D02EB" w:rsidRPr="00F369CD" w:rsidRDefault="001D02EB" w:rsidP="001D02EB">
      <w:pPr>
        <w:pStyle w:val="Paragraphbulletlist-level1"/>
        <w:rPr>
          <w:lang w:val="en-ZA"/>
        </w:rPr>
      </w:pPr>
      <w:r w:rsidRPr="00F369CD">
        <w:rPr>
          <w:lang w:val="en-ZA"/>
        </w:rPr>
        <w:t>Exclude upper airway obstruction/stridor, pneumothorax, and anaphylaxis.</w:t>
      </w:r>
    </w:p>
    <w:p w14:paraId="1A6FFF2B" w14:textId="77777777" w:rsidR="001D02EB" w:rsidRPr="00700665" w:rsidRDefault="001D02EB" w:rsidP="001D02EB">
      <w:pPr>
        <w:pStyle w:val="Paragraphbulletlist-level1"/>
      </w:pPr>
      <w:r>
        <w:rPr>
          <w:lang w:val="en-ZA"/>
        </w:rPr>
        <w:t>Patients with severe or life-threatening exacerbations must be referred urgently. Where transfer is delayed, monitor them closely in the highest level of care available.</w:t>
      </w:r>
    </w:p>
    <w:p w14:paraId="47E542DB" w14:textId="77777777" w:rsidR="001D02EB" w:rsidRDefault="001D02EB" w:rsidP="00605612">
      <w:pPr>
        <w:spacing w:before="0" w:after="0"/>
        <w:rPr>
          <w:rFonts w:eastAsia="Calibri" w:cs="Times New Roman"/>
          <w:b/>
        </w:rPr>
      </w:pPr>
    </w:p>
    <w:p w14:paraId="32DF4190" w14:textId="410E0344" w:rsidR="001D02EB" w:rsidRPr="001D02EB" w:rsidRDefault="001D02EB" w:rsidP="001D02EB">
      <w:pPr>
        <w:pStyle w:val="Paragraphbulletlist-level1"/>
        <w:numPr>
          <w:ilvl w:val="0"/>
          <w:numId w:val="0"/>
        </w:numPr>
        <w:ind w:left="357" w:hanging="357"/>
        <w:rPr>
          <w:iCs/>
        </w:rPr>
      </w:pPr>
      <w:r w:rsidRPr="001D02EB">
        <w:rPr>
          <w:iCs/>
        </w:rPr>
        <w:t>Table 17.3: Features of clinical response to treatment in adults</w:t>
      </w:r>
    </w:p>
    <w:tbl>
      <w:tblPr>
        <w:tblStyle w:val="SamplePHCTable"/>
        <w:tblW w:w="6797" w:type="dxa"/>
        <w:tblLayout w:type="fixed"/>
        <w:tblLook w:val="0020" w:firstRow="1" w:lastRow="0" w:firstColumn="0" w:lastColumn="0" w:noHBand="0" w:noVBand="0"/>
      </w:tblPr>
      <w:tblGrid>
        <w:gridCol w:w="2061"/>
        <w:gridCol w:w="2368"/>
        <w:gridCol w:w="2368"/>
      </w:tblGrid>
      <w:tr w:rsidR="001D02EB" w:rsidRPr="001D02EB" w14:paraId="22458061" w14:textId="77777777" w:rsidTr="00CC2E54">
        <w:trPr>
          <w:cnfStyle w:val="100000000000" w:firstRow="1" w:lastRow="0" w:firstColumn="0" w:lastColumn="0" w:oddVBand="0" w:evenVBand="0" w:oddHBand="0" w:evenHBand="0" w:firstRowFirstColumn="0" w:firstRowLastColumn="0" w:lastRowFirstColumn="0" w:lastRowLastColumn="0"/>
          <w:trHeight w:val="205"/>
        </w:trPr>
        <w:tc>
          <w:tcPr>
            <w:tcW w:w="1516" w:type="pct"/>
          </w:tcPr>
          <w:p w14:paraId="39E2FB44" w14:textId="77777777" w:rsidR="001D02EB" w:rsidRPr="00F41278" w:rsidRDefault="001D02EB" w:rsidP="00F41278">
            <w:pPr>
              <w:spacing w:before="0" w:after="0"/>
              <w:jc w:val="center"/>
              <w:rPr>
                <w:rFonts w:cs="Arial"/>
                <w:bCs/>
                <w:sz w:val="18"/>
              </w:rPr>
            </w:pPr>
          </w:p>
        </w:tc>
        <w:tc>
          <w:tcPr>
            <w:tcW w:w="1742" w:type="pct"/>
          </w:tcPr>
          <w:p w14:paraId="53CE4442" w14:textId="77777777" w:rsidR="001D02EB" w:rsidRPr="00F41278" w:rsidRDefault="001D02EB" w:rsidP="00F41278">
            <w:pPr>
              <w:spacing w:before="0" w:after="0"/>
              <w:jc w:val="center"/>
              <w:rPr>
                <w:rFonts w:cs="Arial"/>
                <w:bCs/>
                <w:sz w:val="18"/>
              </w:rPr>
            </w:pPr>
            <w:r w:rsidRPr="00F41278">
              <w:rPr>
                <w:rFonts w:cs="Arial"/>
                <w:sz w:val="18"/>
              </w:rPr>
              <w:t>No response</w:t>
            </w:r>
          </w:p>
        </w:tc>
        <w:tc>
          <w:tcPr>
            <w:tcW w:w="1742" w:type="pct"/>
          </w:tcPr>
          <w:p w14:paraId="2B1D68AD" w14:textId="77777777" w:rsidR="001D02EB" w:rsidRPr="00F41278" w:rsidRDefault="001D02EB" w:rsidP="00F41278">
            <w:pPr>
              <w:spacing w:before="0" w:after="0"/>
              <w:jc w:val="center"/>
              <w:rPr>
                <w:rFonts w:cs="Arial"/>
                <w:sz w:val="18"/>
              </w:rPr>
            </w:pPr>
            <w:r w:rsidRPr="00F41278">
              <w:rPr>
                <w:rFonts w:cs="Arial"/>
                <w:sz w:val="18"/>
              </w:rPr>
              <w:t>Response</w:t>
            </w:r>
          </w:p>
        </w:tc>
      </w:tr>
      <w:tr w:rsidR="001D02EB" w:rsidRPr="001D02EB" w14:paraId="5385ECE8" w14:textId="77777777" w:rsidTr="00CC2E54">
        <w:trPr>
          <w:trHeight w:val="267"/>
        </w:trPr>
        <w:tc>
          <w:tcPr>
            <w:tcW w:w="1516" w:type="pct"/>
            <w:vAlign w:val="center"/>
          </w:tcPr>
          <w:p w14:paraId="5F5AC04F" w14:textId="77777777" w:rsidR="001D02EB" w:rsidRPr="00F41278" w:rsidRDefault="001D02EB" w:rsidP="00F41278">
            <w:pPr>
              <w:spacing w:before="0" w:after="0"/>
              <w:jc w:val="left"/>
              <w:rPr>
                <w:rFonts w:cs="Arial"/>
                <w:b/>
                <w:sz w:val="18"/>
              </w:rPr>
            </w:pPr>
            <w:r w:rsidRPr="00F41278">
              <w:rPr>
                <w:rFonts w:cs="Arial"/>
                <w:b/>
                <w:sz w:val="18"/>
              </w:rPr>
              <w:t>PEFR (if possible)</w:t>
            </w:r>
          </w:p>
        </w:tc>
        <w:tc>
          <w:tcPr>
            <w:tcW w:w="1742" w:type="pct"/>
            <w:vAlign w:val="center"/>
          </w:tcPr>
          <w:p w14:paraId="379083F2" w14:textId="77777777" w:rsidR="001D02EB" w:rsidRPr="00F41278" w:rsidRDefault="001D02EB" w:rsidP="00F41278">
            <w:pPr>
              <w:spacing w:before="0" w:after="0"/>
              <w:jc w:val="center"/>
              <w:rPr>
                <w:rFonts w:cs="Arial"/>
                <w:bCs/>
                <w:sz w:val="18"/>
              </w:rPr>
            </w:pPr>
            <w:r w:rsidRPr="00F41278">
              <w:rPr>
                <w:rFonts w:cs="Arial"/>
                <w:sz w:val="18"/>
              </w:rPr>
              <w:t>Improvement by &lt; 20%</w:t>
            </w:r>
          </w:p>
        </w:tc>
        <w:tc>
          <w:tcPr>
            <w:tcW w:w="1742" w:type="pct"/>
            <w:vAlign w:val="center"/>
          </w:tcPr>
          <w:p w14:paraId="3E22AE4F" w14:textId="77777777" w:rsidR="001D02EB" w:rsidRPr="00F41278" w:rsidRDefault="001D02EB" w:rsidP="00F41278">
            <w:pPr>
              <w:spacing w:before="0" w:after="0"/>
              <w:jc w:val="center"/>
              <w:rPr>
                <w:rFonts w:cs="Arial"/>
                <w:sz w:val="18"/>
              </w:rPr>
            </w:pPr>
            <w:r w:rsidRPr="00F41278">
              <w:rPr>
                <w:rFonts w:cs="Arial"/>
                <w:sz w:val="18"/>
              </w:rPr>
              <w:t>Improvement by ≥ 20%</w:t>
            </w:r>
          </w:p>
        </w:tc>
      </w:tr>
      <w:tr w:rsidR="001D02EB" w:rsidRPr="001D02EB" w14:paraId="6A0E8DB9" w14:textId="77777777" w:rsidTr="00CC2E54">
        <w:trPr>
          <w:trHeight w:val="271"/>
        </w:trPr>
        <w:tc>
          <w:tcPr>
            <w:tcW w:w="1516" w:type="pct"/>
            <w:vAlign w:val="center"/>
          </w:tcPr>
          <w:p w14:paraId="53DE62D0" w14:textId="77777777" w:rsidR="001D02EB" w:rsidRPr="00F41278" w:rsidRDefault="001D02EB" w:rsidP="00F41278">
            <w:pPr>
              <w:spacing w:before="0" w:after="0"/>
              <w:jc w:val="left"/>
              <w:rPr>
                <w:rFonts w:cs="Arial"/>
                <w:b/>
                <w:sz w:val="18"/>
              </w:rPr>
            </w:pPr>
            <w:r w:rsidRPr="00F41278">
              <w:rPr>
                <w:rFonts w:cs="Arial"/>
                <w:b/>
                <w:sz w:val="18"/>
              </w:rPr>
              <w:t>Respiratory rate</w:t>
            </w:r>
          </w:p>
        </w:tc>
        <w:tc>
          <w:tcPr>
            <w:tcW w:w="1742" w:type="pct"/>
            <w:vAlign w:val="center"/>
          </w:tcPr>
          <w:p w14:paraId="158199EF" w14:textId="77777777" w:rsidR="001D02EB" w:rsidRPr="00F41278" w:rsidRDefault="001D02EB" w:rsidP="00F41278">
            <w:pPr>
              <w:spacing w:before="0" w:after="0"/>
              <w:jc w:val="center"/>
              <w:rPr>
                <w:rFonts w:cs="Arial"/>
                <w:bCs/>
                <w:sz w:val="18"/>
              </w:rPr>
            </w:pPr>
            <w:r w:rsidRPr="00F41278">
              <w:rPr>
                <w:rFonts w:cs="Arial"/>
                <w:sz w:val="18"/>
              </w:rPr>
              <w:t>&gt; 20 breaths/ minute</w:t>
            </w:r>
          </w:p>
        </w:tc>
        <w:tc>
          <w:tcPr>
            <w:tcW w:w="1742" w:type="pct"/>
            <w:vAlign w:val="center"/>
          </w:tcPr>
          <w:p w14:paraId="27FB2D88" w14:textId="77777777" w:rsidR="001D02EB" w:rsidRPr="00F41278" w:rsidRDefault="001D02EB" w:rsidP="00F41278">
            <w:pPr>
              <w:spacing w:before="0" w:after="0"/>
              <w:jc w:val="center"/>
              <w:rPr>
                <w:rFonts w:cs="Arial"/>
                <w:sz w:val="18"/>
              </w:rPr>
            </w:pPr>
            <w:r w:rsidRPr="00F41278">
              <w:rPr>
                <w:rFonts w:cs="Arial"/>
                <w:sz w:val="18"/>
              </w:rPr>
              <w:t>≤ 20 breaths/ minute</w:t>
            </w:r>
          </w:p>
        </w:tc>
      </w:tr>
      <w:tr w:rsidR="001D02EB" w:rsidRPr="001D02EB" w14:paraId="62977E07" w14:textId="77777777" w:rsidTr="00CC2E54">
        <w:trPr>
          <w:trHeight w:val="47"/>
        </w:trPr>
        <w:tc>
          <w:tcPr>
            <w:tcW w:w="1516" w:type="pct"/>
            <w:vAlign w:val="center"/>
          </w:tcPr>
          <w:p w14:paraId="4B5FF1CF" w14:textId="77777777" w:rsidR="001D02EB" w:rsidRPr="00F41278" w:rsidRDefault="001D02EB" w:rsidP="00F41278">
            <w:pPr>
              <w:spacing w:before="0" w:after="0"/>
              <w:jc w:val="left"/>
              <w:rPr>
                <w:rFonts w:cs="Arial"/>
                <w:b/>
                <w:sz w:val="18"/>
              </w:rPr>
            </w:pPr>
            <w:r w:rsidRPr="00F41278">
              <w:rPr>
                <w:rFonts w:cs="Arial"/>
                <w:b/>
                <w:sz w:val="18"/>
              </w:rPr>
              <w:t>Speech</w:t>
            </w:r>
          </w:p>
        </w:tc>
        <w:tc>
          <w:tcPr>
            <w:tcW w:w="1742" w:type="pct"/>
            <w:vAlign w:val="center"/>
          </w:tcPr>
          <w:p w14:paraId="3ACC78DA" w14:textId="77777777" w:rsidR="001D02EB" w:rsidRPr="00F41278" w:rsidRDefault="001D02EB" w:rsidP="00F41278">
            <w:pPr>
              <w:spacing w:before="0" w:after="0"/>
              <w:jc w:val="center"/>
              <w:rPr>
                <w:rFonts w:cs="Arial"/>
                <w:bCs/>
                <w:sz w:val="18"/>
              </w:rPr>
            </w:pPr>
            <w:r w:rsidRPr="00F41278">
              <w:rPr>
                <w:rFonts w:cs="Arial"/>
                <w:sz w:val="18"/>
              </w:rPr>
              <w:t>Impaired</w:t>
            </w:r>
          </w:p>
        </w:tc>
        <w:tc>
          <w:tcPr>
            <w:tcW w:w="1742" w:type="pct"/>
            <w:vAlign w:val="center"/>
          </w:tcPr>
          <w:p w14:paraId="51451730" w14:textId="77777777" w:rsidR="001D02EB" w:rsidRPr="00F41278" w:rsidRDefault="001D02EB" w:rsidP="00F41278">
            <w:pPr>
              <w:spacing w:before="0" w:after="0"/>
              <w:jc w:val="center"/>
              <w:rPr>
                <w:rFonts w:cs="Arial"/>
                <w:sz w:val="18"/>
              </w:rPr>
            </w:pPr>
            <w:r w:rsidRPr="00F41278">
              <w:rPr>
                <w:rFonts w:cs="Arial"/>
                <w:sz w:val="18"/>
              </w:rPr>
              <w:t>Normal</w:t>
            </w:r>
          </w:p>
        </w:tc>
      </w:tr>
    </w:tbl>
    <w:p w14:paraId="6EA108E6" w14:textId="77777777" w:rsidR="001D02EB" w:rsidRDefault="001D02EB" w:rsidP="00605612">
      <w:pPr>
        <w:spacing w:before="0" w:after="0"/>
        <w:rPr>
          <w:rFonts w:eastAsia="Calibri" w:cs="Times New Roman"/>
          <w:b/>
        </w:rPr>
      </w:pPr>
    </w:p>
    <w:p w14:paraId="76D543CB" w14:textId="77777777" w:rsidR="001D02EB" w:rsidRPr="001D02EB" w:rsidRDefault="001D02EB" w:rsidP="001D02EB">
      <w:pPr>
        <w:pStyle w:val="Heading5"/>
        <w:spacing w:before="0"/>
      </w:pPr>
      <w:r w:rsidRPr="001D02EB">
        <w:t>MEDICINE TREATMENT</w:t>
      </w:r>
    </w:p>
    <w:p w14:paraId="69210267" w14:textId="0E068687" w:rsidR="00605612" w:rsidRDefault="00605612" w:rsidP="00605612">
      <w:pPr>
        <w:spacing w:before="0" w:after="0"/>
        <w:rPr>
          <w:rFonts w:eastAsia="Calibri" w:cs="Times New Roman"/>
        </w:rPr>
      </w:pPr>
      <w:r>
        <w:rPr>
          <w:rFonts w:eastAsia="Calibri" w:cs="Times New Roman"/>
          <w:b/>
        </w:rPr>
        <w:t xml:space="preserve">Bronchodilator </w:t>
      </w:r>
      <w:r w:rsidR="008D61C1">
        <w:rPr>
          <w:rFonts w:eastAsia="Calibri" w:cs="Times New Roman"/>
          <w:b/>
        </w:rPr>
        <w:t>a</w:t>
      </w:r>
      <w:r>
        <w:rPr>
          <w:rFonts w:eastAsia="Calibri" w:cs="Times New Roman"/>
          <w:b/>
        </w:rPr>
        <w:t>dministration</w:t>
      </w:r>
      <w:r w:rsidRPr="00214AA8">
        <w:rPr>
          <w:rFonts w:eastAsia="Calibri" w:cs="Times New Roman"/>
          <w:b/>
        </w:rPr>
        <w:t>:</w:t>
      </w:r>
      <w:r w:rsidRPr="00214AA8">
        <w:rPr>
          <w:rFonts w:eastAsia="Calibri" w:cs="Times New Roman"/>
        </w:rPr>
        <w:t xml:space="preserve"> </w:t>
      </w:r>
    </w:p>
    <w:p w14:paraId="3EBB2992" w14:textId="77777777" w:rsidR="001D02EB" w:rsidRPr="00F369CD" w:rsidRDefault="001D02EB" w:rsidP="001D02EB">
      <w:pPr>
        <w:pStyle w:val="Paragraphbulletlist-level1"/>
        <w:rPr>
          <w:bCs/>
          <w:lang w:val="en-ZA"/>
        </w:rPr>
      </w:pPr>
      <w:r w:rsidRPr="00F369CD">
        <w:rPr>
          <w:lang w:val="en-ZA"/>
        </w:rPr>
        <w:t>Salbutamol administered via spacer is as effective as administration via nebuliser.</w:t>
      </w:r>
    </w:p>
    <w:p w14:paraId="2D36971D" w14:textId="77777777" w:rsidR="001D02EB" w:rsidRPr="00F369CD" w:rsidRDefault="001D02EB" w:rsidP="001D02EB">
      <w:pPr>
        <w:pStyle w:val="Paragraphbulletlist-level1"/>
        <w:rPr>
          <w:bCs/>
          <w:lang w:val="en-ZA"/>
        </w:rPr>
      </w:pPr>
      <w:r w:rsidRPr="00F369CD">
        <w:rPr>
          <w:bCs/>
          <w:lang w:val="en-ZA"/>
        </w:rPr>
        <w:lastRenderedPageBreak/>
        <w:t>When using metered dose inhalers (MDIs), shake inhaler between each puff.</w:t>
      </w:r>
    </w:p>
    <w:p w14:paraId="7171CC53" w14:textId="36DDDC17" w:rsidR="001D02EB" w:rsidRPr="001D02EB" w:rsidRDefault="001D02EB" w:rsidP="00CC2E54">
      <w:pPr>
        <w:pStyle w:val="Paragraphbulletlist-level1"/>
        <w:rPr>
          <w:rFonts w:cs="Times New Roman"/>
          <w:b/>
        </w:rPr>
      </w:pPr>
      <w:r w:rsidRPr="001D02EB">
        <w:rPr>
          <w:lang w:val="en-ZA"/>
        </w:rPr>
        <w:t>For guidance on inhaler, spacer and nebuliser device techniques, see</w:t>
      </w:r>
      <w:r w:rsidRPr="001D02EB">
        <w:rPr>
          <w:i/>
          <w:iCs/>
          <w:lang w:val="en-ZA"/>
        </w:rPr>
        <w:t xml:space="preserve"> </w:t>
      </w:r>
      <w:r w:rsidRPr="001D02EB">
        <w:rPr>
          <w:lang w:val="en-ZA"/>
        </w:rPr>
        <w:t>Appendix II: Devices for Respiratory Conditions.</w:t>
      </w:r>
    </w:p>
    <w:p w14:paraId="015DEE4C" w14:textId="77777777" w:rsidR="001D02EB" w:rsidRDefault="001D02EB" w:rsidP="008D61C1">
      <w:pPr>
        <w:spacing w:after="0"/>
        <w:rPr>
          <w:rFonts w:eastAsia="Calibri" w:cs="Times New Roman"/>
          <w:b/>
        </w:rPr>
      </w:pPr>
    </w:p>
    <w:p w14:paraId="7CA9684C" w14:textId="0A131C15" w:rsidR="001D02EB" w:rsidRDefault="001D02EB" w:rsidP="008D61C1">
      <w:pPr>
        <w:spacing w:after="0"/>
        <w:rPr>
          <w:rFonts w:eastAsia="Calibri" w:cs="Times New Roman"/>
          <w:b/>
        </w:rPr>
      </w:pPr>
      <w:r w:rsidRPr="001D02EB">
        <w:rPr>
          <w:rFonts w:eastAsia="Calibri" w:cs="Times New Roman"/>
          <w:b/>
        </w:rPr>
        <w:t>Mild to moderate exacerbations</w:t>
      </w:r>
    </w:p>
    <w:p w14:paraId="0BB89184" w14:textId="77777777" w:rsidR="001D02EB" w:rsidRPr="0025440A" w:rsidRDefault="001D02EB" w:rsidP="00643A42">
      <w:pPr>
        <w:pStyle w:val="BulletMedicine"/>
        <w:numPr>
          <w:ilvl w:val="0"/>
          <w:numId w:val="46"/>
        </w:numPr>
      </w:pPr>
      <w:r w:rsidRPr="0025440A">
        <w:t>Salbutamol 100 mcg metered-dose inhaler (MDI)</w:t>
      </w:r>
      <w:r w:rsidRPr="0025440A">
        <w:fldChar w:fldCharType="begin"/>
      </w:r>
      <w:r w:rsidRPr="0025440A">
        <w:instrText xml:space="preserve"> XE "Salbutamol, inhaler" \f "m" </w:instrText>
      </w:r>
      <w:r w:rsidRPr="0025440A">
        <w:fldChar w:fldCharType="end"/>
      </w:r>
      <w:r w:rsidRPr="0025440A">
        <w:t>.</w:t>
      </w:r>
    </w:p>
    <w:p w14:paraId="42B31972" w14:textId="55A689F7" w:rsidR="001D02EB" w:rsidRPr="0025440A" w:rsidRDefault="00FC7274" w:rsidP="004352BC">
      <w:pPr>
        <w:pStyle w:val="BulletDirectionsInstructions"/>
        <w:rPr>
          <w:bCs/>
        </w:rPr>
      </w:pPr>
      <w:r>
        <w:t>Administer s</w:t>
      </w:r>
      <w:r w:rsidR="001D02EB" w:rsidRPr="0025440A">
        <w:t>albutamol inhaler 400–1000 mcg (4–10 puffs)</w:t>
      </w:r>
      <w:r>
        <w:t xml:space="preserve">. Use a </w:t>
      </w:r>
      <w:r w:rsidR="001D02EB" w:rsidRPr="0025440A">
        <w:t>spacer if required and available</w:t>
      </w:r>
      <w:r>
        <w:t xml:space="preserve">, e.g. in </w:t>
      </w:r>
      <w:r w:rsidR="00EE68B1">
        <w:t>adolescents</w:t>
      </w:r>
      <w:r>
        <w:t xml:space="preserve"> or adults unable to coordinate inhaler actuation and tidal breaths.</w:t>
      </w:r>
    </w:p>
    <w:p w14:paraId="6BE3EF7F" w14:textId="77777777" w:rsidR="001D02EB" w:rsidRPr="0025440A" w:rsidRDefault="001D02EB" w:rsidP="00643A42">
      <w:pPr>
        <w:pStyle w:val="BulletDirectionsInstructions"/>
        <w:numPr>
          <w:ilvl w:val="1"/>
          <w:numId w:val="46"/>
        </w:numPr>
        <w:rPr>
          <w:bCs/>
        </w:rPr>
      </w:pPr>
      <w:r w:rsidRPr="0025440A">
        <w:t>Shake the inhaler between each puff. Inhale one puff at a time through the spacer</w:t>
      </w:r>
      <w:r w:rsidRPr="0025440A" w:rsidDel="0005130C">
        <w:t xml:space="preserve"> </w:t>
      </w:r>
      <w:r w:rsidRPr="0025440A">
        <w:t>and allow for six inhaled breaths through the spacer between puffs.</w:t>
      </w:r>
    </w:p>
    <w:tbl>
      <w:tblPr>
        <w:tblpPr w:leftFromText="180" w:rightFromText="180" w:vertAnchor="text" w:horzAnchor="margin" w:tblpXSpec="right" w:tblpY="121"/>
        <w:tblOverlap w:val="never"/>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A0" w:firstRow="1" w:lastRow="0" w:firstColumn="1" w:lastColumn="0" w:noHBand="0" w:noVBand="1"/>
      </w:tblPr>
      <w:tblGrid>
        <w:gridCol w:w="907"/>
      </w:tblGrid>
      <w:tr w:rsidR="00F3482C" w:rsidRPr="0025440A" w14:paraId="0F018C04" w14:textId="77777777" w:rsidTr="00F3482C">
        <w:trPr>
          <w:trHeight w:val="227"/>
        </w:trPr>
        <w:tc>
          <w:tcPr>
            <w:tcW w:w="907" w:type="dxa"/>
          </w:tcPr>
          <w:p w14:paraId="22D98CF6" w14:textId="77777777" w:rsidR="00F3482C" w:rsidRPr="0025440A" w:rsidRDefault="00F3482C" w:rsidP="00F3482C">
            <w:pPr>
              <w:spacing w:after="0"/>
              <w:jc w:val="right"/>
              <w:rPr>
                <w:rFonts w:eastAsia="Calibri" w:cs="Arial"/>
                <w:bCs/>
                <w:i/>
                <w:sz w:val="16"/>
                <w:szCs w:val="16"/>
              </w:rPr>
            </w:pPr>
            <w:proofErr w:type="spellStart"/>
            <w:r w:rsidRPr="0025440A">
              <w:rPr>
                <w:rFonts w:eastAsia="Calibri" w:cs="Arial"/>
                <w:i/>
                <w:sz w:val="16"/>
                <w:szCs w:val="16"/>
              </w:rPr>
              <w:t>LoE:IVb</w:t>
            </w:r>
            <w:proofErr w:type="spellEnd"/>
            <w:r w:rsidRPr="0025440A">
              <w:rPr>
                <w:rFonts w:eastAsia="Calibri" w:cs="Arial"/>
                <w:i/>
                <w:sz w:val="16"/>
                <w:szCs w:val="16"/>
                <w:vertAlign w:val="superscript"/>
              </w:rPr>
              <w:endnoteReference w:id="2"/>
            </w:r>
          </w:p>
        </w:tc>
      </w:tr>
    </w:tbl>
    <w:p w14:paraId="2267C71C" w14:textId="4AE28CFC" w:rsidR="001D02EB" w:rsidRPr="0025440A" w:rsidRDefault="00F3482C" w:rsidP="00643A42">
      <w:pPr>
        <w:pStyle w:val="BulletDirectionsInstructions"/>
        <w:numPr>
          <w:ilvl w:val="1"/>
          <w:numId w:val="46"/>
        </w:numPr>
        <w:rPr>
          <w:bCs/>
        </w:rPr>
      </w:pPr>
      <w:r w:rsidRPr="0025440A">
        <w:t xml:space="preserve"> </w:t>
      </w:r>
      <w:r w:rsidR="001D02EB" w:rsidRPr="0025440A">
        <w:t>If no relief, repeat every 20–30 minutes in the first hour.</w:t>
      </w:r>
    </w:p>
    <w:p w14:paraId="024E4D46" w14:textId="77777777" w:rsidR="001D02EB" w:rsidRPr="0025440A" w:rsidRDefault="001D02EB" w:rsidP="00643A42">
      <w:pPr>
        <w:pStyle w:val="BulletDirectionsInstructions"/>
        <w:numPr>
          <w:ilvl w:val="1"/>
          <w:numId w:val="46"/>
        </w:numPr>
        <w:rPr>
          <w:bCs/>
        </w:rPr>
      </w:pPr>
      <w:r w:rsidRPr="0025440A">
        <w:t>Thereafter, repeat every 2–4 hours if needed.</w:t>
      </w:r>
    </w:p>
    <w:p w14:paraId="0BF00423" w14:textId="77777777" w:rsidR="001D02EB" w:rsidRPr="0025440A" w:rsidRDefault="001D02EB" w:rsidP="001D02EB">
      <w:pPr>
        <w:rPr>
          <w:rFonts w:eastAsia="Calibri" w:cs="Arial"/>
          <w:b/>
        </w:rPr>
      </w:pPr>
      <w:r w:rsidRPr="0025440A">
        <w:rPr>
          <w:rFonts w:eastAsia="Calibri" w:cs="Arial"/>
          <w:b/>
        </w:rPr>
        <w:t>OR</w:t>
      </w:r>
    </w:p>
    <w:p w14:paraId="11DB673E" w14:textId="77777777" w:rsidR="001D02EB" w:rsidRPr="0025440A" w:rsidRDefault="001D02EB" w:rsidP="00643A42">
      <w:pPr>
        <w:pStyle w:val="BulletMedicine"/>
        <w:numPr>
          <w:ilvl w:val="0"/>
          <w:numId w:val="46"/>
        </w:numPr>
        <w:rPr>
          <w:bCs/>
        </w:rPr>
      </w:pPr>
      <w:r w:rsidRPr="0025440A">
        <w:t>Salbutamol 0.5% (5 mg/mL), nebuliser solution</w:t>
      </w:r>
      <w:r w:rsidRPr="0025440A">
        <w:rPr>
          <w:bCs/>
        </w:rPr>
        <w:fldChar w:fldCharType="begin"/>
      </w:r>
      <w:r w:rsidRPr="0025440A">
        <w:instrText xml:space="preserve"> XE "Salbutamol 0.5%, solution" \f "m" </w:instrText>
      </w:r>
      <w:r w:rsidRPr="0025440A">
        <w:rPr>
          <w:bCs/>
        </w:rPr>
        <w:fldChar w:fldCharType="end"/>
      </w:r>
      <w:r w:rsidRPr="0025440A">
        <w:t>.</w:t>
      </w:r>
    </w:p>
    <w:p w14:paraId="291475AA" w14:textId="77777777" w:rsidR="001D02EB" w:rsidRPr="0025440A" w:rsidRDefault="001D02EB" w:rsidP="001D02EB">
      <w:pPr>
        <w:pStyle w:val="BulletDirectionsInstructions"/>
        <w:rPr>
          <w:bCs/>
        </w:rPr>
      </w:pPr>
      <w:r w:rsidRPr="0025440A">
        <w:rPr>
          <w:rFonts w:eastAsia="Calibri" w:cs="Arial"/>
        </w:rPr>
        <w:t>Administer 1 mL (5 mg) salbutamol 0.5% solution by nebulisation, made up to 4 mL solution by adding 3 mL sodium chloride, 0.9%.</w:t>
      </w:r>
    </w:p>
    <w:p w14:paraId="10F2C0D2" w14:textId="77777777" w:rsidR="001D02EB" w:rsidRPr="0025440A" w:rsidRDefault="001D02EB" w:rsidP="001D02EB">
      <w:pPr>
        <w:pStyle w:val="BulletDirectionsInstructions"/>
        <w:rPr>
          <w:bCs/>
        </w:rPr>
      </w:pPr>
      <w:r w:rsidRPr="0025440A">
        <w:t>Recommended delivery at a flow rate of 8 L/min with oxygen.</w:t>
      </w:r>
    </w:p>
    <w:tbl>
      <w:tblPr>
        <w:tblpPr w:leftFromText="180" w:rightFromText="180" w:vertAnchor="text" w:horzAnchor="margin" w:tblpXSpec="right" w:tblpY="57"/>
        <w:tblOverlap w:val="never"/>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A0" w:firstRow="1" w:lastRow="0" w:firstColumn="1" w:lastColumn="0" w:noHBand="0" w:noVBand="1"/>
      </w:tblPr>
      <w:tblGrid>
        <w:gridCol w:w="907"/>
      </w:tblGrid>
      <w:tr w:rsidR="00F3482C" w:rsidRPr="0025440A" w14:paraId="2AB4B500" w14:textId="77777777" w:rsidTr="00F3482C">
        <w:trPr>
          <w:trHeight w:val="227"/>
        </w:trPr>
        <w:tc>
          <w:tcPr>
            <w:tcW w:w="907" w:type="dxa"/>
          </w:tcPr>
          <w:p w14:paraId="2C574311" w14:textId="77777777" w:rsidR="00F3482C" w:rsidRPr="0025440A" w:rsidRDefault="00F3482C" w:rsidP="00F3482C">
            <w:pPr>
              <w:spacing w:after="0"/>
              <w:jc w:val="right"/>
              <w:rPr>
                <w:rFonts w:eastAsia="Calibri" w:cs="Arial"/>
                <w:bCs/>
                <w:sz w:val="16"/>
                <w:szCs w:val="16"/>
              </w:rPr>
            </w:pPr>
            <w:proofErr w:type="spellStart"/>
            <w:r w:rsidRPr="0025440A">
              <w:rPr>
                <w:rFonts w:eastAsia="Calibri" w:cs="Arial"/>
                <w:i/>
                <w:sz w:val="16"/>
                <w:szCs w:val="16"/>
              </w:rPr>
              <w:t>LoE:IVb</w:t>
            </w:r>
            <w:proofErr w:type="spellEnd"/>
            <w:r w:rsidRPr="0025440A">
              <w:rPr>
                <w:rFonts w:eastAsia="Calibri" w:cs="Arial"/>
                <w:sz w:val="16"/>
                <w:szCs w:val="16"/>
                <w:vertAlign w:val="superscript"/>
              </w:rPr>
              <w:endnoteReference w:id="3"/>
            </w:r>
          </w:p>
        </w:tc>
      </w:tr>
    </w:tbl>
    <w:p w14:paraId="4BDBE565" w14:textId="4FD6A6B6" w:rsidR="001D02EB" w:rsidRPr="0025440A" w:rsidRDefault="00F3482C" w:rsidP="001D02EB">
      <w:pPr>
        <w:pStyle w:val="BulletDirectionsInstructions"/>
        <w:rPr>
          <w:bCs/>
        </w:rPr>
      </w:pPr>
      <w:r w:rsidRPr="0025440A">
        <w:t xml:space="preserve"> </w:t>
      </w:r>
      <w:r w:rsidR="001D02EB" w:rsidRPr="0025440A">
        <w:t>If no relief, repeat every 20–30 minutes in the first hour.</w:t>
      </w:r>
    </w:p>
    <w:p w14:paraId="4DFC3ADE" w14:textId="77777777" w:rsidR="001D02EB" w:rsidRDefault="001D02EB" w:rsidP="001D02EB">
      <w:pPr>
        <w:pStyle w:val="BulletDirectionsInstructions"/>
      </w:pPr>
      <w:r w:rsidRPr="0025440A">
        <w:t>Thereafter, repeat every 2–4 hours if needed.</w:t>
      </w:r>
    </w:p>
    <w:p w14:paraId="7F06DF66" w14:textId="77777777" w:rsidR="001D02EB" w:rsidRPr="0025440A" w:rsidRDefault="001D02EB" w:rsidP="001D02EB">
      <w:pPr>
        <w:rPr>
          <w:rFonts w:eastAsia="Calibri" w:cs="Arial"/>
          <w:b/>
        </w:rPr>
      </w:pPr>
      <w:r w:rsidRPr="0025440A">
        <w:rPr>
          <w:rFonts w:eastAsia="Calibri" w:cs="Arial"/>
          <w:b/>
        </w:rPr>
        <w:t>PLUS</w:t>
      </w:r>
    </w:p>
    <w:p w14:paraId="45B5533A" w14:textId="77777777" w:rsidR="001D02EB" w:rsidRPr="0025440A" w:rsidRDefault="001D02EB" w:rsidP="001D02EB">
      <w:pPr>
        <w:pStyle w:val="BulletTherapeuticclass"/>
        <w:ind w:left="357" w:hanging="357"/>
        <w:rPr>
          <w:rFonts w:eastAsia="Calibri" w:cs="Arial"/>
          <w:b/>
        </w:rPr>
      </w:pPr>
      <w:r w:rsidRPr="0025440A">
        <w:t>Corticosteroids (intermediate-acting)</w:t>
      </w:r>
      <w:r w:rsidRPr="0025440A">
        <w:fldChar w:fldCharType="begin"/>
      </w:r>
      <w:r w:rsidRPr="0025440A">
        <w:instrText xml:space="preserve"> XE "Corticosteroids (intermediate-acting)" \f "m" </w:instrText>
      </w:r>
      <w:r w:rsidRPr="0025440A">
        <w:fldChar w:fldCharType="end"/>
      </w:r>
      <w:r w:rsidRPr="0025440A">
        <w:t>, e.g.:</w:t>
      </w:r>
    </w:p>
    <w:p w14:paraId="5846A59F" w14:textId="77777777" w:rsidR="001D02EB" w:rsidRDefault="001D02EB" w:rsidP="00643A42">
      <w:pPr>
        <w:pStyle w:val="BulletMedicine"/>
        <w:numPr>
          <w:ilvl w:val="0"/>
          <w:numId w:val="46"/>
        </w:numPr>
      </w:pPr>
      <w:r w:rsidRPr="0025440A">
        <w:t>Prednisone, oral</w:t>
      </w:r>
      <w:r w:rsidRPr="0025440A">
        <w:rPr>
          <w:bCs/>
        </w:rPr>
        <w:fldChar w:fldCharType="begin"/>
      </w:r>
      <w:r w:rsidRPr="0025440A">
        <w:instrText xml:space="preserve"> XE "Prednisone, oral" \f "m" </w:instrText>
      </w:r>
      <w:r w:rsidRPr="0025440A">
        <w:rPr>
          <w:bCs/>
        </w:rPr>
        <w:fldChar w:fldCharType="end"/>
      </w:r>
      <w:r w:rsidRPr="0025440A">
        <w:t>, 40 mg immediately</w:t>
      </w:r>
      <w:r>
        <w:t>.</w:t>
      </w:r>
      <w:r w:rsidRPr="0025440A">
        <w:t xml:space="preserve"> </w:t>
      </w:r>
      <w:r>
        <w:t xml:space="preserve">  </w:t>
      </w:r>
    </w:p>
    <w:tbl>
      <w:tblPr>
        <w:tblpPr w:leftFromText="180" w:rightFromText="180" w:vertAnchor="text" w:horzAnchor="margin" w:tblpXSpec="right" w:tblpY="281"/>
        <w:tblOverlap w:val="never"/>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A0" w:firstRow="1" w:lastRow="0" w:firstColumn="1" w:lastColumn="0" w:noHBand="0" w:noVBand="1"/>
      </w:tblPr>
      <w:tblGrid>
        <w:gridCol w:w="907"/>
      </w:tblGrid>
      <w:tr w:rsidR="006063F5" w:rsidRPr="0025440A" w14:paraId="7A6F62E2" w14:textId="77777777" w:rsidTr="006063F5">
        <w:trPr>
          <w:trHeight w:val="227"/>
        </w:trPr>
        <w:tc>
          <w:tcPr>
            <w:tcW w:w="907" w:type="dxa"/>
          </w:tcPr>
          <w:p w14:paraId="3DB8ED2B" w14:textId="77777777" w:rsidR="006063F5" w:rsidRPr="0025440A" w:rsidRDefault="006063F5" w:rsidP="006063F5">
            <w:pPr>
              <w:spacing w:after="0"/>
              <w:jc w:val="right"/>
              <w:rPr>
                <w:rFonts w:eastAsia="Calibri" w:cs="Arial"/>
                <w:bCs/>
                <w:i/>
                <w:sz w:val="16"/>
                <w:szCs w:val="16"/>
              </w:rPr>
            </w:pPr>
            <w:proofErr w:type="spellStart"/>
            <w:r w:rsidRPr="0025440A">
              <w:rPr>
                <w:rFonts w:eastAsia="Calibri" w:cs="Arial"/>
                <w:i/>
                <w:sz w:val="16"/>
                <w:szCs w:val="16"/>
              </w:rPr>
              <w:t>LoE:IVb</w:t>
            </w:r>
            <w:proofErr w:type="spellEnd"/>
            <w:r w:rsidRPr="0025440A">
              <w:rPr>
                <w:rFonts w:eastAsia="Calibri" w:cs="Arial"/>
                <w:i/>
                <w:sz w:val="16"/>
                <w:szCs w:val="16"/>
                <w:vertAlign w:val="superscript"/>
              </w:rPr>
              <w:endnoteReference w:id="4"/>
            </w:r>
          </w:p>
        </w:tc>
      </w:tr>
    </w:tbl>
    <w:p w14:paraId="727AAC4B" w14:textId="73961B13" w:rsidR="00F3482C" w:rsidRDefault="00F3482C" w:rsidP="00F3482C">
      <w:pPr>
        <w:pStyle w:val="BulletDirectionsInstructions"/>
      </w:pPr>
      <w:r>
        <w:t>Do not withhold or delay corticosteroids in a first presentation of acute wheeze while awaiting diagnostic confirmation.</w:t>
      </w:r>
    </w:p>
    <w:p w14:paraId="20FA8941" w14:textId="77777777" w:rsidR="006063F5" w:rsidRPr="00F3482C" w:rsidRDefault="00F3482C" w:rsidP="00F3482C">
      <w:pPr>
        <w:pStyle w:val="BulletDirectionsInstructions"/>
      </w:pPr>
      <w:r w:rsidRPr="0025440A">
        <w:t>Follow with prednisone, oral, 40 mg daily for 5–7 days</w:t>
      </w:r>
    </w:p>
    <w:p w14:paraId="291951CB" w14:textId="3655C430" w:rsidR="00F3482C" w:rsidRPr="00F3482C" w:rsidRDefault="00F3482C" w:rsidP="00F3482C">
      <w:pPr>
        <w:pStyle w:val="Heading5"/>
        <w:rPr>
          <w:b w:val="0"/>
          <w:sz w:val="18"/>
          <w:u w:val="single"/>
        </w:rPr>
      </w:pPr>
      <w:r w:rsidRPr="00F3482C">
        <w:rPr>
          <w:b w:val="0"/>
          <w:caps w:val="0"/>
          <w:sz w:val="18"/>
          <w:u w:val="single"/>
        </w:rPr>
        <w:t>Upon resolution of mild to moderate exacerbation:</w:t>
      </w:r>
    </w:p>
    <w:p w14:paraId="39ED33D4" w14:textId="77777777" w:rsidR="00F3482C" w:rsidRDefault="00F3482C" w:rsidP="00F3482C">
      <w:pPr>
        <w:pStyle w:val="Paragraphbulletlist-level1"/>
        <w:rPr>
          <w:lang w:val="en-ZA"/>
        </w:rPr>
      </w:pPr>
      <w:r>
        <w:rPr>
          <w:lang w:val="en-ZA"/>
        </w:rPr>
        <w:t xml:space="preserve">Confirm diagnosis if this was the patient’s first presentation. Assess </w:t>
      </w:r>
      <w:r w:rsidRPr="00D848EF">
        <w:rPr>
          <w:lang w:val="en-ZA"/>
        </w:rPr>
        <w:t xml:space="preserve">possible factors causing acute </w:t>
      </w:r>
      <w:r>
        <w:rPr>
          <w:lang w:val="en-ZA"/>
        </w:rPr>
        <w:t>exacerbation</w:t>
      </w:r>
      <w:r w:rsidRPr="00D848EF">
        <w:rPr>
          <w:lang w:val="en-ZA"/>
        </w:rPr>
        <w:t>, including poor adherence and</w:t>
      </w:r>
      <w:r>
        <w:rPr>
          <w:lang w:val="en-ZA"/>
        </w:rPr>
        <w:t>/or</w:t>
      </w:r>
      <w:r w:rsidRPr="00D848EF">
        <w:rPr>
          <w:lang w:val="en-ZA"/>
        </w:rPr>
        <w:t xml:space="preserve"> poor inhaler technique.</w:t>
      </w:r>
      <w:r>
        <w:rPr>
          <w:lang w:val="en-ZA"/>
        </w:rPr>
        <w:t xml:space="preserve"> </w:t>
      </w:r>
    </w:p>
    <w:p w14:paraId="5BEA125F" w14:textId="77777777" w:rsidR="00F3482C" w:rsidRPr="003C3F2A" w:rsidRDefault="00F3482C" w:rsidP="00F3482C">
      <w:pPr>
        <w:pStyle w:val="Paragraphbulletlist-level1"/>
      </w:pPr>
      <w:r>
        <w:rPr>
          <w:lang w:val="en-ZA"/>
        </w:rPr>
        <w:t>Commence/review chronic asthma treatment as specified in Section 17.1.3: Chronic asthma. Step up therapy if required.</w:t>
      </w:r>
    </w:p>
    <w:p w14:paraId="706335F1" w14:textId="77777777" w:rsidR="00F3482C" w:rsidRDefault="00F3482C" w:rsidP="008D61C1">
      <w:pPr>
        <w:spacing w:after="0"/>
        <w:rPr>
          <w:rFonts w:eastAsia="Calibri" w:cs="Times New Roman"/>
          <w:b/>
        </w:rPr>
      </w:pPr>
    </w:p>
    <w:p w14:paraId="64806940" w14:textId="77777777" w:rsidR="00F3482C" w:rsidRPr="00F3482C" w:rsidRDefault="00F3482C" w:rsidP="00F3482C">
      <w:pPr>
        <w:spacing w:after="0"/>
        <w:rPr>
          <w:rFonts w:eastAsia="Calibri" w:cs="Times New Roman"/>
          <w:b/>
        </w:rPr>
      </w:pPr>
      <w:r w:rsidRPr="00F3482C">
        <w:rPr>
          <w:rFonts w:eastAsia="Calibri" w:cs="Times New Roman"/>
          <w:b/>
        </w:rPr>
        <w:t>Severe exacerbations:</w:t>
      </w:r>
    </w:p>
    <w:p w14:paraId="4A024697" w14:textId="77777777" w:rsidR="00F3482C" w:rsidRPr="00F369CD" w:rsidRDefault="00F3482C" w:rsidP="00F3482C">
      <w:pPr>
        <w:pStyle w:val="Paragraphtext"/>
        <w:rPr>
          <w:lang w:val="en-ZA"/>
        </w:rPr>
      </w:pPr>
      <w:r w:rsidRPr="00F369CD">
        <w:rPr>
          <w:lang w:val="en-ZA"/>
        </w:rPr>
        <w:t>Refer patient for further management. While awaiting referral, administer:</w:t>
      </w:r>
    </w:p>
    <w:p w14:paraId="545AD849" w14:textId="77777777" w:rsidR="00F3482C" w:rsidRPr="0025440A" w:rsidRDefault="00F3482C" w:rsidP="00643A42">
      <w:pPr>
        <w:pStyle w:val="BulletMedicine"/>
        <w:numPr>
          <w:ilvl w:val="0"/>
          <w:numId w:val="46"/>
        </w:numPr>
      </w:pPr>
      <w:r w:rsidRPr="0025440A">
        <w:t>Oxygen</w:t>
      </w:r>
      <w:r w:rsidRPr="0025440A">
        <w:rPr>
          <w:bCs/>
        </w:rPr>
        <w:fldChar w:fldCharType="begin"/>
      </w:r>
      <w:r w:rsidRPr="0025440A">
        <w:instrText xml:space="preserve"> XE "Oxygen" \f "m" </w:instrText>
      </w:r>
      <w:r w:rsidRPr="0025440A">
        <w:rPr>
          <w:bCs/>
        </w:rPr>
        <w:fldChar w:fldCharType="end"/>
      </w:r>
      <w:r w:rsidRPr="0025440A">
        <w:rPr>
          <w:bCs/>
        </w:rPr>
        <w:t xml:space="preserve"> </w:t>
      </w:r>
      <w:r w:rsidRPr="0025440A">
        <w:t>to keep oxygen saturation 93–95%.</w:t>
      </w:r>
    </w:p>
    <w:p w14:paraId="522C3AAC" w14:textId="77777777" w:rsidR="00F3482C" w:rsidRPr="00F3482C" w:rsidRDefault="00F3482C" w:rsidP="00F3482C">
      <w:pPr>
        <w:pStyle w:val="Heading5"/>
        <w:ind w:left="339"/>
        <w:rPr>
          <w:b w:val="0"/>
          <w:caps w:val="0"/>
          <w:sz w:val="18"/>
          <w:u w:val="single"/>
        </w:rPr>
      </w:pPr>
      <w:r w:rsidRPr="00F3482C">
        <w:rPr>
          <w:b w:val="0"/>
          <w:caps w:val="0"/>
          <w:sz w:val="18"/>
          <w:u w:val="single"/>
        </w:rPr>
        <w:t>For adults with COPD:</w:t>
      </w:r>
    </w:p>
    <w:p w14:paraId="05D3A849" w14:textId="77777777" w:rsidR="00F3482C" w:rsidRPr="00F369CD" w:rsidRDefault="00F3482C" w:rsidP="00F3482C">
      <w:pPr>
        <w:pStyle w:val="Paragraphtext"/>
        <w:ind w:left="339"/>
        <w:rPr>
          <w:lang w:val="en-ZA"/>
        </w:rPr>
      </w:pPr>
      <w:r w:rsidRPr="0025440A">
        <w:rPr>
          <w:lang w:val="en-ZA"/>
        </w:rPr>
        <w:t xml:space="preserve">Supplemental oxygen can worsen </w:t>
      </w:r>
      <w:proofErr w:type="spellStart"/>
      <w:r w:rsidRPr="0025440A">
        <w:rPr>
          <w:lang w:val="en-ZA"/>
        </w:rPr>
        <w:t>hypercapnia</w:t>
      </w:r>
      <w:proofErr w:type="spellEnd"/>
      <w:r w:rsidRPr="0025440A">
        <w:rPr>
          <w:lang w:val="en-ZA"/>
        </w:rPr>
        <w:t xml:space="preserve">. </w:t>
      </w:r>
      <w:r w:rsidRPr="00F369CD">
        <w:rPr>
          <w:lang w:val="en-ZA"/>
        </w:rPr>
        <w:t>Administer oxygen carefully (preferably by 24% or 28% facemask, if available) and monitor patients closely for deterioration.</w:t>
      </w:r>
      <w:r>
        <w:rPr>
          <w:lang w:val="en-ZA"/>
        </w:rPr>
        <w:t xml:space="preserve"> Target an oxygen saturation of 88–92% in these patients.</w:t>
      </w:r>
    </w:p>
    <w:tbl>
      <w:tblPr>
        <w:tblpPr w:leftFromText="180" w:rightFromText="180" w:vertAnchor="text" w:horzAnchor="margin" w:tblpXSpec="right" w:tblpY="187"/>
        <w:tblOverlap w:val="never"/>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A0" w:firstRow="1" w:lastRow="0" w:firstColumn="1" w:lastColumn="0" w:noHBand="0" w:noVBand="1"/>
      </w:tblPr>
      <w:tblGrid>
        <w:gridCol w:w="907"/>
      </w:tblGrid>
      <w:tr w:rsidR="00F3482C" w:rsidRPr="0025440A" w14:paraId="12C5143B" w14:textId="77777777" w:rsidTr="00F3482C">
        <w:trPr>
          <w:trHeight w:val="227"/>
        </w:trPr>
        <w:tc>
          <w:tcPr>
            <w:tcW w:w="907" w:type="dxa"/>
          </w:tcPr>
          <w:p w14:paraId="6B861AF5" w14:textId="77777777" w:rsidR="00F3482C" w:rsidRPr="0025440A" w:rsidRDefault="00F3482C" w:rsidP="00F3482C">
            <w:pPr>
              <w:spacing w:after="0"/>
              <w:jc w:val="right"/>
              <w:rPr>
                <w:rFonts w:eastAsia="Calibri" w:cs="Arial"/>
                <w:bCs/>
                <w:i/>
              </w:rPr>
            </w:pPr>
            <w:proofErr w:type="spellStart"/>
            <w:r w:rsidRPr="0025440A">
              <w:rPr>
                <w:rFonts w:eastAsia="Calibri" w:cs="Arial"/>
                <w:i/>
                <w:sz w:val="16"/>
                <w:szCs w:val="16"/>
              </w:rPr>
              <w:t>LoE:IVb</w:t>
            </w:r>
            <w:proofErr w:type="spellEnd"/>
            <w:r w:rsidRPr="0025440A">
              <w:rPr>
                <w:rFonts w:eastAsia="Calibri" w:cs="Arial"/>
                <w:i/>
                <w:sz w:val="16"/>
                <w:szCs w:val="16"/>
                <w:vertAlign w:val="superscript"/>
              </w:rPr>
              <w:endnoteReference w:id="5"/>
            </w:r>
          </w:p>
        </w:tc>
      </w:tr>
    </w:tbl>
    <w:p w14:paraId="0B8B8020" w14:textId="404F5078" w:rsidR="001D02EB" w:rsidRDefault="00F3482C" w:rsidP="008D61C1">
      <w:pPr>
        <w:spacing w:after="0"/>
        <w:rPr>
          <w:rFonts w:eastAsia="Calibri" w:cs="Times New Roman"/>
          <w:b/>
        </w:rPr>
      </w:pPr>
      <w:r>
        <w:rPr>
          <w:rFonts w:eastAsia="Calibri" w:cs="Times New Roman"/>
          <w:b/>
        </w:rPr>
        <w:t>AND</w:t>
      </w:r>
    </w:p>
    <w:p w14:paraId="3EBB0563" w14:textId="77777777" w:rsidR="00F3482C" w:rsidRPr="0025440A" w:rsidRDefault="00F3482C" w:rsidP="00643A42">
      <w:pPr>
        <w:pStyle w:val="BulletMedicine"/>
        <w:numPr>
          <w:ilvl w:val="0"/>
          <w:numId w:val="46"/>
        </w:numPr>
        <w:rPr>
          <w:rFonts w:eastAsia="Calibri" w:cs="Arial"/>
          <w:bCs/>
        </w:rPr>
      </w:pPr>
      <w:r w:rsidRPr="0025440A">
        <w:t>Salbutamol, 100 mcg MDI</w:t>
      </w:r>
      <w:r w:rsidRPr="0025440A">
        <w:fldChar w:fldCharType="begin"/>
      </w:r>
      <w:r w:rsidRPr="0025440A">
        <w:instrText xml:space="preserve"> XE "Salbutamol, inhaler" \f "m" </w:instrText>
      </w:r>
      <w:r w:rsidRPr="0025440A">
        <w:fldChar w:fldCharType="end"/>
      </w:r>
      <w:r w:rsidRPr="0025440A">
        <w:t>.</w:t>
      </w:r>
      <w:r>
        <w:t xml:space="preserve">                                                           </w:t>
      </w:r>
    </w:p>
    <w:p w14:paraId="75E5980D" w14:textId="77777777" w:rsidR="00F3482C" w:rsidRPr="0025440A" w:rsidRDefault="00F3482C" w:rsidP="00F3482C">
      <w:pPr>
        <w:pStyle w:val="BulletDirectionsInstructions"/>
        <w:rPr>
          <w:bCs/>
        </w:rPr>
      </w:pPr>
      <w:r w:rsidRPr="0025440A">
        <w:t>Salbutamol 400–1000 mcg (4–10 puffs), using a spacer.</w:t>
      </w:r>
    </w:p>
    <w:p w14:paraId="04072097" w14:textId="77777777" w:rsidR="00F3482C" w:rsidRDefault="00F3482C" w:rsidP="00F3482C">
      <w:pPr>
        <w:pStyle w:val="BulletDirectionsInstructions"/>
        <w:rPr>
          <w:rFonts w:eastAsia="Calibri" w:cs="Arial"/>
        </w:rPr>
      </w:pPr>
      <w:r w:rsidRPr="0025440A">
        <w:rPr>
          <w:rFonts w:eastAsia="Calibri" w:cs="Arial"/>
        </w:rPr>
        <w:lastRenderedPageBreak/>
        <w:t>Inhale one puff at a time through the spacer</w:t>
      </w:r>
      <w:r w:rsidRPr="0025440A" w:rsidDel="0005130C">
        <w:rPr>
          <w:rFonts w:eastAsia="Calibri" w:cs="Arial"/>
        </w:rPr>
        <w:t xml:space="preserve"> </w:t>
      </w:r>
      <w:r w:rsidRPr="0025440A">
        <w:rPr>
          <w:rFonts w:eastAsia="Calibri" w:cs="Arial"/>
        </w:rPr>
        <w:t>and allow for six inhaled breaths   between puffs through the spacer.</w:t>
      </w:r>
    </w:p>
    <w:p w14:paraId="492BEC78" w14:textId="77777777" w:rsidR="00F3482C" w:rsidRPr="0025440A" w:rsidRDefault="00F3482C" w:rsidP="00F3482C">
      <w:pPr>
        <w:pStyle w:val="BulletDirectionsInstructions"/>
        <w:rPr>
          <w:rFonts w:eastAsia="Calibri" w:cs="Arial"/>
          <w:bCs/>
        </w:rPr>
      </w:pPr>
      <w:r w:rsidRPr="0025440A">
        <w:rPr>
          <w:rFonts w:eastAsia="Calibri" w:cs="Arial"/>
        </w:rPr>
        <w:t>Repeat every 20–30 minutes until symptomatic relief or PEF &gt; 60% of predicted.</w:t>
      </w:r>
    </w:p>
    <w:p w14:paraId="351B9255" w14:textId="77777777" w:rsidR="00F3482C" w:rsidRPr="0025440A" w:rsidRDefault="00F3482C" w:rsidP="00F3482C">
      <w:pPr>
        <w:pStyle w:val="BulletDirectionsInstructions"/>
        <w:rPr>
          <w:rFonts w:eastAsia="Calibri" w:cs="Arial"/>
          <w:bCs/>
        </w:rPr>
      </w:pPr>
      <w:r w:rsidRPr="0025440A">
        <w:rPr>
          <w:rFonts w:eastAsia="Calibri" w:cs="Arial"/>
        </w:rPr>
        <w:t>Once clinical improvement is noted, repeat every 2–4 hours if needed.</w:t>
      </w:r>
    </w:p>
    <w:p w14:paraId="28546824" w14:textId="5F88B1D5" w:rsidR="00F3482C" w:rsidRPr="00F3482C" w:rsidRDefault="00F3482C" w:rsidP="00F3482C">
      <w:pPr>
        <w:rPr>
          <w:b/>
          <w:lang w:val="en-ZA"/>
        </w:rPr>
      </w:pPr>
      <w:r w:rsidRPr="00F3482C">
        <w:rPr>
          <w:b/>
          <w:lang w:val="en-ZA"/>
        </w:rPr>
        <w:t>OR</w:t>
      </w:r>
    </w:p>
    <w:p w14:paraId="2E5595BC" w14:textId="77777777" w:rsidR="00F3482C" w:rsidRPr="0025440A" w:rsidRDefault="00F3482C" w:rsidP="00643A42">
      <w:pPr>
        <w:pStyle w:val="BulletMedicine"/>
        <w:numPr>
          <w:ilvl w:val="0"/>
          <w:numId w:val="46"/>
        </w:numPr>
        <w:rPr>
          <w:bCs/>
        </w:rPr>
      </w:pPr>
      <w:r w:rsidRPr="0025440A">
        <w:t>Salbutamol 0.5% (5 mg/mL), nebuliser solution</w:t>
      </w:r>
      <w:r w:rsidRPr="0025440A">
        <w:rPr>
          <w:bCs/>
        </w:rPr>
        <w:fldChar w:fldCharType="begin"/>
      </w:r>
      <w:r w:rsidRPr="0025440A">
        <w:instrText xml:space="preserve"> XE "Salbutamol 0.5%, solution" \f "m" </w:instrText>
      </w:r>
      <w:r w:rsidRPr="0025440A">
        <w:rPr>
          <w:bCs/>
        </w:rPr>
        <w:fldChar w:fldCharType="end"/>
      </w:r>
      <w:r w:rsidRPr="0025440A">
        <w:rPr>
          <w:bCs/>
        </w:rPr>
        <w:t>.</w:t>
      </w:r>
    </w:p>
    <w:p w14:paraId="245E275D" w14:textId="77777777" w:rsidR="00F3482C" w:rsidRPr="0025440A" w:rsidRDefault="00F3482C" w:rsidP="00F3482C">
      <w:pPr>
        <w:pStyle w:val="BulletDirectionsInstructions"/>
      </w:pPr>
      <w:r w:rsidRPr="0025440A">
        <w:t>Administer 1 mL (5 mg) salbutamol 0.5% solution by nebulisation, made up to 4 mL solution by adding 3 mL sodium chloride, 0.9%.</w:t>
      </w:r>
    </w:p>
    <w:p w14:paraId="4B18DB00" w14:textId="77777777" w:rsidR="00F3482C" w:rsidRPr="0025440A" w:rsidRDefault="00F3482C" w:rsidP="00F3482C">
      <w:pPr>
        <w:pStyle w:val="BulletDirectionsInstructions"/>
        <w:rPr>
          <w:bCs/>
        </w:rPr>
      </w:pPr>
      <w:r w:rsidRPr="0025440A">
        <w:t>Recommended delivery at a flow rate of 8 L/min with oxygen.</w:t>
      </w:r>
    </w:p>
    <w:p w14:paraId="13965C08" w14:textId="77777777" w:rsidR="00F3482C" w:rsidRPr="0025440A" w:rsidRDefault="00F3482C" w:rsidP="00F3482C">
      <w:pPr>
        <w:pStyle w:val="BulletDirectionsInstructions"/>
        <w:rPr>
          <w:rFonts w:eastAsia="Calibri" w:cs="Arial"/>
          <w:bCs/>
        </w:rPr>
      </w:pPr>
      <w:r w:rsidRPr="0025440A">
        <w:rPr>
          <w:rFonts w:eastAsia="Calibri" w:cs="Arial"/>
        </w:rPr>
        <w:t>Repeat every 20–30 minutes until symptomatic relief</w:t>
      </w:r>
      <w:r>
        <w:rPr>
          <w:rFonts w:eastAsia="Calibri" w:cs="Arial"/>
        </w:rPr>
        <w:t>,</w:t>
      </w:r>
      <w:r w:rsidRPr="0025440A">
        <w:rPr>
          <w:rFonts w:eastAsia="Calibri" w:cs="Arial"/>
        </w:rPr>
        <w:t xml:space="preserve"> or PEF &gt; 60% of predicted.</w:t>
      </w:r>
    </w:p>
    <w:p w14:paraId="0A5547E5" w14:textId="77777777" w:rsidR="00F3482C" w:rsidRPr="0025440A" w:rsidRDefault="00F3482C" w:rsidP="00F3482C">
      <w:pPr>
        <w:pStyle w:val="BulletDirectionsInstructions"/>
        <w:rPr>
          <w:bCs/>
        </w:rPr>
      </w:pPr>
      <w:r w:rsidRPr="0025440A">
        <w:rPr>
          <w:rFonts w:eastAsia="Calibri" w:cs="Arial"/>
        </w:rPr>
        <w:t>Once clinical improvement is noted, repeat every 2–4 hours if needed.</w:t>
      </w:r>
    </w:p>
    <w:p w14:paraId="23668D47" w14:textId="77777777" w:rsidR="00F3482C" w:rsidRDefault="00F3482C" w:rsidP="00F3482C">
      <w:pPr>
        <w:rPr>
          <w:lang w:val="en-ZA"/>
        </w:rPr>
      </w:pPr>
    </w:p>
    <w:p w14:paraId="436006DA" w14:textId="00CC4D16" w:rsidR="00F3482C" w:rsidRPr="00F3482C" w:rsidRDefault="00F3482C" w:rsidP="006063F5">
      <w:pPr>
        <w:spacing w:before="0" w:after="0"/>
        <w:rPr>
          <w:u w:val="single"/>
          <w:lang w:val="en-ZA"/>
        </w:rPr>
      </w:pPr>
      <w:r w:rsidRPr="00F3482C">
        <w:rPr>
          <w:u w:val="single"/>
          <w:lang w:val="en-ZA"/>
        </w:rPr>
        <w:t>If response is poor after first salbutamol nebulisation/inhalation:</w:t>
      </w:r>
    </w:p>
    <w:p w14:paraId="486305D3" w14:textId="77777777" w:rsidR="00F3482C" w:rsidRPr="00F369CD" w:rsidRDefault="00F3482C" w:rsidP="006063F5">
      <w:pPr>
        <w:pStyle w:val="Paragraphtext"/>
        <w:rPr>
          <w:lang w:val="en-ZA"/>
        </w:rPr>
      </w:pPr>
      <w:r w:rsidRPr="00F369CD">
        <w:rPr>
          <w:lang w:val="en-ZA"/>
        </w:rPr>
        <w:t>Continue oxygen and salbutamol therapy described above, and:</w:t>
      </w:r>
    </w:p>
    <w:tbl>
      <w:tblPr>
        <w:tblpPr w:leftFromText="180" w:rightFromText="180" w:vertAnchor="text" w:horzAnchor="margin" w:tblpXSpec="right" w:tblpY="165"/>
        <w:tblOverlap w:val="never"/>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A0" w:firstRow="1" w:lastRow="0" w:firstColumn="1" w:lastColumn="0" w:noHBand="0" w:noVBand="1"/>
      </w:tblPr>
      <w:tblGrid>
        <w:gridCol w:w="907"/>
      </w:tblGrid>
      <w:tr w:rsidR="00F3482C" w:rsidRPr="0025440A" w14:paraId="0CAFD37F" w14:textId="77777777" w:rsidTr="00F3482C">
        <w:tc>
          <w:tcPr>
            <w:tcW w:w="907" w:type="dxa"/>
          </w:tcPr>
          <w:p w14:paraId="77E0F8A5" w14:textId="77777777" w:rsidR="00F3482C" w:rsidRPr="0025440A" w:rsidRDefault="00F3482C" w:rsidP="00F3482C">
            <w:pPr>
              <w:spacing w:after="0"/>
              <w:jc w:val="right"/>
              <w:rPr>
                <w:rFonts w:eastAsia="Calibri" w:cs="Arial"/>
                <w:bCs/>
                <w:i/>
              </w:rPr>
            </w:pPr>
            <w:proofErr w:type="spellStart"/>
            <w:r w:rsidRPr="0025440A">
              <w:rPr>
                <w:rFonts w:eastAsia="Calibri" w:cs="Arial"/>
                <w:i/>
                <w:sz w:val="16"/>
                <w:szCs w:val="16"/>
              </w:rPr>
              <w:t>LoE:IIb</w:t>
            </w:r>
            <w:proofErr w:type="spellEnd"/>
            <w:r w:rsidRPr="0025440A">
              <w:rPr>
                <w:rFonts w:eastAsia="Calibri" w:cs="Arial"/>
                <w:i/>
                <w:sz w:val="16"/>
                <w:szCs w:val="16"/>
                <w:vertAlign w:val="superscript"/>
              </w:rPr>
              <w:endnoteReference w:id="6"/>
            </w:r>
          </w:p>
        </w:tc>
      </w:tr>
    </w:tbl>
    <w:p w14:paraId="612E6B04" w14:textId="77777777" w:rsidR="00F3482C" w:rsidRPr="0025440A" w:rsidRDefault="00F3482C" w:rsidP="00F3482C">
      <w:pPr>
        <w:rPr>
          <w:rFonts w:eastAsia="Calibri" w:cs="Arial"/>
          <w:bCs/>
        </w:rPr>
      </w:pPr>
      <w:r w:rsidRPr="0025440A">
        <w:rPr>
          <w:rFonts w:eastAsia="Calibri" w:cs="Arial"/>
          <w:b/>
        </w:rPr>
        <w:t>ADD</w:t>
      </w:r>
      <w:r>
        <w:rPr>
          <w:rFonts w:eastAsia="Calibri" w:cs="Arial"/>
          <w:b/>
        </w:rPr>
        <w:t xml:space="preserve">                                                                                </w:t>
      </w:r>
    </w:p>
    <w:p w14:paraId="3DCEE189" w14:textId="5ECF5267" w:rsidR="00F3482C" w:rsidRPr="00F3482C" w:rsidRDefault="00F3482C" w:rsidP="00643A42">
      <w:pPr>
        <w:pStyle w:val="BulletMedicine"/>
        <w:numPr>
          <w:ilvl w:val="0"/>
          <w:numId w:val="46"/>
        </w:numPr>
      </w:pPr>
      <w:r w:rsidRPr="0025440A">
        <w:t>Ipratropium bromide 0.5 mg/2 mL, nebuliser solution</w:t>
      </w:r>
    </w:p>
    <w:p w14:paraId="135A2CB9" w14:textId="77777777" w:rsidR="00F3482C" w:rsidRPr="0025440A" w:rsidRDefault="00F3482C" w:rsidP="00F3482C">
      <w:pPr>
        <w:pStyle w:val="BulletDirectionsInstructions"/>
        <w:rPr>
          <w:bCs/>
        </w:rPr>
      </w:pPr>
      <w:r w:rsidRPr="0025440A">
        <w:t>Add ipratropium bromide, 2 mL (0.5 mg) to salbutamol 1 mL (5 mg) solution and make up to 4 mL with sodium chloride 0.9%, i.e. add 1 mL sodium chloride, 0.9%.</w:t>
      </w:r>
    </w:p>
    <w:p w14:paraId="05726936" w14:textId="77777777" w:rsidR="00F3482C" w:rsidRDefault="00F3482C" w:rsidP="00F3482C">
      <w:pPr>
        <w:pStyle w:val="BulletDirectionsInstructions"/>
      </w:pPr>
      <w:r w:rsidRPr="0025440A">
        <w:t>Repeat every 20–30 minutes depending on clinical response to a maximum of 3 doses.</w:t>
      </w:r>
    </w:p>
    <w:tbl>
      <w:tblPr>
        <w:tblpPr w:leftFromText="180" w:rightFromText="180" w:vertAnchor="text" w:horzAnchor="margin" w:tblpXSpec="right" w:tblpY="197"/>
        <w:tblOverlap w:val="never"/>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A0" w:firstRow="1" w:lastRow="0" w:firstColumn="1" w:lastColumn="0" w:noHBand="0" w:noVBand="1"/>
      </w:tblPr>
      <w:tblGrid>
        <w:gridCol w:w="907"/>
      </w:tblGrid>
      <w:tr w:rsidR="00007AF5" w:rsidRPr="0025440A" w14:paraId="0B144C5A" w14:textId="77777777" w:rsidTr="00007AF5">
        <w:trPr>
          <w:trHeight w:val="227"/>
        </w:trPr>
        <w:tc>
          <w:tcPr>
            <w:tcW w:w="907" w:type="dxa"/>
          </w:tcPr>
          <w:p w14:paraId="22F0CDCF" w14:textId="77777777" w:rsidR="00007AF5" w:rsidRPr="0025440A" w:rsidRDefault="00007AF5" w:rsidP="00007AF5">
            <w:pPr>
              <w:spacing w:after="0"/>
              <w:jc w:val="right"/>
              <w:rPr>
                <w:rFonts w:eastAsia="Calibri" w:cs="Arial"/>
                <w:bCs/>
                <w:i/>
                <w:sz w:val="16"/>
                <w:szCs w:val="16"/>
              </w:rPr>
            </w:pPr>
            <w:proofErr w:type="spellStart"/>
            <w:r w:rsidRPr="0025440A">
              <w:rPr>
                <w:rFonts w:eastAsia="Calibri" w:cs="Arial"/>
                <w:i/>
                <w:sz w:val="16"/>
                <w:szCs w:val="16"/>
              </w:rPr>
              <w:t>LoE:IVb</w:t>
            </w:r>
            <w:proofErr w:type="spellEnd"/>
            <w:r w:rsidRPr="0025440A">
              <w:rPr>
                <w:rFonts w:eastAsia="Calibri" w:cs="Arial"/>
                <w:i/>
                <w:sz w:val="16"/>
                <w:szCs w:val="16"/>
                <w:vertAlign w:val="superscript"/>
              </w:rPr>
              <w:endnoteReference w:id="7"/>
            </w:r>
          </w:p>
        </w:tc>
      </w:tr>
    </w:tbl>
    <w:p w14:paraId="5CD1638C" w14:textId="01572B89" w:rsidR="00F3482C" w:rsidRPr="00007AF5" w:rsidRDefault="00F3482C" w:rsidP="00F3482C">
      <w:pPr>
        <w:rPr>
          <w:b/>
          <w:lang w:val="en-ZA"/>
        </w:rPr>
      </w:pPr>
      <w:r w:rsidRPr="00007AF5">
        <w:rPr>
          <w:b/>
          <w:lang w:val="en-ZA"/>
        </w:rPr>
        <w:t>AND</w:t>
      </w:r>
    </w:p>
    <w:p w14:paraId="204095FA" w14:textId="77777777" w:rsidR="00007AF5" w:rsidRDefault="00007AF5" w:rsidP="00007AF5">
      <w:pPr>
        <w:pStyle w:val="BulletTherapeuticclass"/>
        <w:ind w:left="357" w:hanging="357"/>
      </w:pPr>
      <w:r w:rsidRPr="0025440A">
        <w:t>Corticosteroids (intermediate-acting)</w:t>
      </w:r>
      <w:r w:rsidRPr="0025440A">
        <w:rPr>
          <w:bCs/>
        </w:rPr>
        <w:fldChar w:fldCharType="begin"/>
      </w:r>
      <w:r w:rsidRPr="0025440A">
        <w:instrText xml:space="preserve"> XE "Corticosteroids (intermediate-acting)" \f "m" </w:instrText>
      </w:r>
      <w:r w:rsidRPr="0025440A">
        <w:rPr>
          <w:bCs/>
        </w:rPr>
        <w:fldChar w:fldCharType="end"/>
      </w:r>
      <w:r w:rsidRPr="0025440A">
        <w:rPr>
          <w:bCs/>
        </w:rPr>
        <w:t>,</w:t>
      </w:r>
      <w:r w:rsidRPr="0025440A">
        <w:t xml:space="preserve"> e.g.:</w:t>
      </w:r>
      <w:r>
        <w:t xml:space="preserve">                            </w:t>
      </w:r>
    </w:p>
    <w:p w14:paraId="51F8C393" w14:textId="77777777" w:rsidR="00007AF5" w:rsidRPr="0025440A" w:rsidRDefault="00007AF5" w:rsidP="00643A42">
      <w:pPr>
        <w:pStyle w:val="BulletMedicine"/>
        <w:numPr>
          <w:ilvl w:val="0"/>
          <w:numId w:val="46"/>
        </w:numPr>
        <w:rPr>
          <w:bCs/>
        </w:rPr>
      </w:pPr>
      <w:r w:rsidRPr="0025440A">
        <w:t>Prednisone, oral</w:t>
      </w:r>
      <w:r w:rsidRPr="0025440A">
        <w:rPr>
          <w:bCs/>
        </w:rPr>
        <w:fldChar w:fldCharType="begin"/>
      </w:r>
      <w:r w:rsidRPr="0025440A">
        <w:instrText xml:space="preserve"> XE "Prednisone, oral" \f "m" </w:instrText>
      </w:r>
      <w:r w:rsidRPr="0025440A">
        <w:rPr>
          <w:bCs/>
        </w:rPr>
        <w:fldChar w:fldCharType="end"/>
      </w:r>
      <w:r w:rsidRPr="0025440A">
        <w:t>, 40 mg immediately.</w:t>
      </w:r>
    </w:p>
    <w:p w14:paraId="4F73B2D9" w14:textId="77777777" w:rsidR="00007AF5" w:rsidRPr="0025440A" w:rsidRDefault="00007AF5" w:rsidP="00007AF5">
      <w:pPr>
        <w:pStyle w:val="BulletDirectionsInstructions"/>
        <w:rPr>
          <w:bCs/>
        </w:rPr>
      </w:pPr>
      <w:r w:rsidRPr="0025440A">
        <w:t xml:space="preserve">Follow with prednisone, oral, </w:t>
      </w:r>
      <w:proofErr w:type="gramStart"/>
      <w:r w:rsidRPr="0025440A">
        <w:t>40</w:t>
      </w:r>
      <w:proofErr w:type="gramEnd"/>
      <w:r w:rsidRPr="0025440A">
        <w:t xml:space="preserve"> mg daily for 5–7 days.</w:t>
      </w:r>
    </w:p>
    <w:p w14:paraId="24A0FD82" w14:textId="77777777" w:rsidR="00007AF5" w:rsidRDefault="00007AF5" w:rsidP="00007AF5">
      <w:pPr>
        <w:rPr>
          <w:rFonts w:eastAsia="Calibri" w:cs="Arial"/>
        </w:rPr>
      </w:pPr>
      <w:r w:rsidRPr="0025440A">
        <w:rPr>
          <w:rFonts w:eastAsia="Calibri" w:cs="Arial"/>
          <w:b/>
        </w:rPr>
        <w:t>Note:</w:t>
      </w:r>
      <w:r w:rsidRPr="0025440A">
        <w:rPr>
          <w:rFonts w:eastAsia="Calibri" w:cs="Arial"/>
        </w:rPr>
        <w:t xml:space="preserve"> If response to treatment remains poor, consider alternative diagnoses and refer urgently.</w:t>
      </w:r>
    </w:p>
    <w:tbl>
      <w:tblPr>
        <w:tblpPr w:leftFromText="180" w:rightFromText="180" w:vertAnchor="text" w:horzAnchor="margin" w:tblpXSpec="right" w:tblpY="393"/>
        <w:tblOverlap w:val="never"/>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A0" w:firstRow="1" w:lastRow="0" w:firstColumn="1" w:lastColumn="0" w:noHBand="0" w:noVBand="1"/>
      </w:tblPr>
      <w:tblGrid>
        <w:gridCol w:w="907"/>
      </w:tblGrid>
      <w:tr w:rsidR="00007AF5" w:rsidRPr="0025440A" w14:paraId="5318E1A1" w14:textId="77777777" w:rsidTr="00007AF5">
        <w:trPr>
          <w:trHeight w:val="227"/>
        </w:trPr>
        <w:tc>
          <w:tcPr>
            <w:tcW w:w="907" w:type="dxa"/>
          </w:tcPr>
          <w:p w14:paraId="5F1F6956" w14:textId="77777777" w:rsidR="00007AF5" w:rsidRPr="0025440A" w:rsidRDefault="00007AF5" w:rsidP="00007AF5">
            <w:pPr>
              <w:spacing w:after="0"/>
              <w:jc w:val="right"/>
              <w:rPr>
                <w:rFonts w:eastAsia="Calibri" w:cs="Arial"/>
                <w:bCs/>
                <w:i/>
                <w:sz w:val="16"/>
                <w:szCs w:val="16"/>
              </w:rPr>
            </w:pPr>
            <w:proofErr w:type="spellStart"/>
            <w:r w:rsidRPr="0025440A">
              <w:rPr>
                <w:rFonts w:eastAsia="Calibri" w:cs="Arial"/>
                <w:i/>
                <w:sz w:val="16"/>
                <w:szCs w:val="16"/>
              </w:rPr>
              <w:t>LoE:IVb</w:t>
            </w:r>
            <w:proofErr w:type="spellEnd"/>
            <w:r w:rsidRPr="0025440A">
              <w:rPr>
                <w:rFonts w:eastAsia="Calibri" w:cs="Arial"/>
                <w:i/>
                <w:sz w:val="16"/>
                <w:szCs w:val="16"/>
                <w:vertAlign w:val="superscript"/>
              </w:rPr>
              <w:endnoteReference w:id="8"/>
            </w:r>
          </w:p>
        </w:tc>
      </w:tr>
    </w:tbl>
    <w:p w14:paraId="7CE788FE" w14:textId="77777777" w:rsidR="00007AF5" w:rsidRPr="00007AF5" w:rsidRDefault="00007AF5" w:rsidP="00007AF5">
      <w:pPr>
        <w:pStyle w:val="Heading5"/>
        <w:rPr>
          <w:b w:val="0"/>
          <w:bCs w:val="0"/>
          <w:caps w:val="0"/>
          <w:sz w:val="18"/>
          <w:u w:val="single"/>
          <w:lang w:val="en-ZA"/>
        </w:rPr>
      </w:pPr>
      <w:r w:rsidRPr="00007AF5">
        <w:rPr>
          <w:b w:val="0"/>
          <w:bCs w:val="0"/>
          <w:caps w:val="0"/>
          <w:sz w:val="18"/>
          <w:u w:val="single"/>
          <w:lang w:val="en-ZA"/>
        </w:rPr>
        <w:t xml:space="preserve">In patients who cannot tolerate oral therapy, e.g. are vomiting or suspected to have gastric </w:t>
      </w:r>
      <w:proofErr w:type="spellStart"/>
      <w:r w:rsidRPr="00007AF5">
        <w:rPr>
          <w:b w:val="0"/>
          <w:bCs w:val="0"/>
          <w:caps w:val="0"/>
          <w:sz w:val="18"/>
          <w:u w:val="single"/>
          <w:lang w:val="en-ZA"/>
        </w:rPr>
        <w:t>atony</w:t>
      </w:r>
      <w:proofErr w:type="spellEnd"/>
      <w:r w:rsidRPr="00007AF5">
        <w:rPr>
          <w:b w:val="0"/>
          <w:bCs w:val="0"/>
          <w:caps w:val="0"/>
          <w:sz w:val="18"/>
          <w:u w:val="single"/>
          <w:lang w:val="en-ZA"/>
        </w:rPr>
        <w:t xml:space="preserve"> from a severe asthma exacerbation:</w:t>
      </w:r>
    </w:p>
    <w:p w14:paraId="56EB0200" w14:textId="77777777" w:rsidR="00007AF5" w:rsidRPr="0025440A" w:rsidRDefault="00007AF5" w:rsidP="00643A42">
      <w:pPr>
        <w:pStyle w:val="BulletMedicine"/>
        <w:numPr>
          <w:ilvl w:val="0"/>
          <w:numId w:val="46"/>
        </w:numPr>
      </w:pPr>
      <w:r w:rsidRPr="0025440A">
        <w:t>Hydrocortisone</w:t>
      </w:r>
      <w:r w:rsidRPr="0025440A">
        <w:fldChar w:fldCharType="begin"/>
      </w:r>
      <w:r w:rsidRPr="0025440A">
        <w:instrText xml:space="preserve"> XE "Hydrocortisone" \f "m" </w:instrText>
      </w:r>
      <w:r w:rsidRPr="0025440A">
        <w:fldChar w:fldCharType="end"/>
      </w:r>
      <w:r w:rsidRPr="0025440A">
        <w:t xml:space="preserve">, IM/slow IV, 100 mg 6 hourly. </w:t>
      </w:r>
    </w:p>
    <w:p w14:paraId="76DF54C6" w14:textId="00BC67E9" w:rsidR="00007AF5" w:rsidRPr="0025440A" w:rsidRDefault="00007AF5" w:rsidP="00007AF5">
      <w:pPr>
        <w:pStyle w:val="BulletMedicine"/>
        <w:numPr>
          <w:ilvl w:val="0"/>
          <w:numId w:val="0"/>
        </w:numPr>
        <w:ind w:left="357"/>
      </w:pPr>
    </w:p>
    <w:p w14:paraId="4C9666C5" w14:textId="77777777" w:rsidR="00007AF5" w:rsidRPr="0025440A" w:rsidRDefault="00007AF5" w:rsidP="00007AF5">
      <w:pPr>
        <w:framePr w:hSpace="180" w:wrap="around" w:vAnchor="text" w:hAnchor="margin" w:y="603"/>
      </w:pPr>
    </w:p>
    <w:p w14:paraId="525408EF" w14:textId="677C6923" w:rsidR="00007AF5" w:rsidRPr="00007AF5" w:rsidRDefault="00007AF5" w:rsidP="006063F5">
      <w:pPr>
        <w:spacing w:before="0" w:after="0"/>
        <w:rPr>
          <w:u w:val="single"/>
          <w:lang w:val="en-ZA"/>
        </w:rPr>
      </w:pPr>
      <w:r w:rsidRPr="00007AF5">
        <w:rPr>
          <w:u w:val="single"/>
          <w:lang w:val="en-ZA"/>
        </w:rPr>
        <w:t>Once patient can tolerate oral medication, switch parenteral corticosteroids</w:t>
      </w:r>
      <w:r>
        <w:rPr>
          <w:u w:val="single"/>
          <w:lang w:val="en-ZA"/>
        </w:rPr>
        <w:t>:</w:t>
      </w:r>
    </w:p>
    <w:p w14:paraId="2D1EE166" w14:textId="0B80260A" w:rsidR="00007AF5" w:rsidRDefault="00007AF5" w:rsidP="006063F5">
      <w:pPr>
        <w:pStyle w:val="BulletTherapeuticclass"/>
        <w:ind w:left="357" w:hanging="357"/>
      </w:pPr>
      <w:r w:rsidRPr="0025440A">
        <w:t>Corticosteroids (intermediate-acting)</w:t>
      </w:r>
      <w:r w:rsidRPr="0025440A">
        <w:rPr>
          <w:bCs/>
        </w:rPr>
        <w:fldChar w:fldCharType="begin"/>
      </w:r>
      <w:r w:rsidRPr="0025440A">
        <w:instrText xml:space="preserve"> XE "Corticosteroids (intermediate-acting)" \f "m" </w:instrText>
      </w:r>
      <w:r w:rsidRPr="0025440A">
        <w:rPr>
          <w:bCs/>
        </w:rPr>
        <w:fldChar w:fldCharType="end"/>
      </w:r>
      <w:r w:rsidRPr="0025440A">
        <w:rPr>
          <w:bCs/>
        </w:rPr>
        <w:t>,</w:t>
      </w:r>
      <w:r w:rsidRPr="0025440A">
        <w:t xml:space="preserve"> e.g.:</w:t>
      </w:r>
    </w:p>
    <w:p w14:paraId="356FD040" w14:textId="39AFB9EA" w:rsidR="00007AF5" w:rsidRDefault="00007AF5" w:rsidP="00643A42">
      <w:pPr>
        <w:pStyle w:val="BulletTherapeuticclass"/>
        <w:numPr>
          <w:ilvl w:val="0"/>
          <w:numId w:val="47"/>
        </w:numPr>
      </w:pPr>
      <w:r w:rsidRPr="0025440A">
        <w:t>Prednisone, oral, 40 mg daily for 5–7 days.</w:t>
      </w:r>
    </w:p>
    <w:p w14:paraId="42B70A4B" w14:textId="77777777" w:rsidR="00007AF5" w:rsidRPr="0025440A" w:rsidRDefault="00007AF5" w:rsidP="00007AF5">
      <w:pPr>
        <w:ind w:left="284"/>
        <w:rPr>
          <w:rFonts w:eastAsia="Calibri" w:cs="Arial"/>
          <w:bCs/>
        </w:rPr>
      </w:pPr>
    </w:p>
    <w:p w14:paraId="0312A469" w14:textId="77777777" w:rsidR="00007AF5" w:rsidRPr="0025440A" w:rsidRDefault="00007AF5" w:rsidP="00007AF5">
      <w:pPr>
        <w:pBdr>
          <w:top w:val="double" w:sz="4" w:space="1" w:color="auto"/>
          <w:left w:val="double" w:sz="4" w:space="4" w:color="auto"/>
          <w:bottom w:val="double" w:sz="4" w:space="1" w:color="auto"/>
          <w:right w:val="double" w:sz="4" w:space="4" w:color="auto"/>
        </w:pBdr>
        <w:ind w:left="113" w:right="113"/>
        <w:jc w:val="center"/>
        <w:rPr>
          <w:rFonts w:eastAsia="Calibri" w:cs="Arial"/>
          <w:bCs/>
        </w:rPr>
      </w:pPr>
      <w:r w:rsidRPr="0025440A">
        <w:rPr>
          <w:rFonts w:eastAsia="Calibri" w:cs="Arial"/>
          <w:b/>
          <w:sz w:val="20"/>
          <w:szCs w:val="20"/>
        </w:rPr>
        <w:t>CAUTION</w:t>
      </w:r>
      <w:r w:rsidRPr="0025440A">
        <w:rPr>
          <w:rFonts w:eastAsia="Calibri" w:cs="Arial"/>
        </w:rPr>
        <w:br/>
      </w:r>
      <w:r w:rsidRPr="0025440A">
        <w:rPr>
          <w:rFonts w:eastAsia="Calibri" w:cs="Arial"/>
          <w:sz w:val="20"/>
          <w:szCs w:val="20"/>
        </w:rPr>
        <w:t>Avoid sedation of any kind.</w:t>
      </w:r>
    </w:p>
    <w:p w14:paraId="7D39F65B" w14:textId="77777777" w:rsidR="00007AF5" w:rsidRDefault="00007AF5" w:rsidP="00007AF5">
      <w:pPr>
        <w:rPr>
          <w:rFonts w:eastAsia="Calibri" w:cs="Arial"/>
          <w:b/>
        </w:rPr>
      </w:pPr>
    </w:p>
    <w:p w14:paraId="0CFFA813" w14:textId="77777777" w:rsidR="00007AF5" w:rsidRPr="00007AF5" w:rsidRDefault="00007AF5" w:rsidP="00007AF5">
      <w:pPr>
        <w:spacing w:after="0"/>
        <w:rPr>
          <w:rFonts w:eastAsia="Calibri" w:cs="Times New Roman"/>
          <w:b/>
        </w:rPr>
      </w:pPr>
      <w:r w:rsidRPr="00007AF5">
        <w:rPr>
          <w:rFonts w:eastAsia="Calibri" w:cs="Times New Roman"/>
          <w:b/>
        </w:rPr>
        <w:t>Life-threatening exacerbations</w:t>
      </w:r>
      <w:r w:rsidRPr="00007AF5" w:rsidDel="00843D54">
        <w:rPr>
          <w:rFonts w:eastAsia="Calibri" w:cs="Times New Roman"/>
          <w:b/>
        </w:rPr>
        <w:t xml:space="preserve"> </w:t>
      </w:r>
    </w:p>
    <w:p w14:paraId="3A1C3756" w14:textId="77777777" w:rsidR="00007AF5" w:rsidRPr="0028353C" w:rsidRDefault="00007AF5" w:rsidP="00007AF5">
      <w:pPr>
        <w:pStyle w:val="Paragraphtext"/>
        <w:rPr>
          <w:lang w:val="en-ZA"/>
        </w:rPr>
      </w:pPr>
      <w:r w:rsidRPr="0028353C">
        <w:rPr>
          <w:b/>
          <w:bCs/>
          <w:lang w:val="en-ZA"/>
        </w:rPr>
        <w:t>Urgently</w:t>
      </w:r>
      <w:r w:rsidRPr="0028353C">
        <w:rPr>
          <w:lang w:val="en-ZA"/>
        </w:rPr>
        <w:t xml:space="preserve"> refer patient for further management. While awaiting referral, administer:</w:t>
      </w:r>
    </w:p>
    <w:p w14:paraId="6783C0C5" w14:textId="77777777" w:rsidR="00007AF5" w:rsidRDefault="00007AF5" w:rsidP="00643A42">
      <w:pPr>
        <w:pStyle w:val="BulletMedicine"/>
        <w:numPr>
          <w:ilvl w:val="0"/>
          <w:numId w:val="46"/>
        </w:numPr>
      </w:pPr>
      <w:r w:rsidRPr="0025440A">
        <w:lastRenderedPageBreak/>
        <w:t>Oxygen</w:t>
      </w:r>
      <w:r w:rsidRPr="0025440A">
        <w:rPr>
          <w:bCs/>
        </w:rPr>
        <w:fldChar w:fldCharType="begin"/>
      </w:r>
      <w:r w:rsidRPr="0025440A">
        <w:instrText xml:space="preserve"> XE "Oxygen" \f "m" </w:instrText>
      </w:r>
      <w:r w:rsidRPr="0025440A">
        <w:rPr>
          <w:bCs/>
        </w:rPr>
        <w:fldChar w:fldCharType="end"/>
      </w:r>
      <w:r w:rsidRPr="0025440A">
        <w:t>, to keep oxygen saturation 93–95%.</w:t>
      </w:r>
    </w:p>
    <w:p w14:paraId="546F2A74" w14:textId="77777777" w:rsidR="00007AF5" w:rsidRPr="00F3482C" w:rsidRDefault="00007AF5" w:rsidP="00007AF5">
      <w:pPr>
        <w:pStyle w:val="Heading5"/>
        <w:ind w:left="339"/>
        <w:rPr>
          <w:b w:val="0"/>
          <w:caps w:val="0"/>
          <w:sz w:val="18"/>
          <w:u w:val="single"/>
        </w:rPr>
      </w:pPr>
      <w:r w:rsidRPr="00F3482C">
        <w:rPr>
          <w:b w:val="0"/>
          <w:caps w:val="0"/>
          <w:sz w:val="18"/>
          <w:u w:val="single"/>
        </w:rPr>
        <w:t>For adults with COPD:</w:t>
      </w:r>
    </w:p>
    <w:p w14:paraId="47BC8A91" w14:textId="77777777" w:rsidR="00007AF5" w:rsidRPr="00F369CD" w:rsidRDefault="00007AF5" w:rsidP="00007AF5">
      <w:pPr>
        <w:pStyle w:val="Paragraphtext"/>
        <w:ind w:left="339"/>
        <w:rPr>
          <w:lang w:val="en-ZA"/>
        </w:rPr>
      </w:pPr>
      <w:r w:rsidRPr="0025440A">
        <w:rPr>
          <w:lang w:val="en-ZA"/>
        </w:rPr>
        <w:t xml:space="preserve">Supplemental oxygen can worsen </w:t>
      </w:r>
      <w:proofErr w:type="spellStart"/>
      <w:r w:rsidRPr="0025440A">
        <w:rPr>
          <w:lang w:val="en-ZA"/>
        </w:rPr>
        <w:t>hypercapnia</w:t>
      </w:r>
      <w:proofErr w:type="spellEnd"/>
      <w:r w:rsidRPr="0025440A">
        <w:rPr>
          <w:lang w:val="en-ZA"/>
        </w:rPr>
        <w:t xml:space="preserve">. </w:t>
      </w:r>
      <w:r w:rsidRPr="00F369CD">
        <w:rPr>
          <w:lang w:val="en-ZA"/>
        </w:rPr>
        <w:t>Administer oxygen carefully (preferably by 24% or 28% facemask, if available) and monitor patients closely for deterioration.</w:t>
      </w:r>
      <w:r>
        <w:rPr>
          <w:lang w:val="en-ZA"/>
        </w:rPr>
        <w:t xml:space="preserve"> Target an oxygen saturation of 88–92% in these patients.</w:t>
      </w:r>
    </w:p>
    <w:p w14:paraId="77739387" w14:textId="433D6B91" w:rsidR="00007AF5" w:rsidRPr="00B84244" w:rsidRDefault="00007AF5" w:rsidP="00007AF5">
      <w:pPr>
        <w:rPr>
          <w:b/>
          <w:lang w:val="en-ZA"/>
        </w:rPr>
      </w:pPr>
      <w:r w:rsidRPr="00B84244">
        <w:rPr>
          <w:b/>
          <w:lang w:val="en-ZA"/>
        </w:rPr>
        <w:t>AND</w:t>
      </w:r>
    </w:p>
    <w:p w14:paraId="5A107313" w14:textId="588F8442" w:rsidR="00007AF5" w:rsidRDefault="00007AF5" w:rsidP="00643A42">
      <w:pPr>
        <w:pStyle w:val="BulletMedicine"/>
        <w:numPr>
          <w:ilvl w:val="0"/>
          <w:numId w:val="46"/>
        </w:numPr>
      </w:pPr>
      <w:r w:rsidRPr="0025440A">
        <w:t>Salbutamol 0.5% (5 mg/mL) with ipratropium bromide 0.5 mg/2mL, nebuliser solution</w:t>
      </w:r>
      <w:r>
        <w:t>:</w:t>
      </w:r>
    </w:p>
    <w:p w14:paraId="22955D54" w14:textId="58BAD65B" w:rsidR="00007AF5" w:rsidRPr="0025440A" w:rsidRDefault="00007AF5" w:rsidP="00007AF5">
      <w:pPr>
        <w:pStyle w:val="BulletDirectionsInstructions"/>
      </w:pPr>
      <w:r w:rsidRPr="0025440A">
        <w:t>Salbutamol 0.5%</w:t>
      </w:r>
      <w:r w:rsidRPr="00007AF5">
        <w:fldChar w:fldCharType="begin"/>
      </w:r>
      <w:r w:rsidRPr="0025440A">
        <w:instrText xml:space="preserve"> XE "Salbutamol 0.5%, solution" \f "m" </w:instrText>
      </w:r>
      <w:r w:rsidRPr="00007AF5">
        <w:fldChar w:fldCharType="end"/>
      </w:r>
      <w:r w:rsidRPr="0025440A">
        <w:t>, 2 mL (10 mg) plus ipratropium bromide</w:t>
      </w:r>
      <w:r>
        <w:fldChar w:fldCharType="begin"/>
      </w:r>
      <w:r>
        <w:instrText xml:space="preserve">  </w:instrText>
      </w:r>
      <w:r w:rsidRPr="00C53009">
        <w:instrText>XE "Ipratropium bromide, inhalant solution" \f "m"</w:instrText>
      </w:r>
      <w:r>
        <w:instrText xml:space="preserve"> </w:instrText>
      </w:r>
      <w:r>
        <w:fldChar w:fldCharType="end"/>
      </w:r>
      <w:r w:rsidRPr="0025440A">
        <w:t>, 2 mL (0.5 mg) every 20–30 minutes depending on clinical response</w:t>
      </w:r>
      <w:r>
        <w:t>, to a maximum of 4 doses in the first 2 hours.</w:t>
      </w:r>
    </w:p>
    <w:p w14:paraId="14D1C5F9" w14:textId="5EE3332F" w:rsidR="00007AF5" w:rsidRDefault="00007AF5" w:rsidP="00007AF5">
      <w:pPr>
        <w:pStyle w:val="BulletDirectionsInstructions"/>
      </w:pPr>
      <w:r w:rsidRPr="0025440A">
        <w:t>Recommended delivery at a flow rate of 8 L/min with oxygen</w:t>
      </w:r>
      <w:r>
        <w:t>.</w:t>
      </w:r>
    </w:p>
    <w:p w14:paraId="3145AAEB" w14:textId="77777777" w:rsidR="00007AF5" w:rsidRDefault="00007AF5" w:rsidP="00007AF5">
      <w:pPr>
        <w:pStyle w:val="BulletDirectionsInstructions"/>
      </w:pPr>
      <w:r>
        <w:t>Continue until the asthma severity category improves from life-threatening to severe, or the maximum of 4 doses is reached.</w:t>
      </w:r>
    </w:p>
    <w:tbl>
      <w:tblPr>
        <w:tblpPr w:leftFromText="180" w:rightFromText="180" w:vertAnchor="text" w:horzAnchor="margin" w:tblpXSpec="right" w:tblpY="197"/>
        <w:tblOverlap w:val="never"/>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A0" w:firstRow="1" w:lastRow="0" w:firstColumn="1" w:lastColumn="0" w:noHBand="0" w:noVBand="1"/>
      </w:tblPr>
      <w:tblGrid>
        <w:gridCol w:w="907"/>
      </w:tblGrid>
      <w:tr w:rsidR="00007AF5" w:rsidRPr="0025440A" w14:paraId="62C63CC6" w14:textId="77777777" w:rsidTr="00007AF5">
        <w:trPr>
          <w:trHeight w:val="227"/>
        </w:trPr>
        <w:tc>
          <w:tcPr>
            <w:tcW w:w="907" w:type="dxa"/>
          </w:tcPr>
          <w:p w14:paraId="537FA413" w14:textId="77777777" w:rsidR="00007AF5" w:rsidRPr="0025440A" w:rsidRDefault="00007AF5" w:rsidP="00007AF5">
            <w:pPr>
              <w:spacing w:after="0"/>
              <w:jc w:val="right"/>
              <w:rPr>
                <w:rFonts w:eastAsia="Calibri" w:cs="Arial"/>
                <w:bCs/>
                <w:i/>
                <w:sz w:val="16"/>
                <w:szCs w:val="16"/>
              </w:rPr>
            </w:pPr>
            <w:proofErr w:type="spellStart"/>
            <w:r w:rsidRPr="0025440A">
              <w:rPr>
                <w:rFonts w:eastAsia="Calibri" w:cs="Arial"/>
                <w:i/>
                <w:sz w:val="16"/>
                <w:szCs w:val="16"/>
              </w:rPr>
              <w:t>LoE:IVb</w:t>
            </w:r>
            <w:proofErr w:type="spellEnd"/>
            <w:r w:rsidRPr="0025440A">
              <w:rPr>
                <w:rFonts w:eastAsia="Calibri" w:cs="Arial"/>
                <w:i/>
                <w:sz w:val="16"/>
                <w:szCs w:val="16"/>
                <w:vertAlign w:val="superscript"/>
              </w:rPr>
              <w:endnoteReference w:id="9"/>
            </w:r>
          </w:p>
        </w:tc>
      </w:tr>
    </w:tbl>
    <w:p w14:paraId="12BE4ADC" w14:textId="63F8CD48" w:rsidR="00007AF5" w:rsidRPr="00B84244" w:rsidRDefault="00007AF5" w:rsidP="00007AF5">
      <w:pPr>
        <w:rPr>
          <w:b/>
          <w:lang w:val="en-ZA"/>
        </w:rPr>
      </w:pPr>
      <w:r w:rsidRPr="00B84244">
        <w:rPr>
          <w:b/>
          <w:lang w:val="en-ZA"/>
        </w:rPr>
        <w:t>AND</w:t>
      </w:r>
    </w:p>
    <w:p w14:paraId="5240AFF4" w14:textId="77777777" w:rsidR="00007AF5" w:rsidRPr="0025440A" w:rsidRDefault="00007AF5" w:rsidP="00007AF5">
      <w:pPr>
        <w:pStyle w:val="BulletTherapeuticclass"/>
        <w:ind w:left="357" w:hanging="357"/>
        <w:rPr>
          <w:bCs/>
        </w:rPr>
      </w:pPr>
      <w:r w:rsidRPr="0025440A">
        <w:t>Parenteral corticosteroids (intermediate-acting)</w:t>
      </w:r>
      <w:r w:rsidRPr="0025440A">
        <w:rPr>
          <w:bCs/>
        </w:rPr>
        <w:fldChar w:fldCharType="begin"/>
      </w:r>
      <w:r w:rsidRPr="0025440A">
        <w:instrText xml:space="preserve"> XE "Corticosteroids (intermediate-acting)" \f "m" </w:instrText>
      </w:r>
      <w:r w:rsidRPr="0025440A">
        <w:rPr>
          <w:bCs/>
        </w:rPr>
        <w:fldChar w:fldCharType="end"/>
      </w:r>
      <w:r w:rsidRPr="0025440A">
        <w:t>, e.g.:</w:t>
      </w:r>
      <w:r>
        <w:t xml:space="preserve">            </w:t>
      </w:r>
    </w:p>
    <w:p w14:paraId="52A11202" w14:textId="77777777" w:rsidR="00007AF5" w:rsidRPr="0025440A" w:rsidRDefault="00007AF5" w:rsidP="00643A42">
      <w:pPr>
        <w:pStyle w:val="BulletMedicine"/>
        <w:numPr>
          <w:ilvl w:val="0"/>
          <w:numId w:val="46"/>
        </w:numPr>
      </w:pPr>
      <w:r w:rsidRPr="0025440A">
        <w:t>Hydrocortisone</w:t>
      </w:r>
      <w:r w:rsidRPr="00007AF5">
        <w:fldChar w:fldCharType="begin"/>
      </w:r>
      <w:r w:rsidRPr="0025440A">
        <w:instrText xml:space="preserve"> XE "Hydrocortisone" \f "m" </w:instrText>
      </w:r>
      <w:r w:rsidRPr="00007AF5">
        <w:fldChar w:fldCharType="end"/>
      </w:r>
      <w:r w:rsidRPr="00007AF5">
        <w:t>,</w:t>
      </w:r>
      <w:r w:rsidRPr="0025440A">
        <w:t xml:space="preserve"> IM/slow IV, 100 mg </w:t>
      </w:r>
      <w:r>
        <w:t>immediately, then 6 hourly until referral or oral therapy is tolerated.</w:t>
      </w:r>
    </w:p>
    <w:p w14:paraId="5544CFBB" w14:textId="75DE15F3" w:rsidR="00007AF5" w:rsidRDefault="00007AF5" w:rsidP="00007AF5">
      <w:pPr>
        <w:pStyle w:val="Heading5"/>
        <w:rPr>
          <w:b w:val="0"/>
          <w:caps w:val="0"/>
          <w:u w:val="single"/>
          <w:lang w:val="en-ZA"/>
        </w:rPr>
      </w:pPr>
      <w:r w:rsidRPr="00007AF5">
        <w:rPr>
          <w:b w:val="0"/>
          <w:caps w:val="0"/>
          <w:u w:val="single"/>
          <w:lang w:val="en-ZA"/>
        </w:rPr>
        <w:t>If able to tolerate oral therapy, follow parenteral corticosteroids with:</w:t>
      </w:r>
    </w:p>
    <w:p w14:paraId="06DF0083" w14:textId="77777777" w:rsidR="00007AF5" w:rsidRPr="0025440A" w:rsidRDefault="00007AF5" w:rsidP="00007AF5">
      <w:pPr>
        <w:pStyle w:val="BulletTherapeuticclass"/>
        <w:ind w:left="357" w:hanging="357"/>
        <w:rPr>
          <w:rFonts w:eastAsia="Calibri" w:cs="Arial"/>
          <w:b/>
          <w:u w:val="single"/>
        </w:rPr>
      </w:pPr>
      <w:r w:rsidRPr="0025440A">
        <w:t>Oral corticosteroids (intermediate-acting)</w:t>
      </w:r>
      <w:r w:rsidRPr="0025440A">
        <w:fldChar w:fldCharType="begin"/>
      </w:r>
      <w:r w:rsidRPr="0025440A">
        <w:instrText xml:space="preserve"> XE "Corticosteroids (intermediate-acting)" \f "m" </w:instrText>
      </w:r>
      <w:r w:rsidRPr="0025440A">
        <w:fldChar w:fldCharType="end"/>
      </w:r>
      <w:r w:rsidRPr="0025440A">
        <w:t>, e.g.:</w:t>
      </w:r>
    </w:p>
    <w:p w14:paraId="34236660" w14:textId="77777777" w:rsidR="00007AF5" w:rsidRPr="0025440A" w:rsidRDefault="00007AF5" w:rsidP="00643A42">
      <w:pPr>
        <w:pStyle w:val="BulletMedicine"/>
        <w:numPr>
          <w:ilvl w:val="0"/>
          <w:numId w:val="46"/>
        </w:numPr>
      </w:pPr>
      <w:r w:rsidRPr="0025440A">
        <w:t>Prednisone, oral</w:t>
      </w:r>
      <w:r w:rsidRPr="0025440A">
        <w:fldChar w:fldCharType="begin"/>
      </w:r>
      <w:r w:rsidRPr="0025440A">
        <w:instrText xml:space="preserve"> XE "Prednisone, oral" \f "m" </w:instrText>
      </w:r>
      <w:r w:rsidRPr="0025440A">
        <w:fldChar w:fldCharType="end"/>
      </w:r>
      <w:r w:rsidRPr="0025440A">
        <w:t>, 40 mg daily for 7 days.</w:t>
      </w:r>
    </w:p>
    <w:p w14:paraId="3C7F9E0C" w14:textId="77777777" w:rsidR="00007AF5" w:rsidRDefault="00007AF5" w:rsidP="00007AF5">
      <w:pPr>
        <w:rPr>
          <w:lang w:val="en-ZA"/>
        </w:rPr>
      </w:pPr>
    </w:p>
    <w:p w14:paraId="6E95FA10" w14:textId="77777777" w:rsidR="006008BD" w:rsidRPr="0028353C" w:rsidRDefault="00B84244" w:rsidP="00B84244">
      <w:pPr>
        <w:pStyle w:val="Paragraphtext"/>
        <w:rPr>
          <w:b/>
          <w:bCs/>
          <w:lang w:val="en-ZA"/>
        </w:rPr>
      </w:pPr>
      <w:r w:rsidRPr="0028353C">
        <w:rPr>
          <w:b/>
          <w:bCs/>
          <w:lang w:val="en-ZA"/>
        </w:rPr>
        <w:t>Note:</w:t>
      </w:r>
    </w:p>
    <w:tbl>
      <w:tblPr>
        <w:tblpPr w:leftFromText="180" w:rightFromText="180" w:vertAnchor="text" w:horzAnchor="margin" w:tblpXSpec="right" w:tblpY="689"/>
        <w:tblOverlap w:val="never"/>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A0" w:firstRow="1" w:lastRow="0" w:firstColumn="1" w:lastColumn="0" w:noHBand="0" w:noVBand="1"/>
      </w:tblPr>
      <w:tblGrid>
        <w:gridCol w:w="907"/>
      </w:tblGrid>
      <w:tr w:rsidR="006008BD" w:rsidRPr="0025440A" w14:paraId="5FA70550" w14:textId="77777777" w:rsidTr="006008BD">
        <w:trPr>
          <w:trHeight w:val="227"/>
        </w:trPr>
        <w:tc>
          <w:tcPr>
            <w:tcW w:w="907" w:type="dxa"/>
          </w:tcPr>
          <w:p w14:paraId="1B712BB8" w14:textId="77777777" w:rsidR="006008BD" w:rsidRPr="0025440A" w:rsidRDefault="006008BD" w:rsidP="006008BD">
            <w:pPr>
              <w:spacing w:after="0"/>
              <w:jc w:val="right"/>
              <w:rPr>
                <w:rFonts w:eastAsia="Calibri" w:cs="Arial"/>
                <w:bCs/>
                <w:i/>
                <w:sz w:val="16"/>
                <w:szCs w:val="16"/>
              </w:rPr>
            </w:pPr>
            <w:proofErr w:type="spellStart"/>
            <w:r w:rsidRPr="0025440A">
              <w:rPr>
                <w:rFonts w:eastAsia="Calibri" w:cs="Arial"/>
                <w:i/>
                <w:sz w:val="16"/>
                <w:szCs w:val="16"/>
              </w:rPr>
              <w:t>LoE:IVb</w:t>
            </w:r>
            <w:proofErr w:type="spellEnd"/>
            <w:r w:rsidRPr="0025440A">
              <w:rPr>
                <w:rFonts w:eastAsia="Calibri" w:cs="Arial"/>
                <w:i/>
                <w:sz w:val="16"/>
                <w:szCs w:val="16"/>
                <w:vertAlign w:val="superscript"/>
              </w:rPr>
              <w:endnoteReference w:id="10"/>
            </w:r>
          </w:p>
        </w:tc>
      </w:tr>
    </w:tbl>
    <w:p w14:paraId="0955FE17" w14:textId="77777777" w:rsidR="00B84244" w:rsidRPr="0028353C" w:rsidRDefault="00B84244" w:rsidP="00B84244">
      <w:pPr>
        <w:pStyle w:val="Paragraphbulletlist-level1"/>
        <w:rPr>
          <w:lang w:val="en-ZA"/>
        </w:rPr>
      </w:pPr>
      <w:r w:rsidRPr="0028353C">
        <w:rPr>
          <w:lang w:val="en-ZA"/>
        </w:rPr>
        <w:t xml:space="preserve">There is good evidence to recommend </w:t>
      </w:r>
      <w:r w:rsidRPr="0028353C">
        <w:rPr>
          <w:b/>
          <w:bCs/>
          <w:lang w:val="en-ZA"/>
        </w:rPr>
        <w:t>against</w:t>
      </w:r>
      <w:r w:rsidRPr="0028353C">
        <w:rPr>
          <w:lang w:val="en-ZA"/>
        </w:rPr>
        <w:t xml:space="preserve"> the use of IV aminophylline in the management of acute asthma exacerbations in adults, as its use is not associated with additional </w:t>
      </w:r>
      <w:proofErr w:type="spellStart"/>
      <w:r w:rsidRPr="0028353C">
        <w:rPr>
          <w:lang w:val="en-ZA"/>
        </w:rPr>
        <w:t>bronchodilation</w:t>
      </w:r>
      <w:proofErr w:type="spellEnd"/>
      <w:r w:rsidRPr="0028353C">
        <w:rPr>
          <w:lang w:val="en-ZA"/>
        </w:rPr>
        <w:t xml:space="preserve"> and may result in increased toxicity (e.g.</w:t>
      </w:r>
      <w:r>
        <w:rPr>
          <w:lang w:val="en-ZA"/>
        </w:rPr>
        <w:t>,</w:t>
      </w:r>
      <w:r w:rsidRPr="0028353C">
        <w:rPr>
          <w:lang w:val="en-ZA"/>
        </w:rPr>
        <w:t xml:space="preserve"> vomiting and dysrhythmias) with concurrent high-dose nebulised β</w:t>
      </w:r>
      <w:r w:rsidRPr="0073225C">
        <w:rPr>
          <w:vertAlign w:val="subscript"/>
          <w:lang w:val="en-ZA"/>
        </w:rPr>
        <w:t>2</w:t>
      </w:r>
      <w:r w:rsidRPr="0028353C">
        <w:rPr>
          <w:lang w:val="en-ZA"/>
        </w:rPr>
        <w:t>-agonists.</w:t>
      </w:r>
    </w:p>
    <w:p w14:paraId="43016324" w14:textId="77777777" w:rsidR="00B84244" w:rsidRPr="0028353C" w:rsidRDefault="00B84244" w:rsidP="00B84244">
      <w:pPr>
        <w:pStyle w:val="Paragraphbulletlist-level1"/>
        <w:rPr>
          <w:lang w:val="en-ZA"/>
        </w:rPr>
      </w:pPr>
      <w:r w:rsidRPr="0028353C">
        <w:rPr>
          <w:lang w:val="en-ZA"/>
        </w:rPr>
        <w:t>As the clinical condition responds to treatment and severity improves from life threatening to severe, treat as per severe asthma exacerbation above.</w:t>
      </w:r>
    </w:p>
    <w:p w14:paraId="231E7156" w14:textId="77777777" w:rsidR="00B84244" w:rsidRPr="0025440A" w:rsidRDefault="00B84244" w:rsidP="00B84244">
      <w:pPr>
        <w:pStyle w:val="ep4"/>
        <w:numPr>
          <w:ilvl w:val="0"/>
          <w:numId w:val="0"/>
        </w:numPr>
        <w:rPr>
          <w:rFonts w:cs="Arial"/>
        </w:rPr>
      </w:pPr>
    </w:p>
    <w:p w14:paraId="61EEB147" w14:textId="77777777" w:rsidR="00B84244" w:rsidRPr="0025440A" w:rsidRDefault="00B84244" w:rsidP="00B84244">
      <w:pPr>
        <w:pBdr>
          <w:top w:val="double" w:sz="4" w:space="1" w:color="auto"/>
          <w:left w:val="double" w:sz="4" w:space="31" w:color="auto"/>
          <w:bottom w:val="double" w:sz="4" w:space="1" w:color="auto"/>
          <w:right w:val="double" w:sz="4" w:space="4" w:color="auto"/>
        </w:pBdr>
        <w:ind w:left="1004" w:right="113"/>
        <w:contextualSpacing/>
        <w:jc w:val="center"/>
        <w:rPr>
          <w:rFonts w:eastAsia="Calibri" w:cs="Arial"/>
          <w:bCs/>
          <w:sz w:val="20"/>
          <w:szCs w:val="20"/>
        </w:rPr>
      </w:pPr>
      <w:r w:rsidRPr="0025440A">
        <w:rPr>
          <w:rFonts w:eastAsia="Calibri" w:cs="Arial"/>
          <w:b/>
          <w:sz w:val="20"/>
          <w:szCs w:val="20"/>
        </w:rPr>
        <w:t>CAUTION</w:t>
      </w:r>
    </w:p>
    <w:p w14:paraId="1D13E41C" w14:textId="77777777" w:rsidR="00B84244" w:rsidRPr="0025440A" w:rsidRDefault="00B84244" w:rsidP="00B84244">
      <w:pPr>
        <w:pBdr>
          <w:top w:val="double" w:sz="4" w:space="1" w:color="auto"/>
          <w:left w:val="double" w:sz="4" w:space="31" w:color="auto"/>
          <w:bottom w:val="double" w:sz="4" w:space="1" w:color="auto"/>
          <w:right w:val="double" w:sz="4" w:space="4" w:color="auto"/>
        </w:pBdr>
        <w:ind w:left="1004" w:right="113"/>
        <w:contextualSpacing/>
        <w:jc w:val="center"/>
      </w:pPr>
      <w:r w:rsidRPr="0025440A">
        <w:rPr>
          <w:rFonts w:eastAsia="Calibri" w:cs="Arial"/>
          <w:sz w:val="20"/>
          <w:szCs w:val="20"/>
        </w:rPr>
        <w:t>Avoid sedation of any kind.</w:t>
      </w:r>
    </w:p>
    <w:p w14:paraId="1F22CE8E" w14:textId="77777777" w:rsidR="00B84244" w:rsidRPr="0028353C" w:rsidRDefault="00B84244" w:rsidP="00B84244">
      <w:pPr>
        <w:pStyle w:val="Paragraphtext"/>
        <w:rPr>
          <w:lang w:val="en-ZA"/>
        </w:rPr>
      </w:pPr>
    </w:p>
    <w:p w14:paraId="5AE82011" w14:textId="77777777" w:rsidR="00007AF5" w:rsidRPr="00007AF5" w:rsidRDefault="00007AF5" w:rsidP="00007AF5">
      <w:pPr>
        <w:rPr>
          <w:lang w:val="en-ZA"/>
        </w:rPr>
      </w:pPr>
    </w:p>
    <w:p w14:paraId="4D2F791A" w14:textId="77777777" w:rsidR="00007AF5" w:rsidRPr="00007AF5" w:rsidRDefault="00007AF5" w:rsidP="00007AF5">
      <w:pPr>
        <w:rPr>
          <w:lang w:val="en-ZA"/>
        </w:rPr>
      </w:pPr>
    </w:p>
    <w:p w14:paraId="04E12C6A" w14:textId="5293874F" w:rsidR="00007AF5" w:rsidRPr="0025440A" w:rsidRDefault="00007AF5" w:rsidP="00007AF5">
      <w:pPr>
        <w:pStyle w:val="BulletMedicine"/>
        <w:numPr>
          <w:ilvl w:val="0"/>
          <w:numId w:val="0"/>
        </w:numPr>
        <w:ind w:left="284" w:hanging="284"/>
      </w:pPr>
    </w:p>
    <w:p w14:paraId="2FD9CF77" w14:textId="77777777" w:rsidR="00007AF5" w:rsidRPr="00007AF5" w:rsidRDefault="00007AF5" w:rsidP="00007AF5">
      <w:pPr>
        <w:rPr>
          <w:lang w:val="en-ZA"/>
        </w:rPr>
      </w:pPr>
    </w:p>
    <w:p w14:paraId="082DD7DA" w14:textId="77777777" w:rsidR="00F3482C" w:rsidRPr="00F3482C" w:rsidRDefault="00F3482C" w:rsidP="00F3482C">
      <w:pPr>
        <w:rPr>
          <w:lang w:val="en-ZA"/>
        </w:rPr>
      </w:pPr>
    </w:p>
    <w:tbl>
      <w:tblPr>
        <w:tblStyle w:val="TableGrid"/>
        <w:tblW w:w="0" w:type="auto"/>
        <w:tblLook w:val="04A0" w:firstRow="1" w:lastRow="0" w:firstColumn="1" w:lastColumn="0" w:noHBand="0" w:noVBand="1"/>
      </w:tblPr>
      <w:tblGrid>
        <w:gridCol w:w="6679"/>
      </w:tblGrid>
      <w:tr w:rsidR="00B84244" w14:paraId="32B5EB80" w14:textId="77777777" w:rsidTr="00B84244">
        <w:tc>
          <w:tcPr>
            <w:tcW w:w="6679" w:type="dxa"/>
          </w:tcPr>
          <w:p w14:paraId="2B49E5E4" w14:textId="7C41D6D6" w:rsidR="00B84244" w:rsidRDefault="00C7537B" w:rsidP="00AA19D1">
            <w:pPr>
              <w:spacing w:after="0"/>
              <w:jc w:val="center"/>
              <w:rPr>
                <w:rFonts w:eastAsia="Calibri" w:cs="Times New Roman"/>
                <w:b/>
              </w:rPr>
            </w:pPr>
            <w:r w:rsidRPr="00C7537B">
              <w:rPr>
                <w:noProof/>
                <w:sz w:val="16"/>
                <w:szCs w:val="16"/>
                <w:lang w:val="en-ZA" w:eastAsia="en-ZA"/>
              </w:rPr>
              <w:lastRenderedPageBreak/>
              <w:drawing>
                <wp:inline distT="0" distB="0" distL="0" distR="0" wp14:anchorId="4C432D4E" wp14:editId="5B9316BE">
                  <wp:extent cx="3863340" cy="5948984"/>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869854" cy="5959015"/>
                          </a:xfrm>
                          <a:prstGeom prst="rect">
                            <a:avLst/>
                          </a:prstGeom>
                          <a:noFill/>
                          <a:ln>
                            <a:noFill/>
                          </a:ln>
                        </pic:spPr>
                      </pic:pic>
                    </a:graphicData>
                  </a:graphic>
                </wp:inline>
              </w:drawing>
            </w:r>
          </w:p>
          <w:p w14:paraId="18D32535" w14:textId="77777777" w:rsidR="00B84244" w:rsidRDefault="00B84244" w:rsidP="00B84244">
            <w:pPr>
              <w:pStyle w:val="NoSpacing"/>
              <w:rPr>
                <w:sz w:val="16"/>
                <w:szCs w:val="16"/>
              </w:rPr>
            </w:pPr>
          </w:p>
          <w:p w14:paraId="4BEF344A" w14:textId="23CC5EBC" w:rsidR="00B84244" w:rsidRDefault="00B84244" w:rsidP="001366B5">
            <w:pPr>
              <w:pStyle w:val="NoSpacing"/>
              <w:rPr>
                <w:rFonts w:eastAsia="Calibri" w:cs="Times New Roman"/>
                <w:b/>
              </w:rPr>
            </w:pPr>
            <w:r w:rsidRPr="001A678F">
              <w:rPr>
                <w:b/>
                <w:sz w:val="16"/>
                <w:szCs w:val="16"/>
              </w:rPr>
              <w:t>Figure 17.1:</w:t>
            </w:r>
            <w:r w:rsidR="009F3CFA">
              <w:rPr>
                <w:sz w:val="16"/>
                <w:szCs w:val="16"/>
              </w:rPr>
              <w:t xml:space="preserve"> M</w:t>
            </w:r>
            <w:r w:rsidRPr="00B84244">
              <w:rPr>
                <w:sz w:val="16"/>
                <w:szCs w:val="16"/>
              </w:rPr>
              <w:t xml:space="preserve">anagement of acute asthma and </w:t>
            </w:r>
            <w:r w:rsidR="001366B5">
              <w:rPr>
                <w:sz w:val="16"/>
                <w:szCs w:val="16"/>
              </w:rPr>
              <w:t>COPD</w:t>
            </w:r>
            <w:r w:rsidRPr="00B84244">
              <w:rPr>
                <w:sz w:val="16"/>
                <w:szCs w:val="16"/>
              </w:rPr>
              <w:t xml:space="preserve"> exacerbations</w:t>
            </w:r>
          </w:p>
        </w:tc>
      </w:tr>
    </w:tbl>
    <w:p w14:paraId="4C64AB98" w14:textId="77777777" w:rsidR="00B84244" w:rsidRPr="00B84244" w:rsidRDefault="00B84244" w:rsidP="00B84244">
      <w:pPr>
        <w:spacing w:after="0"/>
        <w:rPr>
          <w:rFonts w:eastAsia="Calibri" w:cs="Times New Roman"/>
          <w:b/>
        </w:rPr>
      </w:pPr>
      <w:r w:rsidRPr="00B84244">
        <w:rPr>
          <w:rFonts w:eastAsia="Calibri" w:cs="Times New Roman"/>
          <w:b/>
        </w:rPr>
        <w:lastRenderedPageBreak/>
        <w:t>Monitor for respiratory arrest</w:t>
      </w:r>
    </w:p>
    <w:p w14:paraId="409AC205" w14:textId="77777777" w:rsidR="00B84244" w:rsidRDefault="00B84244" w:rsidP="00B84244">
      <w:pPr>
        <w:pStyle w:val="Paragraphtext"/>
        <w:rPr>
          <w:szCs w:val="18"/>
          <w:lang w:val="en-ZA"/>
        </w:rPr>
      </w:pPr>
      <w:r w:rsidRPr="0028353C">
        <w:rPr>
          <w:lang w:val="en-ZA"/>
        </w:rPr>
        <w:t>Patients with severe or life-threatening exacerbations are at risk of respiratory arrest. Maintain a low threshold for respiratory support. Indications of imminent respiratory arrest and need for respiratory support include</w:t>
      </w:r>
      <w:r w:rsidRPr="0028353C">
        <w:rPr>
          <w:szCs w:val="18"/>
          <w:lang w:val="en-ZA"/>
        </w:rPr>
        <w:t>:</w:t>
      </w:r>
    </w:p>
    <w:tbl>
      <w:tblPr>
        <w:tblW w:w="6712" w:type="dxa"/>
        <w:tblLayout w:type="fixed"/>
        <w:tblLook w:val="04A0" w:firstRow="1" w:lastRow="0" w:firstColumn="1" w:lastColumn="0" w:noHBand="0" w:noVBand="1"/>
      </w:tblPr>
      <w:tblGrid>
        <w:gridCol w:w="3341"/>
        <w:gridCol w:w="3371"/>
      </w:tblGrid>
      <w:tr w:rsidR="00B84244" w:rsidRPr="0025440A" w14:paraId="47F784F2" w14:textId="77777777" w:rsidTr="00B84244">
        <w:trPr>
          <w:trHeight w:val="226"/>
        </w:trPr>
        <w:tc>
          <w:tcPr>
            <w:tcW w:w="3341" w:type="dxa"/>
            <w:vAlign w:val="center"/>
          </w:tcPr>
          <w:p w14:paraId="09EF5171" w14:textId="77777777" w:rsidR="00B84244" w:rsidRPr="0025440A" w:rsidRDefault="00B84244" w:rsidP="00643A42">
            <w:pPr>
              <w:pStyle w:val="ListParagraph"/>
              <w:numPr>
                <w:ilvl w:val="0"/>
                <w:numId w:val="48"/>
              </w:numPr>
              <w:ind w:left="357" w:hanging="357"/>
              <w:jc w:val="left"/>
              <w:rPr>
                <w:rFonts w:eastAsia="Calibri" w:cs="Arial"/>
              </w:rPr>
            </w:pPr>
            <w:r w:rsidRPr="0025440A">
              <w:rPr>
                <w:rFonts w:eastAsia="Calibri" w:cs="Arial"/>
              </w:rPr>
              <w:t>Exhaustion</w:t>
            </w:r>
          </w:p>
        </w:tc>
        <w:tc>
          <w:tcPr>
            <w:tcW w:w="3371" w:type="dxa"/>
            <w:vAlign w:val="center"/>
          </w:tcPr>
          <w:p w14:paraId="3D141F0A" w14:textId="77777777" w:rsidR="00B84244" w:rsidRPr="0025440A" w:rsidRDefault="00B84244" w:rsidP="00643A42">
            <w:pPr>
              <w:pStyle w:val="ListParagraph"/>
              <w:numPr>
                <w:ilvl w:val="0"/>
                <w:numId w:val="48"/>
              </w:numPr>
              <w:ind w:left="291"/>
              <w:jc w:val="left"/>
              <w:rPr>
                <w:rFonts w:eastAsia="Calibri" w:cs="Arial"/>
              </w:rPr>
            </w:pPr>
            <w:r w:rsidRPr="0025440A">
              <w:rPr>
                <w:rFonts w:eastAsia="Calibri" w:cs="Arial"/>
              </w:rPr>
              <w:t>Drowsiness / confusion</w:t>
            </w:r>
          </w:p>
        </w:tc>
      </w:tr>
      <w:tr w:rsidR="00B84244" w:rsidRPr="0025440A" w14:paraId="4862725F" w14:textId="77777777" w:rsidTr="00B84244">
        <w:trPr>
          <w:trHeight w:val="226"/>
        </w:trPr>
        <w:tc>
          <w:tcPr>
            <w:tcW w:w="3341" w:type="dxa"/>
            <w:vAlign w:val="center"/>
          </w:tcPr>
          <w:p w14:paraId="7DB4083C" w14:textId="77777777" w:rsidR="00B84244" w:rsidRPr="0025440A" w:rsidRDefault="00B84244" w:rsidP="00643A42">
            <w:pPr>
              <w:pStyle w:val="ListParagraph"/>
              <w:numPr>
                <w:ilvl w:val="0"/>
                <w:numId w:val="48"/>
              </w:numPr>
              <w:ind w:left="357" w:hanging="357"/>
              <w:jc w:val="left"/>
              <w:rPr>
                <w:rFonts w:eastAsia="Calibri" w:cs="Arial"/>
              </w:rPr>
            </w:pPr>
            <w:r w:rsidRPr="0025440A">
              <w:rPr>
                <w:rFonts w:eastAsia="Calibri" w:cs="Arial"/>
              </w:rPr>
              <w:t>Silent chest</w:t>
            </w:r>
          </w:p>
        </w:tc>
        <w:tc>
          <w:tcPr>
            <w:tcW w:w="3371" w:type="dxa"/>
            <w:vAlign w:val="center"/>
          </w:tcPr>
          <w:p w14:paraId="7EACDB35" w14:textId="77777777" w:rsidR="00B84244" w:rsidRPr="0025440A" w:rsidRDefault="00B84244" w:rsidP="00643A42">
            <w:pPr>
              <w:pStyle w:val="ListParagraph"/>
              <w:numPr>
                <w:ilvl w:val="0"/>
                <w:numId w:val="48"/>
              </w:numPr>
              <w:ind w:left="291"/>
              <w:jc w:val="left"/>
              <w:rPr>
                <w:rFonts w:eastAsia="Calibri" w:cs="Arial"/>
              </w:rPr>
            </w:pPr>
            <w:r w:rsidRPr="0025440A">
              <w:rPr>
                <w:rFonts w:eastAsia="Calibri" w:cs="Arial"/>
              </w:rPr>
              <w:t>Bradycardia</w:t>
            </w:r>
          </w:p>
        </w:tc>
      </w:tr>
      <w:tr w:rsidR="00B84244" w:rsidRPr="0025440A" w14:paraId="131FA9A9" w14:textId="77777777" w:rsidTr="00B84244">
        <w:trPr>
          <w:trHeight w:val="226"/>
        </w:trPr>
        <w:tc>
          <w:tcPr>
            <w:tcW w:w="3341" w:type="dxa"/>
            <w:vAlign w:val="center"/>
          </w:tcPr>
          <w:p w14:paraId="03CA7291" w14:textId="77777777" w:rsidR="00B84244" w:rsidRPr="0025440A" w:rsidRDefault="00B84244" w:rsidP="00643A42">
            <w:pPr>
              <w:pStyle w:val="ListParagraph"/>
              <w:numPr>
                <w:ilvl w:val="0"/>
                <w:numId w:val="48"/>
              </w:numPr>
              <w:ind w:left="357" w:hanging="357"/>
              <w:jc w:val="left"/>
              <w:rPr>
                <w:rFonts w:eastAsia="Calibri" w:cs="Arial"/>
              </w:rPr>
            </w:pPr>
            <w:r w:rsidRPr="0025440A">
              <w:rPr>
                <w:rFonts w:eastAsia="Calibri" w:cs="Arial"/>
              </w:rPr>
              <w:t>Cyanosis</w:t>
            </w:r>
          </w:p>
        </w:tc>
        <w:tc>
          <w:tcPr>
            <w:tcW w:w="3371" w:type="dxa"/>
            <w:vAlign w:val="center"/>
          </w:tcPr>
          <w:p w14:paraId="0899E62B" w14:textId="77777777" w:rsidR="00B84244" w:rsidRPr="0025440A" w:rsidRDefault="00B84244" w:rsidP="00643A42">
            <w:pPr>
              <w:pStyle w:val="ListParagraph"/>
              <w:numPr>
                <w:ilvl w:val="0"/>
                <w:numId w:val="48"/>
              </w:numPr>
              <w:ind w:left="291"/>
              <w:jc w:val="left"/>
              <w:rPr>
                <w:rFonts w:eastAsia="Calibri" w:cs="Arial"/>
              </w:rPr>
            </w:pPr>
            <w:r w:rsidRPr="0025440A">
              <w:rPr>
                <w:rFonts w:eastAsia="Calibri" w:cs="Arial"/>
              </w:rPr>
              <w:t>Saturations &lt; 90% despite max therapy</w:t>
            </w:r>
          </w:p>
        </w:tc>
      </w:tr>
      <w:tr w:rsidR="00B84244" w:rsidRPr="0025440A" w14:paraId="23C2C98B" w14:textId="77777777" w:rsidTr="00B84244">
        <w:trPr>
          <w:trHeight w:val="226"/>
        </w:trPr>
        <w:tc>
          <w:tcPr>
            <w:tcW w:w="3341" w:type="dxa"/>
            <w:vAlign w:val="center"/>
          </w:tcPr>
          <w:p w14:paraId="40BC680D" w14:textId="77777777" w:rsidR="00B84244" w:rsidRPr="0025440A" w:rsidRDefault="00B84244" w:rsidP="00643A42">
            <w:pPr>
              <w:pStyle w:val="ListParagraph"/>
              <w:numPr>
                <w:ilvl w:val="0"/>
                <w:numId w:val="48"/>
              </w:numPr>
              <w:ind w:left="357" w:hanging="357"/>
              <w:jc w:val="left"/>
              <w:rPr>
                <w:rFonts w:eastAsia="Calibri" w:cs="Arial"/>
              </w:rPr>
            </w:pPr>
            <w:r w:rsidRPr="0025440A">
              <w:rPr>
                <w:rFonts w:eastAsia="Calibri" w:cs="Arial"/>
              </w:rPr>
              <w:t>Persistent acidosis</w:t>
            </w:r>
          </w:p>
        </w:tc>
        <w:tc>
          <w:tcPr>
            <w:tcW w:w="3371" w:type="dxa"/>
            <w:vAlign w:val="center"/>
          </w:tcPr>
          <w:p w14:paraId="16F08248" w14:textId="77777777" w:rsidR="00B84244" w:rsidRPr="0025440A" w:rsidRDefault="00B84244" w:rsidP="00643A42">
            <w:pPr>
              <w:pStyle w:val="ListParagraph"/>
              <w:numPr>
                <w:ilvl w:val="0"/>
                <w:numId w:val="48"/>
              </w:numPr>
              <w:ind w:left="291"/>
              <w:jc w:val="left"/>
              <w:rPr>
                <w:rFonts w:eastAsia="Calibri" w:cs="Arial"/>
              </w:rPr>
            </w:pPr>
            <w:r w:rsidRPr="0025440A">
              <w:rPr>
                <w:rFonts w:eastAsia="Calibri" w:cs="Arial"/>
              </w:rPr>
              <w:t>Deteriorating PEFR</w:t>
            </w:r>
          </w:p>
        </w:tc>
      </w:tr>
    </w:tbl>
    <w:tbl>
      <w:tblPr>
        <w:tblpPr w:leftFromText="180" w:rightFromText="180" w:vertAnchor="text" w:horzAnchor="margin" w:tblpXSpec="right" w:tblpY="48"/>
        <w:tblOverlap w:val="never"/>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A0" w:firstRow="1" w:lastRow="0" w:firstColumn="1" w:lastColumn="0" w:noHBand="0" w:noVBand="1"/>
      </w:tblPr>
      <w:tblGrid>
        <w:gridCol w:w="907"/>
      </w:tblGrid>
      <w:tr w:rsidR="002635CC" w:rsidRPr="0025440A" w14:paraId="6CB87E3A" w14:textId="77777777" w:rsidTr="002635CC">
        <w:trPr>
          <w:trHeight w:val="227"/>
        </w:trPr>
        <w:tc>
          <w:tcPr>
            <w:tcW w:w="907" w:type="dxa"/>
          </w:tcPr>
          <w:p w14:paraId="000F7998" w14:textId="77777777" w:rsidR="002635CC" w:rsidRPr="0025440A" w:rsidRDefault="002635CC" w:rsidP="002635CC">
            <w:pPr>
              <w:spacing w:after="0"/>
              <w:jc w:val="right"/>
              <w:rPr>
                <w:rFonts w:eastAsia="Calibri" w:cs="Arial"/>
                <w:bCs/>
                <w:i/>
                <w:sz w:val="16"/>
                <w:szCs w:val="16"/>
              </w:rPr>
            </w:pPr>
            <w:proofErr w:type="spellStart"/>
            <w:r w:rsidRPr="0025440A">
              <w:rPr>
                <w:rFonts w:eastAsia="Calibri" w:cs="Arial"/>
                <w:i/>
                <w:sz w:val="16"/>
                <w:szCs w:val="16"/>
              </w:rPr>
              <w:t>LoE:IVb</w:t>
            </w:r>
            <w:proofErr w:type="spellEnd"/>
            <w:r w:rsidRPr="0025440A">
              <w:rPr>
                <w:rFonts w:eastAsia="Calibri" w:cs="Arial"/>
                <w:i/>
                <w:sz w:val="16"/>
                <w:szCs w:val="16"/>
                <w:vertAlign w:val="superscript"/>
              </w:rPr>
              <w:endnoteReference w:id="11"/>
            </w:r>
          </w:p>
        </w:tc>
      </w:tr>
    </w:tbl>
    <w:p w14:paraId="0D7F365D" w14:textId="77777777" w:rsidR="00B84244" w:rsidRDefault="00B84244" w:rsidP="00B84244">
      <w:pPr>
        <w:pStyle w:val="Paragraphtext"/>
        <w:rPr>
          <w:lang w:val="en-ZA"/>
        </w:rPr>
      </w:pPr>
    </w:p>
    <w:p w14:paraId="3A7AEBDA" w14:textId="77777777" w:rsidR="002635CC" w:rsidRDefault="002635CC" w:rsidP="00B84244">
      <w:pPr>
        <w:pStyle w:val="Paragraphtext"/>
        <w:rPr>
          <w:lang w:val="en-ZA"/>
        </w:rPr>
      </w:pPr>
    </w:p>
    <w:p w14:paraId="4AE430F0" w14:textId="0504F86B" w:rsidR="00B84244" w:rsidRDefault="00B84244" w:rsidP="00B84244">
      <w:pPr>
        <w:pStyle w:val="Paragraphtext"/>
        <w:rPr>
          <w:lang w:val="en-ZA"/>
        </w:rPr>
      </w:pPr>
      <w:r w:rsidRPr="0028353C">
        <w:rPr>
          <w:lang w:val="en-ZA"/>
        </w:rPr>
        <w:t>See Adult Hospital STG and EML, Section 23.1: Respiratory support for further management</w:t>
      </w:r>
      <w:r>
        <w:rPr>
          <w:lang w:val="en-ZA"/>
        </w:rPr>
        <w:t>.</w:t>
      </w:r>
    </w:p>
    <w:p w14:paraId="2ABADA91" w14:textId="77777777" w:rsidR="00B84244" w:rsidRDefault="00B84244" w:rsidP="00B84244">
      <w:pPr>
        <w:pStyle w:val="Paragraphtext"/>
        <w:rPr>
          <w:lang w:val="en-ZA"/>
        </w:rPr>
      </w:pPr>
    </w:p>
    <w:p w14:paraId="3D8650AE" w14:textId="77777777" w:rsidR="00B84244" w:rsidRPr="00B84244" w:rsidRDefault="00B84244" w:rsidP="00B84244">
      <w:pPr>
        <w:spacing w:after="0"/>
        <w:rPr>
          <w:rFonts w:eastAsia="Calibri" w:cs="Times New Roman"/>
          <w:b/>
        </w:rPr>
      </w:pPr>
      <w:r w:rsidRPr="00B84244">
        <w:rPr>
          <w:rFonts w:eastAsia="Calibri" w:cs="Times New Roman"/>
          <w:b/>
        </w:rPr>
        <w:t>Patients responding to treatment:</w:t>
      </w:r>
    </w:p>
    <w:p w14:paraId="471EBE1C" w14:textId="77777777" w:rsidR="00B84244" w:rsidRPr="00D848EF" w:rsidRDefault="00B84244" w:rsidP="00B84244">
      <w:pPr>
        <w:pStyle w:val="Paragraphbulletlist-level1"/>
        <w:rPr>
          <w:lang w:val="en-ZA"/>
        </w:rPr>
      </w:pPr>
      <w:r w:rsidRPr="0028353C">
        <w:rPr>
          <w:lang w:val="en-ZA"/>
        </w:rPr>
        <w:t>Routine prescription of antibiotics is not indicated for acute asthma. Consider chest infection as a trigger for exacerbations in COPD and manage appropriately (</w:t>
      </w:r>
      <w:r>
        <w:rPr>
          <w:lang w:val="en-ZA"/>
        </w:rPr>
        <w:t>s</w:t>
      </w:r>
      <w:r w:rsidRPr="00D848EF">
        <w:rPr>
          <w:lang w:val="en-ZA"/>
        </w:rPr>
        <w:t>ee Section 17.1.5: Chronic Obstructive Pulmonary Disease (COPD)).</w:t>
      </w:r>
    </w:p>
    <w:p w14:paraId="4D6E83F9" w14:textId="77777777" w:rsidR="00B84244" w:rsidRPr="00D848EF" w:rsidRDefault="00B84244" w:rsidP="00B84244">
      <w:pPr>
        <w:pStyle w:val="Paragraphbulletlist-level1"/>
        <w:rPr>
          <w:lang w:val="en-ZA"/>
        </w:rPr>
      </w:pPr>
      <w:r w:rsidRPr="00D848EF">
        <w:rPr>
          <w:lang w:val="en-ZA"/>
        </w:rPr>
        <w:t>Review current treatment and possible factors causing acute attack, including poor adherence and poor inhaler technique.</w:t>
      </w:r>
    </w:p>
    <w:p w14:paraId="23C9CDF6" w14:textId="77777777" w:rsidR="00B84244" w:rsidRPr="00D848EF" w:rsidRDefault="00B84244" w:rsidP="00B84244">
      <w:pPr>
        <w:pStyle w:val="Paragraphbulletlist-level1"/>
        <w:rPr>
          <w:lang w:val="en-ZA"/>
        </w:rPr>
      </w:pPr>
      <w:proofErr w:type="gramStart"/>
      <w:r w:rsidRPr="00D848EF">
        <w:rPr>
          <w:lang w:val="en-ZA"/>
        </w:rPr>
        <w:t>Advise</w:t>
      </w:r>
      <w:proofErr w:type="gramEnd"/>
      <w:r w:rsidRPr="00D848EF">
        <w:rPr>
          <w:lang w:val="en-ZA"/>
        </w:rPr>
        <w:t xml:space="preserve"> patient/caregiver on further care at home, danger signs, and that follow up is required.</w:t>
      </w:r>
    </w:p>
    <w:p w14:paraId="0FEF1C6E" w14:textId="77777777" w:rsidR="00B84244" w:rsidRPr="00D848EF" w:rsidRDefault="00B84244" w:rsidP="00B84244">
      <w:pPr>
        <w:pStyle w:val="Paragraphbulletlist-level1"/>
        <w:rPr>
          <w:lang w:val="en-ZA"/>
        </w:rPr>
      </w:pPr>
      <w:r w:rsidRPr="00D848EF">
        <w:rPr>
          <w:lang w:val="en-ZA"/>
        </w:rPr>
        <w:t>Patients with a first exacerbation should be fully assessed for maintenance treatment (</w:t>
      </w:r>
      <w:r>
        <w:rPr>
          <w:lang w:val="en-ZA"/>
        </w:rPr>
        <w:t>s</w:t>
      </w:r>
      <w:r w:rsidRPr="00D848EF">
        <w:rPr>
          <w:lang w:val="en-ZA"/>
        </w:rPr>
        <w:t>ee Section 17.1.3: Chronic asthma).</w:t>
      </w:r>
    </w:p>
    <w:p w14:paraId="63225511" w14:textId="77777777" w:rsidR="00B84244" w:rsidRPr="00D848EF" w:rsidRDefault="00B84244" w:rsidP="00B84244">
      <w:pPr>
        <w:pStyle w:val="Paragraphbulletlist-level1"/>
        <w:rPr>
          <w:lang w:val="en-ZA"/>
        </w:rPr>
      </w:pPr>
      <w:r w:rsidRPr="00D848EF">
        <w:rPr>
          <w:lang w:val="en-ZA"/>
        </w:rPr>
        <w:t>Ask about smoking: if yes, encourage patient to stop.</w:t>
      </w:r>
    </w:p>
    <w:p w14:paraId="2F917B94" w14:textId="77777777" w:rsidR="002635CC" w:rsidRDefault="002635CC" w:rsidP="008D61C1">
      <w:pPr>
        <w:spacing w:after="0"/>
        <w:rPr>
          <w:rFonts w:eastAsia="Calibri" w:cs="Times New Roman"/>
          <w:b/>
        </w:rPr>
      </w:pPr>
    </w:p>
    <w:p w14:paraId="52390ECE" w14:textId="77777777" w:rsidR="00605612" w:rsidRPr="00605612" w:rsidRDefault="00605612" w:rsidP="008D61C1">
      <w:pPr>
        <w:spacing w:after="0"/>
        <w:rPr>
          <w:rFonts w:eastAsia="Calibri" w:cs="Times New Roman"/>
          <w:b/>
        </w:rPr>
      </w:pPr>
      <w:proofErr w:type="spellStart"/>
      <w:r w:rsidRPr="00605612">
        <w:rPr>
          <w:rFonts w:eastAsia="Calibri" w:cs="Times New Roman"/>
          <w:b/>
        </w:rPr>
        <w:t>Intercurrent</w:t>
      </w:r>
      <w:proofErr w:type="spellEnd"/>
      <w:r w:rsidRPr="00605612">
        <w:rPr>
          <w:rFonts w:eastAsia="Calibri" w:cs="Times New Roman"/>
          <w:b/>
        </w:rPr>
        <w:t xml:space="preserve"> bacterial respiratory infections</w:t>
      </w:r>
    </w:p>
    <w:p w14:paraId="0131EA32" w14:textId="77777777" w:rsidR="00B84244" w:rsidRPr="0028353C" w:rsidRDefault="00B84244" w:rsidP="00B84244">
      <w:pPr>
        <w:pStyle w:val="Paragraphbulletlist-level1"/>
        <w:rPr>
          <w:lang w:val="en-ZA"/>
        </w:rPr>
      </w:pPr>
      <w:r w:rsidRPr="0028353C">
        <w:rPr>
          <w:lang w:val="en-ZA"/>
        </w:rPr>
        <w:t>Acute asthma exacerbations rarely involve bacteria.</w:t>
      </w:r>
    </w:p>
    <w:p w14:paraId="78F98E40" w14:textId="515D849F" w:rsidR="00B84244" w:rsidRDefault="00B84244" w:rsidP="00B84244">
      <w:pPr>
        <w:pStyle w:val="Paragraphbulletlist-level1"/>
        <w:rPr>
          <w:lang w:val="en-ZA"/>
        </w:rPr>
      </w:pPr>
      <w:r>
        <w:rPr>
          <w:lang w:val="en-ZA"/>
        </w:rPr>
        <w:t xml:space="preserve">Purulent (yellow or green) sputum in asthma more often reflects airway eosinophilia than bacterial infection. </w:t>
      </w:r>
      <w:r w:rsidRPr="0028353C">
        <w:rPr>
          <w:lang w:val="en-ZA"/>
        </w:rPr>
        <w:t>Antibiotics are unnecessary if the underlying cause is likely to be asthma, unless CXR shows consolidation (</w:t>
      </w:r>
      <w:r>
        <w:rPr>
          <w:lang w:val="en-ZA"/>
        </w:rPr>
        <w:t>see</w:t>
      </w:r>
      <w:r w:rsidRPr="0028353C">
        <w:rPr>
          <w:lang w:val="en-ZA"/>
        </w:rPr>
        <w:t xml:space="preserve"> Section 1</w:t>
      </w:r>
      <w:r>
        <w:rPr>
          <w:lang w:val="en-ZA"/>
        </w:rPr>
        <w:t>7</w:t>
      </w:r>
      <w:r w:rsidRPr="0028353C">
        <w:rPr>
          <w:lang w:val="en-ZA"/>
        </w:rPr>
        <w:t>.</w:t>
      </w:r>
      <w:r>
        <w:rPr>
          <w:lang w:val="en-ZA"/>
        </w:rPr>
        <w:t>3.4.2</w:t>
      </w:r>
      <w:r w:rsidRPr="0028353C">
        <w:rPr>
          <w:lang w:val="en-ZA"/>
        </w:rPr>
        <w:t>: Pneumonia</w:t>
      </w:r>
      <w:r>
        <w:rPr>
          <w:lang w:val="en-ZA"/>
        </w:rPr>
        <w:t xml:space="preserve"> in adults).</w:t>
      </w:r>
    </w:p>
    <w:p w14:paraId="75AF2D79" w14:textId="77777777" w:rsidR="00B84244" w:rsidRDefault="00B84244" w:rsidP="00B84244">
      <w:pPr>
        <w:spacing w:line="276" w:lineRule="auto"/>
        <w:ind w:left="284" w:hanging="284"/>
        <w:rPr>
          <w:lang w:val="en-ZA"/>
        </w:rPr>
      </w:pPr>
    </w:p>
    <w:p w14:paraId="374914AD" w14:textId="7006A910" w:rsidR="00FF01A9" w:rsidRDefault="00CC2E54" w:rsidP="00A628EE">
      <w:pPr>
        <w:pStyle w:val="Heading5"/>
        <w:spacing w:before="0"/>
      </w:pPr>
      <w:r>
        <w:t>REFERRAL</w:t>
      </w:r>
    </w:p>
    <w:p w14:paraId="7970E839" w14:textId="77777777" w:rsidR="00CC2E54" w:rsidRPr="00CC2E54" w:rsidRDefault="00CC2E54" w:rsidP="00CC2E54">
      <w:pPr>
        <w:spacing w:after="0"/>
        <w:rPr>
          <w:rFonts w:eastAsia="Calibri" w:cs="Times New Roman"/>
          <w:b/>
        </w:rPr>
      </w:pPr>
      <w:r w:rsidRPr="00CC2E54">
        <w:rPr>
          <w:rFonts w:eastAsia="Calibri" w:cs="Times New Roman"/>
          <w:b/>
        </w:rPr>
        <w:t xml:space="preserve">Urgent (after commencing treatment): </w:t>
      </w:r>
    </w:p>
    <w:p w14:paraId="7B89C68B" w14:textId="77777777" w:rsidR="00CC2E54" w:rsidRPr="0028353C" w:rsidRDefault="00CC2E54" w:rsidP="00CC2E54">
      <w:pPr>
        <w:pStyle w:val="Paragraphbulletlist-level1"/>
        <w:rPr>
          <w:lang w:val="en-ZA"/>
        </w:rPr>
      </w:pPr>
      <w:r w:rsidRPr="0028353C">
        <w:rPr>
          <w:lang w:val="en-ZA"/>
        </w:rPr>
        <w:t>All patients with severe exacerbations.</w:t>
      </w:r>
    </w:p>
    <w:p w14:paraId="6F92BBCD" w14:textId="77777777" w:rsidR="00CC2E54" w:rsidRDefault="00CC2E54" w:rsidP="00CC2E54">
      <w:pPr>
        <w:pStyle w:val="Paragraphbulletlist-level1"/>
        <w:rPr>
          <w:lang w:val="en-ZA"/>
        </w:rPr>
      </w:pPr>
      <w:r w:rsidRPr="0028353C">
        <w:rPr>
          <w:lang w:val="en-ZA"/>
        </w:rPr>
        <w:t>Poor response to initial treatment.</w:t>
      </w:r>
    </w:p>
    <w:p w14:paraId="1F7D41E3" w14:textId="77777777" w:rsidR="00CC2E54" w:rsidRDefault="00CC2E54" w:rsidP="00CC2E54">
      <w:pPr>
        <w:pStyle w:val="Paragraphbulletlist-level1"/>
        <w:rPr>
          <w:lang w:val="en-ZA"/>
        </w:rPr>
      </w:pPr>
      <w:r>
        <w:rPr>
          <w:lang w:val="en-ZA"/>
        </w:rPr>
        <w:t>PEFR &lt; 60% of the predicted normal or of personal best value 15–30 minutes after maximum nebulisation therapy.</w:t>
      </w:r>
    </w:p>
    <w:p w14:paraId="235568CC" w14:textId="77777777" w:rsidR="00CC2E54" w:rsidRPr="0028353C" w:rsidRDefault="00CC2E54" w:rsidP="00CC2E54">
      <w:pPr>
        <w:pStyle w:val="Paragraphbulletlist-level1"/>
        <w:rPr>
          <w:lang w:val="en-ZA"/>
        </w:rPr>
      </w:pPr>
      <w:r w:rsidRPr="0028353C">
        <w:rPr>
          <w:lang w:val="en-ZA"/>
        </w:rPr>
        <w:t>Imminent respiratory failure or requirement for respiratory support.</w:t>
      </w:r>
    </w:p>
    <w:p w14:paraId="1C65D654" w14:textId="77777777" w:rsidR="00CC2E54" w:rsidRDefault="00CC2E54" w:rsidP="00CC2E54">
      <w:pPr>
        <w:pStyle w:val="Paragraphbulletlist-level1"/>
        <w:numPr>
          <w:ilvl w:val="0"/>
          <w:numId w:val="0"/>
        </w:numPr>
        <w:rPr>
          <w:lang w:val="en-ZA"/>
        </w:rPr>
      </w:pPr>
    </w:p>
    <w:p w14:paraId="59E084CC" w14:textId="77777777" w:rsidR="00CC2E54" w:rsidRPr="0028353C" w:rsidRDefault="00CC2E54" w:rsidP="00CC2E54">
      <w:pPr>
        <w:pStyle w:val="Paragraphtext"/>
        <w:rPr>
          <w:lang w:val="en-ZA"/>
        </w:rPr>
      </w:pPr>
      <w:r w:rsidRPr="0028353C">
        <w:rPr>
          <w:lang w:val="en-ZA"/>
        </w:rPr>
        <w:t>A lower threshold for admission is appropriate in patients:</w:t>
      </w:r>
    </w:p>
    <w:p w14:paraId="1553686B" w14:textId="77777777" w:rsidR="00CC2E54" w:rsidRPr="0028353C" w:rsidRDefault="00CC2E54" w:rsidP="00CC2E54">
      <w:pPr>
        <w:pStyle w:val="Paragraphbulletlist-level1"/>
        <w:rPr>
          <w:lang w:val="en-ZA"/>
        </w:rPr>
      </w:pPr>
      <w:r w:rsidRPr="0028353C">
        <w:rPr>
          <w:lang w:val="en-ZA"/>
        </w:rPr>
        <w:t>seen in the afternoon or evening, rather than earlier in the day;</w:t>
      </w:r>
    </w:p>
    <w:p w14:paraId="3BD99056" w14:textId="77777777" w:rsidR="00CC2E54" w:rsidRPr="0028353C" w:rsidRDefault="00CC2E54" w:rsidP="00CC2E54">
      <w:pPr>
        <w:pStyle w:val="Paragraphbulletlist-level1"/>
        <w:rPr>
          <w:lang w:val="en-ZA"/>
        </w:rPr>
      </w:pPr>
      <w:r w:rsidRPr="0028353C">
        <w:rPr>
          <w:lang w:val="en-ZA"/>
        </w:rPr>
        <w:t>with recent onset of nocturnal symptoms or aggravation of symptoms;</w:t>
      </w:r>
    </w:p>
    <w:p w14:paraId="24830750" w14:textId="77777777" w:rsidR="00CC2E54" w:rsidRPr="0028353C" w:rsidRDefault="00CC2E54" w:rsidP="00CC2E54">
      <w:pPr>
        <w:pStyle w:val="Paragraphbulletlist-level1"/>
        <w:rPr>
          <w:lang w:val="en-ZA"/>
        </w:rPr>
      </w:pPr>
      <w:proofErr w:type="gramStart"/>
      <w:r w:rsidRPr="0028353C">
        <w:rPr>
          <w:lang w:val="en-ZA"/>
        </w:rPr>
        <w:t>or</w:t>
      </w:r>
      <w:proofErr w:type="gramEnd"/>
      <w:r w:rsidRPr="0028353C">
        <w:rPr>
          <w:lang w:val="en-ZA"/>
        </w:rPr>
        <w:t xml:space="preserve"> with previous severe attacks, especially if the onset was rapid.</w:t>
      </w:r>
    </w:p>
    <w:p w14:paraId="5B7D8265" w14:textId="3DEFDC5B" w:rsidR="004568BA" w:rsidRPr="0028477E" w:rsidRDefault="004568BA" w:rsidP="004568BA">
      <w:pPr>
        <w:pStyle w:val="Heading3"/>
      </w:pPr>
      <w:bookmarkStart w:id="13" w:name="_Toc235435505"/>
      <w:r>
        <w:lastRenderedPageBreak/>
        <w:t>Acute asthma</w:t>
      </w:r>
      <w:r w:rsidR="00CC2E54">
        <w:t xml:space="preserve"> EXACERBATION</w:t>
      </w:r>
      <w:r>
        <w:t>, CHILDREN</w:t>
      </w:r>
      <w:r w:rsidR="00CC2E54">
        <w:t xml:space="preserve"> </w:t>
      </w:r>
      <w:r w:rsidR="00CC2E54">
        <w:rPr>
          <w:rFonts w:cs="Arial"/>
        </w:rPr>
        <w:t>≤</w:t>
      </w:r>
      <w:r w:rsidR="00CC2E54">
        <w:t xml:space="preserve"> 11 years</w:t>
      </w:r>
      <w:bookmarkEnd w:id="13"/>
      <w:r>
        <w:fldChar w:fldCharType="begin"/>
      </w:r>
      <w:r>
        <w:instrText xml:space="preserve"> XE "</w:instrText>
      </w:r>
      <w:r w:rsidRPr="004A0AEB">
        <w:instrText>Acute asthma &amp; acute exacerbation of COPD</w:instrText>
      </w:r>
      <w:r>
        <w:instrText xml:space="preserve">" </w:instrText>
      </w:r>
      <w:r w:rsidRPr="00FB2686">
        <w:instrText xml:space="preserve">\f “c” </w:instrText>
      </w:r>
      <w:r>
        <w:fldChar w:fldCharType="end"/>
      </w:r>
    </w:p>
    <w:p w14:paraId="02CABA4D" w14:textId="77777777" w:rsidR="00B610B4" w:rsidRDefault="00B610B4" w:rsidP="00FF01A9">
      <w:pPr>
        <w:pStyle w:val="NoSpacing"/>
        <w:rPr>
          <w:b/>
        </w:rPr>
      </w:pPr>
    </w:p>
    <w:p w14:paraId="348F72CA" w14:textId="083C0CFB" w:rsidR="00C40BA5" w:rsidRPr="00C032AF" w:rsidRDefault="00B610B4" w:rsidP="00FF01A9">
      <w:pPr>
        <w:pStyle w:val="NoSpacing"/>
        <w:rPr>
          <w:b/>
          <w:sz w:val="20"/>
          <w:szCs w:val="20"/>
        </w:rPr>
      </w:pPr>
      <w:r w:rsidRPr="00C032AF">
        <w:rPr>
          <w:b/>
          <w:sz w:val="20"/>
          <w:szCs w:val="20"/>
        </w:rPr>
        <w:t>DESCRIPTION</w:t>
      </w:r>
    </w:p>
    <w:p w14:paraId="39CE5591" w14:textId="38179F00" w:rsidR="00CC2E54" w:rsidRDefault="00CC2E54" w:rsidP="00CC2E54">
      <w:pPr>
        <w:rPr>
          <w:rFonts w:cs="Arial"/>
        </w:rPr>
      </w:pPr>
      <w:r w:rsidRPr="0030735A">
        <w:rPr>
          <w:rFonts w:cs="Arial"/>
        </w:rPr>
        <w:t>An acute or sub-acute episode of progressively worsening wheeze, cough, shortness of breath and/or chest tightness. This includes a first presentation of wheeze</w:t>
      </w:r>
      <w:r w:rsidR="00934663">
        <w:rPr>
          <w:rFonts w:cs="Arial"/>
        </w:rPr>
        <w:t>,</w:t>
      </w:r>
      <w:r w:rsidRPr="0030735A">
        <w:rPr>
          <w:rFonts w:cs="Arial"/>
        </w:rPr>
        <w:t xml:space="preserve"> as well as an exacerbation unresponsive to </w:t>
      </w:r>
      <w:r w:rsidR="006C23B6">
        <w:rPr>
          <w:rFonts w:cs="Arial"/>
        </w:rPr>
        <w:t xml:space="preserve">previously effective </w:t>
      </w:r>
      <w:r w:rsidRPr="0030735A">
        <w:rPr>
          <w:rFonts w:cs="Arial"/>
        </w:rPr>
        <w:t>bronchodilator therapy</w:t>
      </w:r>
      <w:r w:rsidR="00934663">
        <w:rPr>
          <w:rFonts w:cs="Arial"/>
        </w:rPr>
        <w:t xml:space="preserve"> in a child</w:t>
      </w:r>
      <w:r w:rsidRPr="0030735A">
        <w:rPr>
          <w:rFonts w:cs="Arial"/>
        </w:rPr>
        <w:t xml:space="preserve"> diagnosed with asthma.</w:t>
      </w:r>
    </w:p>
    <w:p w14:paraId="4275B13C" w14:textId="77777777" w:rsidR="00CC2E54" w:rsidRDefault="00CC2E54" w:rsidP="00CC2E54">
      <w:pPr>
        <w:pStyle w:val="NoSpacing"/>
        <w:rPr>
          <w:b/>
        </w:rPr>
      </w:pPr>
    </w:p>
    <w:p w14:paraId="13A5276F" w14:textId="77777777" w:rsidR="00CC2E54" w:rsidRPr="00C032AF" w:rsidRDefault="00CC2E54" w:rsidP="00CC2E54">
      <w:pPr>
        <w:pStyle w:val="NoSpacing"/>
        <w:rPr>
          <w:b/>
          <w:sz w:val="20"/>
          <w:szCs w:val="20"/>
        </w:rPr>
      </w:pPr>
      <w:r w:rsidRPr="00C032AF">
        <w:rPr>
          <w:b/>
          <w:sz w:val="20"/>
          <w:szCs w:val="20"/>
        </w:rPr>
        <w:t>DIAGNOSIS</w:t>
      </w:r>
    </w:p>
    <w:p w14:paraId="34ED19CB" w14:textId="77777777" w:rsidR="00CC2E54" w:rsidRPr="0025440A" w:rsidRDefault="00CC2E54" w:rsidP="00CC2E54">
      <w:pPr>
        <w:tabs>
          <w:tab w:val="left" w:pos="113"/>
        </w:tabs>
        <w:rPr>
          <w:rFonts w:eastAsia="Times New Roman" w:cs="Arial"/>
          <w:szCs w:val="20"/>
        </w:rPr>
      </w:pPr>
      <w:r w:rsidRPr="0025440A">
        <w:rPr>
          <w:rFonts w:eastAsia="Times New Roman" w:cs="Arial"/>
          <w:szCs w:val="20"/>
        </w:rPr>
        <w:t>Clinical signs include:</w:t>
      </w:r>
    </w:p>
    <w:tbl>
      <w:tblPr>
        <w:tblW w:w="0" w:type="auto"/>
        <w:tblLayout w:type="fixed"/>
        <w:tblLook w:val="0000" w:firstRow="0" w:lastRow="0" w:firstColumn="0" w:lastColumn="0" w:noHBand="0" w:noVBand="0"/>
      </w:tblPr>
      <w:tblGrid>
        <w:gridCol w:w="3170"/>
        <w:gridCol w:w="3170"/>
      </w:tblGrid>
      <w:tr w:rsidR="00CC2E54" w:rsidRPr="0025440A" w14:paraId="78F2D114" w14:textId="77777777" w:rsidTr="00CC2E54">
        <w:tc>
          <w:tcPr>
            <w:tcW w:w="3170" w:type="dxa"/>
          </w:tcPr>
          <w:p w14:paraId="070350B3" w14:textId="77777777" w:rsidR="00CC2E54" w:rsidRPr="0025440A" w:rsidRDefault="00CC2E54" w:rsidP="00643A42">
            <w:pPr>
              <w:numPr>
                <w:ilvl w:val="0"/>
                <w:numId w:val="49"/>
              </w:numPr>
              <w:autoSpaceDE w:val="0"/>
              <w:autoSpaceDN w:val="0"/>
              <w:adjustRightInd w:val="0"/>
              <w:spacing w:before="0" w:after="0"/>
              <w:rPr>
                <w:rFonts w:eastAsia="HelveticaNeueLTStd-Cn" w:cs="Arial"/>
              </w:rPr>
            </w:pPr>
            <w:r w:rsidRPr="0025440A">
              <w:rPr>
                <w:rFonts w:eastAsia="HelveticaNeueLTStd-Cn" w:cs="Arial"/>
              </w:rPr>
              <w:t>intense wheezing,</w:t>
            </w:r>
          </w:p>
        </w:tc>
        <w:tc>
          <w:tcPr>
            <w:tcW w:w="3170" w:type="dxa"/>
          </w:tcPr>
          <w:p w14:paraId="253B8F3D" w14:textId="77777777" w:rsidR="00CC2E54" w:rsidRPr="0025440A" w:rsidRDefault="00CC2E54" w:rsidP="00643A42">
            <w:pPr>
              <w:numPr>
                <w:ilvl w:val="0"/>
                <w:numId w:val="49"/>
              </w:numPr>
              <w:autoSpaceDE w:val="0"/>
              <w:autoSpaceDN w:val="0"/>
              <w:adjustRightInd w:val="0"/>
              <w:spacing w:before="0" w:after="0"/>
              <w:rPr>
                <w:rFonts w:eastAsia="HelveticaNeueLTStd-Cn" w:cs="Arial"/>
              </w:rPr>
            </w:pPr>
            <w:r w:rsidRPr="0025440A">
              <w:rPr>
                <w:rFonts w:eastAsia="HelveticaNeueLTStd-Cn" w:cs="Arial"/>
              </w:rPr>
              <w:t>decreased air entry,</w:t>
            </w:r>
          </w:p>
        </w:tc>
      </w:tr>
      <w:tr w:rsidR="00CC2E54" w:rsidRPr="0025440A" w14:paraId="25367A39" w14:textId="77777777" w:rsidTr="00CC2E54">
        <w:tc>
          <w:tcPr>
            <w:tcW w:w="3170" w:type="dxa"/>
          </w:tcPr>
          <w:p w14:paraId="164BD5C4" w14:textId="77777777" w:rsidR="00CC2E54" w:rsidRPr="0025440A" w:rsidRDefault="00CC2E54" w:rsidP="00643A42">
            <w:pPr>
              <w:numPr>
                <w:ilvl w:val="0"/>
                <w:numId w:val="49"/>
              </w:numPr>
              <w:autoSpaceDE w:val="0"/>
              <w:autoSpaceDN w:val="0"/>
              <w:adjustRightInd w:val="0"/>
              <w:spacing w:before="0" w:after="0"/>
              <w:rPr>
                <w:rFonts w:eastAsia="HelveticaNeueLTStd-Cn" w:cs="Arial"/>
              </w:rPr>
            </w:pPr>
            <w:r w:rsidRPr="0025440A">
              <w:rPr>
                <w:rFonts w:eastAsia="HelveticaNeueLTStd-Cn" w:cs="Arial"/>
              </w:rPr>
              <w:t>hyperinflation,</w:t>
            </w:r>
          </w:p>
        </w:tc>
        <w:tc>
          <w:tcPr>
            <w:tcW w:w="3170" w:type="dxa"/>
          </w:tcPr>
          <w:p w14:paraId="76549073" w14:textId="77777777" w:rsidR="00CC2E54" w:rsidRPr="0025440A" w:rsidRDefault="00CC2E54" w:rsidP="00643A42">
            <w:pPr>
              <w:numPr>
                <w:ilvl w:val="0"/>
                <w:numId w:val="49"/>
              </w:numPr>
              <w:autoSpaceDE w:val="0"/>
              <w:autoSpaceDN w:val="0"/>
              <w:adjustRightInd w:val="0"/>
              <w:spacing w:before="0" w:after="0"/>
              <w:rPr>
                <w:rFonts w:eastAsia="HelveticaNeueLTStd-Cn" w:cs="Arial"/>
              </w:rPr>
            </w:pPr>
            <w:r w:rsidRPr="0025440A">
              <w:rPr>
                <w:rFonts w:eastAsia="HelveticaNeueLTStd-Cn" w:cs="Arial"/>
              </w:rPr>
              <w:t>dyspnoea,</w:t>
            </w:r>
          </w:p>
        </w:tc>
      </w:tr>
      <w:tr w:rsidR="00CC2E54" w:rsidRPr="0025440A" w14:paraId="2061A33B" w14:textId="77777777" w:rsidTr="00CC2E54">
        <w:tc>
          <w:tcPr>
            <w:tcW w:w="3170" w:type="dxa"/>
          </w:tcPr>
          <w:p w14:paraId="35FBACA8" w14:textId="77777777" w:rsidR="00CC2E54" w:rsidRPr="0025440A" w:rsidRDefault="00CC2E54" w:rsidP="00643A42">
            <w:pPr>
              <w:numPr>
                <w:ilvl w:val="0"/>
                <w:numId w:val="49"/>
              </w:numPr>
              <w:autoSpaceDE w:val="0"/>
              <w:autoSpaceDN w:val="0"/>
              <w:adjustRightInd w:val="0"/>
              <w:spacing w:before="0" w:after="0"/>
              <w:rPr>
                <w:rFonts w:eastAsia="HelveticaNeueLTStd-Cn" w:cs="Arial"/>
              </w:rPr>
            </w:pPr>
            <w:proofErr w:type="spellStart"/>
            <w:r w:rsidRPr="0025440A">
              <w:rPr>
                <w:rFonts w:eastAsia="HelveticaNeueLTStd-Cn" w:cs="Arial"/>
              </w:rPr>
              <w:t>tachypnoea</w:t>
            </w:r>
            <w:proofErr w:type="spellEnd"/>
            <w:r w:rsidRPr="0025440A">
              <w:rPr>
                <w:rFonts w:eastAsia="HelveticaNeueLTStd-Cn" w:cs="Arial"/>
              </w:rPr>
              <w:t>,</w:t>
            </w:r>
          </w:p>
        </w:tc>
        <w:tc>
          <w:tcPr>
            <w:tcW w:w="3170" w:type="dxa"/>
          </w:tcPr>
          <w:p w14:paraId="131B7B9B" w14:textId="77777777" w:rsidR="00CC2E54" w:rsidRPr="0025440A" w:rsidRDefault="00CC2E54" w:rsidP="00643A42">
            <w:pPr>
              <w:numPr>
                <w:ilvl w:val="0"/>
                <w:numId w:val="49"/>
              </w:numPr>
              <w:autoSpaceDE w:val="0"/>
              <w:autoSpaceDN w:val="0"/>
              <w:adjustRightInd w:val="0"/>
              <w:spacing w:before="0" w:after="0"/>
              <w:rPr>
                <w:rFonts w:eastAsia="HelveticaNeueLTStd-Cn" w:cs="Arial"/>
              </w:rPr>
            </w:pPr>
            <w:r w:rsidRPr="0025440A">
              <w:rPr>
                <w:rFonts w:eastAsia="HelveticaNeueLTStd-Cn" w:cs="Arial"/>
              </w:rPr>
              <w:t>tachycardia,</w:t>
            </w:r>
          </w:p>
        </w:tc>
      </w:tr>
      <w:tr w:rsidR="00CC2E54" w:rsidRPr="0025440A" w14:paraId="7BE044F6" w14:textId="77777777" w:rsidTr="00CC2E54">
        <w:tc>
          <w:tcPr>
            <w:tcW w:w="3170" w:type="dxa"/>
          </w:tcPr>
          <w:p w14:paraId="5CBFD191" w14:textId="77777777" w:rsidR="00CC2E54" w:rsidRPr="0025440A" w:rsidRDefault="00CC2E54" w:rsidP="00643A42">
            <w:pPr>
              <w:numPr>
                <w:ilvl w:val="0"/>
                <w:numId w:val="49"/>
              </w:numPr>
              <w:autoSpaceDE w:val="0"/>
              <w:autoSpaceDN w:val="0"/>
              <w:adjustRightInd w:val="0"/>
              <w:spacing w:before="0" w:after="0"/>
              <w:rPr>
                <w:rFonts w:eastAsia="HelveticaNeueLTStd-Cn" w:cs="Arial"/>
              </w:rPr>
            </w:pPr>
            <w:proofErr w:type="spellStart"/>
            <w:r w:rsidRPr="0025440A">
              <w:rPr>
                <w:rFonts w:eastAsia="HelveticaNeueLTStd-Cn" w:cs="Arial"/>
              </w:rPr>
              <w:t>hypoxaemia</w:t>
            </w:r>
            <w:proofErr w:type="spellEnd"/>
            <w:r w:rsidRPr="0025440A">
              <w:rPr>
                <w:rFonts w:eastAsia="HelveticaNeueLTStd-Cn" w:cs="Arial"/>
              </w:rPr>
              <w:t>,</w:t>
            </w:r>
          </w:p>
        </w:tc>
        <w:tc>
          <w:tcPr>
            <w:tcW w:w="3170" w:type="dxa"/>
          </w:tcPr>
          <w:p w14:paraId="45D79E4A" w14:textId="77777777" w:rsidR="00CC2E54" w:rsidRPr="0025440A" w:rsidRDefault="00CC2E54" w:rsidP="00643A42">
            <w:pPr>
              <w:numPr>
                <w:ilvl w:val="0"/>
                <w:numId w:val="49"/>
              </w:numPr>
              <w:autoSpaceDE w:val="0"/>
              <w:autoSpaceDN w:val="0"/>
              <w:adjustRightInd w:val="0"/>
              <w:spacing w:before="0" w:after="0"/>
              <w:rPr>
                <w:rFonts w:eastAsia="HelveticaNeueLTStd-Cn" w:cs="Arial"/>
              </w:rPr>
            </w:pPr>
            <w:r w:rsidRPr="0025440A">
              <w:rPr>
                <w:rFonts w:eastAsia="HelveticaNeueLTStd-Cn" w:cs="Arial"/>
              </w:rPr>
              <w:t>anxiety,</w:t>
            </w:r>
          </w:p>
        </w:tc>
      </w:tr>
      <w:tr w:rsidR="00CC2E54" w:rsidRPr="0025440A" w14:paraId="1E271508" w14:textId="77777777" w:rsidTr="00CC2E54">
        <w:tc>
          <w:tcPr>
            <w:tcW w:w="3170" w:type="dxa"/>
          </w:tcPr>
          <w:p w14:paraId="65C28787" w14:textId="77777777" w:rsidR="00CC2E54" w:rsidRPr="0025440A" w:rsidRDefault="00CC2E54" w:rsidP="00643A42">
            <w:pPr>
              <w:numPr>
                <w:ilvl w:val="0"/>
                <w:numId w:val="49"/>
              </w:numPr>
              <w:autoSpaceDE w:val="0"/>
              <w:autoSpaceDN w:val="0"/>
              <w:adjustRightInd w:val="0"/>
              <w:spacing w:before="0" w:after="0"/>
              <w:rPr>
                <w:rFonts w:eastAsia="HelveticaNeueLTStd-Cn" w:cs="Arial"/>
              </w:rPr>
            </w:pPr>
            <w:r w:rsidRPr="0025440A">
              <w:rPr>
                <w:rFonts w:eastAsia="HelveticaNeueLTStd-Cn" w:cs="Arial"/>
              </w:rPr>
              <w:t>restlessness,</w:t>
            </w:r>
          </w:p>
        </w:tc>
        <w:tc>
          <w:tcPr>
            <w:tcW w:w="3170" w:type="dxa"/>
          </w:tcPr>
          <w:p w14:paraId="72D6311D" w14:textId="77777777" w:rsidR="00CC2E54" w:rsidRPr="0025440A" w:rsidRDefault="00CC2E54" w:rsidP="00643A42">
            <w:pPr>
              <w:numPr>
                <w:ilvl w:val="0"/>
                <w:numId w:val="49"/>
              </w:numPr>
              <w:autoSpaceDE w:val="0"/>
              <w:autoSpaceDN w:val="0"/>
              <w:adjustRightInd w:val="0"/>
              <w:spacing w:before="0" w:after="0"/>
              <w:rPr>
                <w:rFonts w:eastAsia="HelveticaNeueLTStd-Cn" w:cs="Arial"/>
              </w:rPr>
            </w:pPr>
            <w:r w:rsidRPr="0025440A">
              <w:rPr>
                <w:rFonts w:eastAsia="HelveticaNeueLTStd-Cn" w:cs="Arial"/>
              </w:rPr>
              <w:t xml:space="preserve">palpable </w:t>
            </w:r>
            <w:proofErr w:type="spellStart"/>
            <w:r w:rsidRPr="0025440A">
              <w:rPr>
                <w:rFonts w:eastAsia="HelveticaNeueLTStd-Cn" w:cs="Arial"/>
              </w:rPr>
              <w:t>pulsus</w:t>
            </w:r>
            <w:proofErr w:type="spellEnd"/>
            <w:r w:rsidRPr="0025440A">
              <w:rPr>
                <w:rFonts w:eastAsia="HelveticaNeueLTStd-Cn" w:cs="Arial"/>
              </w:rPr>
              <w:t xml:space="preserve"> </w:t>
            </w:r>
            <w:proofErr w:type="spellStart"/>
            <w:r w:rsidRPr="0025440A">
              <w:rPr>
                <w:rFonts w:eastAsia="HelveticaNeueLTStd-Cn" w:cs="Arial"/>
              </w:rPr>
              <w:t>paradoxus</w:t>
            </w:r>
            <w:proofErr w:type="spellEnd"/>
            <w:r w:rsidRPr="0025440A">
              <w:rPr>
                <w:rFonts w:eastAsia="HelveticaNeueLTStd-Cn" w:cs="Arial"/>
              </w:rPr>
              <w:t>,</w:t>
            </w:r>
          </w:p>
        </w:tc>
      </w:tr>
      <w:tr w:rsidR="00CC2E54" w:rsidRPr="0025440A" w14:paraId="19B9C314" w14:textId="77777777" w:rsidTr="00CC2E54">
        <w:tc>
          <w:tcPr>
            <w:tcW w:w="3170" w:type="dxa"/>
          </w:tcPr>
          <w:p w14:paraId="5C5E922C" w14:textId="77777777" w:rsidR="00CC2E54" w:rsidRPr="0025440A" w:rsidRDefault="00CC2E54" w:rsidP="00643A42">
            <w:pPr>
              <w:numPr>
                <w:ilvl w:val="0"/>
                <w:numId w:val="49"/>
              </w:numPr>
              <w:autoSpaceDE w:val="0"/>
              <w:autoSpaceDN w:val="0"/>
              <w:adjustRightInd w:val="0"/>
              <w:spacing w:before="0" w:after="0"/>
              <w:rPr>
                <w:rFonts w:eastAsia="HelveticaNeueLTStd-Cn" w:cs="Arial"/>
              </w:rPr>
            </w:pPr>
            <w:r w:rsidRPr="0025440A">
              <w:rPr>
                <w:rFonts w:eastAsia="HelveticaNeueLTStd-Cn" w:cs="Arial"/>
              </w:rPr>
              <w:t>difficulty or inability to talk or feed,</w:t>
            </w:r>
          </w:p>
        </w:tc>
        <w:tc>
          <w:tcPr>
            <w:tcW w:w="3170" w:type="dxa"/>
          </w:tcPr>
          <w:p w14:paraId="331A79A7" w14:textId="77777777" w:rsidR="00CC2E54" w:rsidRPr="0025440A" w:rsidRDefault="00CC2E54" w:rsidP="00643A42">
            <w:pPr>
              <w:numPr>
                <w:ilvl w:val="0"/>
                <w:numId w:val="49"/>
              </w:numPr>
              <w:autoSpaceDE w:val="0"/>
              <w:autoSpaceDN w:val="0"/>
              <w:adjustRightInd w:val="0"/>
              <w:spacing w:before="0" w:after="0"/>
              <w:rPr>
                <w:rFonts w:eastAsia="HelveticaNeueLTStd-Cn" w:cs="Arial"/>
              </w:rPr>
            </w:pPr>
            <w:proofErr w:type="gramStart"/>
            <w:r w:rsidRPr="0025440A">
              <w:rPr>
                <w:rFonts w:eastAsia="HelveticaNeueLTStd-Cn" w:cs="Arial"/>
              </w:rPr>
              <w:t>reduced</w:t>
            </w:r>
            <w:proofErr w:type="gramEnd"/>
            <w:r w:rsidRPr="0025440A">
              <w:rPr>
                <w:rFonts w:eastAsia="HelveticaNeueLTStd-Cn" w:cs="Arial"/>
              </w:rPr>
              <w:t xml:space="preserve"> peak flow rate.</w:t>
            </w:r>
          </w:p>
        </w:tc>
      </w:tr>
    </w:tbl>
    <w:p w14:paraId="067D8DB7" w14:textId="77777777" w:rsidR="00CC2E54" w:rsidRPr="0025440A" w:rsidRDefault="00CC2E54" w:rsidP="00CC2E54">
      <w:pPr>
        <w:rPr>
          <w:rFonts w:eastAsia="Times New Roman" w:cs="Arial"/>
          <w:szCs w:val="20"/>
        </w:rPr>
      </w:pPr>
    </w:p>
    <w:p w14:paraId="19B268D8" w14:textId="77777777" w:rsidR="00CC2E54" w:rsidRPr="0025440A" w:rsidRDefault="00CC2E54" w:rsidP="00CC2E54">
      <w:pPr>
        <w:ind w:left="85"/>
        <w:rPr>
          <w:rFonts w:eastAsia="Times New Roman" w:cs="Arial"/>
          <w:spacing w:val="-2"/>
          <w:szCs w:val="20"/>
        </w:rPr>
      </w:pPr>
      <w:r w:rsidRPr="0025440A">
        <w:rPr>
          <w:rFonts w:eastAsia="Times New Roman" w:cs="Arial"/>
          <w:spacing w:val="-2"/>
          <w:szCs w:val="20"/>
        </w:rPr>
        <w:t>The following are danger signs in acute, severe asthma and require referral:</w:t>
      </w:r>
    </w:p>
    <w:tbl>
      <w:tblPr>
        <w:tblW w:w="6578" w:type="dxa"/>
        <w:tblInd w:w="85" w:type="dxa"/>
        <w:tblLayout w:type="fixed"/>
        <w:tblLook w:val="0000" w:firstRow="0" w:lastRow="0" w:firstColumn="0" w:lastColumn="0" w:noHBand="0" w:noVBand="0"/>
      </w:tblPr>
      <w:tblGrid>
        <w:gridCol w:w="3425"/>
        <w:gridCol w:w="3153"/>
      </w:tblGrid>
      <w:tr w:rsidR="00CC2E54" w:rsidRPr="0025440A" w14:paraId="7A493931" w14:textId="77777777" w:rsidTr="00CC2E54">
        <w:tc>
          <w:tcPr>
            <w:tcW w:w="3425" w:type="dxa"/>
          </w:tcPr>
          <w:p w14:paraId="6C6CE542" w14:textId="77777777" w:rsidR="00CC2E54" w:rsidRPr="0025440A" w:rsidRDefault="00CC2E54" w:rsidP="00643A42">
            <w:pPr>
              <w:numPr>
                <w:ilvl w:val="0"/>
                <w:numId w:val="49"/>
              </w:numPr>
              <w:autoSpaceDE w:val="0"/>
              <w:autoSpaceDN w:val="0"/>
              <w:adjustRightInd w:val="0"/>
              <w:spacing w:before="0" w:after="0"/>
              <w:rPr>
                <w:rFonts w:eastAsia="HelveticaNeueLTStd-Cn" w:cs="Arial"/>
              </w:rPr>
            </w:pPr>
            <w:r w:rsidRPr="0025440A">
              <w:rPr>
                <w:rFonts w:eastAsia="HelveticaNeueLTStd-Cn" w:cs="Arial"/>
              </w:rPr>
              <w:t>restlessness,</w:t>
            </w:r>
          </w:p>
          <w:p w14:paraId="28A3F70F" w14:textId="77777777" w:rsidR="00CC2E54" w:rsidRPr="0025440A" w:rsidRDefault="00CC2E54" w:rsidP="00643A42">
            <w:pPr>
              <w:numPr>
                <w:ilvl w:val="0"/>
                <w:numId w:val="49"/>
              </w:numPr>
              <w:autoSpaceDE w:val="0"/>
              <w:autoSpaceDN w:val="0"/>
              <w:adjustRightInd w:val="0"/>
              <w:spacing w:before="0" w:after="0"/>
              <w:jc w:val="left"/>
              <w:rPr>
                <w:rFonts w:eastAsia="HelveticaNeueLTStd-Cn" w:cs="Arial"/>
              </w:rPr>
            </w:pPr>
            <w:r w:rsidRPr="0025440A">
              <w:rPr>
                <w:rFonts w:eastAsia="HelveticaNeueLTStd-Cn" w:cs="Arial"/>
                <w:spacing w:val="-2"/>
              </w:rPr>
              <w:t>disturbance in level of consciousness,</w:t>
            </w:r>
          </w:p>
        </w:tc>
        <w:tc>
          <w:tcPr>
            <w:tcW w:w="3153" w:type="dxa"/>
          </w:tcPr>
          <w:p w14:paraId="3549CB73" w14:textId="77777777" w:rsidR="00CC2E54" w:rsidRPr="0025440A" w:rsidRDefault="00CC2E54" w:rsidP="00643A42">
            <w:pPr>
              <w:numPr>
                <w:ilvl w:val="0"/>
                <w:numId w:val="49"/>
              </w:numPr>
              <w:autoSpaceDE w:val="0"/>
              <w:autoSpaceDN w:val="0"/>
              <w:adjustRightInd w:val="0"/>
              <w:spacing w:before="0" w:after="0"/>
              <w:rPr>
                <w:rFonts w:eastAsia="HelveticaNeueLTStd-Cn" w:cs="Arial"/>
              </w:rPr>
            </w:pPr>
            <w:r w:rsidRPr="0025440A">
              <w:rPr>
                <w:rFonts w:eastAsia="HelveticaNeueLTStd-Cn" w:cs="Arial"/>
              </w:rPr>
              <w:t>PEFR &lt; </w:t>
            </w:r>
            <w:r>
              <w:rPr>
                <w:rFonts w:eastAsia="HelveticaNeueLTStd-Cn" w:cs="Arial"/>
              </w:rPr>
              <w:t>5</w:t>
            </w:r>
            <w:r w:rsidRPr="0025440A">
              <w:rPr>
                <w:rFonts w:eastAsia="HelveticaNeueLTStd-Cn" w:cs="Arial"/>
              </w:rPr>
              <w:t>0% of predicted value,</w:t>
            </w:r>
          </w:p>
          <w:p w14:paraId="6B0EBBD0" w14:textId="77777777" w:rsidR="00CC2E54" w:rsidRPr="0025440A" w:rsidRDefault="00CC2E54" w:rsidP="00643A42">
            <w:pPr>
              <w:numPr>
                <w:ilvl w:val="0"/>
                <w:numId w:val="49"/>
              </w:numPr>
              <w:autoSpaceDE w:val="0"/>
              <w:autoSpaceDN w:val="0"/>
              <w:adjustRightInd w:val="0"/>
              <w:spacing w:before="0" w:after="0"/>
              <w:jc w:val="left"/>
              <w:rPr>
                <w:rFonts w:eastAsia="HelveticaNeueLTStd-Cn" w:cs="Arial"/>
              </w:rPr>
            </w:pPr>
            <w:r w:rsidRPr="0025440A">
              <w:rPr>
                <w:rFonts w:eastAsia="HelveticaNeueLTStd-Cn" w:cs="Arial"/>
              </w:rPr>
              <w:t>decreasing oxygen saturation</w:t>
            </w:r>
          </w:p>
          <w:p w14:paraId="2F480DE1" w14:textId="77777777" w:rsidR="00CC2E54" w:rsidRPr="0025440A" w:rsidRDefault="00CC2E54" w:rsidP="00CC2E54">
            <w:pPr>
              <w:autoSpaceDE w:val="0"/>
              <w:autoSpaceDN w:val="0"/>
              <w:adjustRightInd w:val="0"/>
              <w:spacing w:after="0"/>
              <w:ind w:left="360"/>
              <w:rPr>
                <w:rFonts w:eastAsia="HelveticaNeueLTStd-Cn" w:cs="Arial"/>
              </w:rPr>
            </w:pPr>
            <w:r w:rsidRPr="0025440A">
              <w:rPr>
                <w:rFonts w:eastAsia="HelveticaNeueLTStd-Cn" w:cs="Arial"/>
              </w:rPr>
              <w:t>&lt; </w:t>
            </w:r>
            <w:r>
              <w:rPr>
                <w:rFonts w:eastAsia="HelveticaNeueLTStd-Cn" w:cs="Arial"/>
              </w:rPr>
              <w:t>90</w:t>
            </w:r>
            <w:r w:rsidRPr="0025440A">
              <w:rPr>
                <w:rFonts w:eastAsia="HelveticaNeueLTStd-Cn" w:cs="Arial"/>
              </w:rPr>
              <w:t>%,</w:t>
            </w:r>
          </w:p>
        </w:tc>
      </w:tr>
      <w:tr w:rsidR="00CC2E54" w:rsidRPr="0025440A" w14:paraId="147EAE22" w14:textId="77777777" w:rsidTr="00CC2E54">
        <w:trPr>
          <w:trHeight w:val="172"/>
        </w:trPr>
        <w:tc>
          <w:tcPr>
            <w:tcW w:w="3425" w:type="dxa"/>
          </w:tcPr>
          <w:p w14:paraId="6623FF70" w14:textId="77777777" w:rsidR="00CC2E54" w:rsidRPr="0025440A" w:rsidRDefault="00CC2E54" w:rsidP="00643A42">
            <w:pPr>
              <w:numPr>
                <w:ilvl w:val="0"/>
                <w:numId w:val="49"/>
              </w:numPr>
              <w:autoSpaceDE w:val="0"/>
              <w:autoSpaceDN w:val="0"/>
              <w:adjustRightInd w:val="0"/>
              <w:spacing w:before="0" w:after="0"/>
              <w:rPr>
                <w:rFonts w:eastAsia="HelveticaNeueLTStd-Cn" w:cs="Arial"/>
              </w:rPr>
            </w:pPr>
            <w:r w:rsidRPr="0025440A">
              <w:rPr>
                <w:rFonts w:eastAsia="HelveticaNeueLTStd-Cn" w:cs="Arial"/>
              </w:rPr>
              <w:t>rising P</w:t>
            </w:r>
            <w:r w:rsidRPr="0025440A">
              <w:rPr>
                <w:rFonts w:eastAsia="HelveticaNeueLTStd-Cn" w:cs="Times New Roman"/>
                <w:szCs w:val="24"/>
                <w:vertAlign w:val="subscript"/>
              </w:rPr>
              <w:t>a</w:t>
            </w:r>
            <w:r w:rsidRPr="0025440A">
              <w:rPr>
                <w:rFonts w:eastAsia="HelveticaNeueLTStd-Cn" w:cs="Arial"/>
              </w:rPr>
              <w:t>CO</w:t>
            </w:r>
            <w:r w:rsidRPr="0025440A">
              <w:rPr>
                <w:rFonts w:eastAsia="HelveticaNeueLTStd-Cn" w:cs="Arial"/>
                <w:vertAlign w:val="subscript"/>
              </w:rPr>
              <w:t>2</w:t>
            </w:r>
            <w:r w:rsidRPr="0025440A">
              <w:rPr>
                <w:rFonts w:eastAsia="HelveticaNeueLTStd-Cn" w:cs="Arial"/>
              </w:rPr>
              <w:t>,</w:t>
            </w:r>
          </w:p>
          <w:p w14:paraId="0E0B6899" w14:textId="77777777" w:rsidR="00CC2E54" w:rsidRPr="0025440A" w:rsidRDefault="00CC2E54" w:rsidP="00643A42">
            <w:pPr>
              <w:numPr>
                <w:ilvl w:val="0"/>
                <w:numId w:val="49"/>
              </w:numPr>
              <w:autoSpaceDE w:val="0"/>
              <w:autoSpaceDN w:val="0"/>
              <w:adjustRightInd w:val="0"/>
              <w:spacing w:before="0" w:after="0"/>
              <w:rPr>
                <w:rFonts w:eastAsia="HelveticaNeueLTStd-Cn" w:cs="Arial"/>
                <w:spacing w:val="-2"/>
              </w:rPr>
            </w:pPr>
            <w:r w:rsidRPr="0025440A">
              <w:rPr>
                <w:rFonts w:eastAsia="HelveticaNeueLTStd-Cn" w:cs="Arial"/>
              </w:rPr>
              <w:t>silent chest with auscultation,</w:t>
            </w:r>
          </w:p>
        </w:tc>
        <w:tc>
          <w:tcPr>
            <w:tcW w:w="3153" w:type="dxa"/>
          </w:tcPr>
          <w:p w14:paraId="66B86130" w14:textId="77777777" w:rsidR="00CC2E54" w:rsidRPr="0025440A" w:rsidRDefault="00CC2E54" w:rsidP="00643A42">
            <w:pPr>
              <w:numPr>
                <w:ilvl w:val="0"/>
                <w:numId w:val="49"/>
              </w:numPr>
              <w:autoSpaceDE w:val="0"/>
              <w:autoSpaceDN w:val="0"/>
              <w:adjustRightInd w:val="0"/>
              <w:spacing w:before="0" w:after="0"/>
              <w:rPr>
                <w:rFonts w:eastAsia="HelveticaNeueLTStd-Cn" w:cs="Arial"/>
              </w:rPr>
            </w:pPr>
            <w:r w:rsidRPr="0025440A">
              <w:rPr>
                <w:rFonts w:eastAsia="HelveticaNeueLTStd-Cn" w:cs="Arial"/>
              </w:rPr>
              <w:t xml:space="preserve">palpable </w:t>
            </w:r>
            <w:proofErr w:type="spellStart"/>
            <w:r w:rsidRPr="0025440A">
              <w:rPr>
                <w:rFonts w:eastAsia="HelveticaNeueLTStd-Cn" w:cs="Arial"/>
              </w:rPr>
              <w:t>pulsus</w:t>
            </w:r>
            <w:proofErr w:type="spellEnd"/>
            <w:r w:rsidRPr="0025440A">
              <w:rPr>
                <w:rFonts w:eastAsia="HelveticaNeueLTStd-Cn" w:cs="Arial"/>
              </w:rPr>
              <w:t xml:space="preserve"> </w:t>
            </w:r>
            <w:proofErr w:type="spellStart"/>
            <w:r w:rsidRPr="0025440A">
              <w:rPr>
                <w:rFonts w:eastAsia="HelveticaNeueLTStd-Cn" w:cs="Arial"/>
              </w:rPr>
              <w:t>paradoxus</w:t>
            </w:r>
            <w:proofErr w:type="spellEnd"/>
            <w:r w:rsidRPr="0025440A">
              <w:rPr>
                <w:rFonts w:eastAsia="HelveticaNeueLTStd-Cn" w:cs="Arial"/>
              </w:rPr>
              <w:t>,</w:t>
            </w:r>
          </w:p>
          <w:p w14:paraId="4A7563B3" w14:textId="77777777" w:rsidR="00CC2E54" w:rsidRPr="0025440A" w:rsidRDefault="00CC2E54" w:rsidP="00643A42">
            <w:pPr>
              <w:numPr>
                <w:ilvl w:val="0"/>
                <w:numId w:val="49"/>
              </w:numPr>
              <w:autoSpaceDE w:val="0"/>
              <w:autoSpaceDN w:val="0"/>
              <w:adjustRightInd w:val="0"/>
              <w:spacing w:before="0" w:after="0"/>
              <w:rPr>
                <w:rFonts w:eastAsia="HelveticaNeueLTStd-Cn" w:cs="Arial"/>
              </w:rPr>
            </w:pPr>
            <w:proofErr w:type="gramStart"/>
            <w:r w:rsidRPr="0025440A">
              <w:rPr>
                <w:rFonts w:eastAsia="HelveticaNeueLTStd-Cn" w:cs="Arial"/>
              </w:rPr>
              <w:t>chest</w:t>
            </w:r>
            <w:proofErr w:type="gramEnd"/>
            <w:r w:rsidRPr="0025440A">
              <w:rPr>
                <w:rFonts w:eastAsia="HelveticaNeueLTStd-Cn" w:cs="Arial"/>
              </w:rPr>
              <w:t xml:space="preserve"> pain (air leaks).</w:t>
            </w:r>
          </w:p>
        </w:tc>
      </w:tr>
    </w:tbl>
    <w:p w14:paraId="58364475" w14:textId="77777777" w:rsidR="00CC2E54" w:rsidRDefault="00CC2E54" w:rsidP="00CC2E54">
      <w:pPr>
        <w:pStyle w:val="NoSpacing"/>
        <w:rPr>
          <w:b/>
        </w:rPr>
      </w:pPr>
    </w:p>
    <w:p w14:paraId="63BF19DC" w14:textId="665129F5" w:rsidR="00CC2E54" w:rsidRPr="0025440A" w:rsidRDefault="00CC2E54" w:rsidP="00CC2E54">
      <w:pPr>
        <w:rPr>
          <w:rFonts w:cs="Arial"/>
          <w:b/>
        </w:rPr>
      </w:pPr>
      <w:r>
        <w:rPr>
          <w:rFonts w:cs="Arial"/>
          <w:b/>
        </w:rPr>
        <w:t>Table 17.4</w:t>
      </w:r>
      <w:r w:rsidRPr="0025440A">
        <w:rPr>
          <w:rFonts w:cs="Arial"/>
          <w:b/>
        </w:rPr>
        <w:t>: Classification of Severity of Acute Asthma Exacerbations</w:t>
      </w:r>
    </w:p>
    <w:tbl>
      <w:tblPr>
        <w:tblW w:w="5000" w:type="pct"/>
        <w:tblLayout w:type="fixed"/>
        <w:tblCellMar>
          <w:left w:w="56" w:type="dxa"/>
          <w:right w:w="56" w:type="dxa"/>
        </w:tblCellMar>
        <w:tblLook w:val="0000" w:firstRow="0" w:lastRow="0" w:firstColumn="0" w:lastColumn="0" w:noHBand="0" w:noVBand="0"/>
      </w:tblPr>
      <w:tblGrid>
        <w:gridCol w:w="1273"/>
        <w:gridCol w:w="2883"/>
        <w:gridCol w:w="2523"/>
      </w:tblGrid>
      <w:tr w:rsidR="00CC2E54" w:rsidRPr="00CC2E54" w14:paraId="41E1E67A" w14:textId="77777777" w:rsidTr="00CC2E54">
        <w:trPr>
          <w:cantSplit/>
          <w:tblHeader/>
        </w:trPr>
        <w:tc>
          <w:tcPr>
            <w:tcW w:w="953" w:type="pct"/>
            <w:tcBorders>
              <w:top w:val="single" w:sz="4" w:space="0" w:color="auto"/>
              <w:left w:val="single" w:sz="4" w:space="0" w:color="auto"/>
              <w:bottom w:val="single" w:sz="4" w:space="0" w:color="auto"/>
              <w:right w:val="single" w:sz="4" w:space="0" w:color="auto"/>
            </w:tcBorders>
            <w:shd w:val="pct10" w:color="auto" w:fill="FFFFFF"/>
            <w:vAlign w:val="center"/>
          </w:tcPr>
          <w:p w14:paraId="354FF8E5" w14:textId="77777777" w:rsidR="00CC2E54" w:rsidRPr="00CC2E54" w:rsidRDefault="00CC2E54" w:rsidP="00CC2E54">
            <w:pPr>
              <w:pStyle w:val="Paragraphtext"/>
              <w:jc w:val="center"/>
              <w:rPr>
                <w:b/>
                <w:bCs/>
                <w:sz w:val="16"/>
                <w:szCs w:val="16"/>
                <w:highlight w:val="yellow"/>
                <w:lang w:val="en-ZA"/>
              </w:rPr>
            </w:pPr>
          </w:p>
        </w:tc>
        <w:tc>
          <w:tcPr>
            <w:tcW w:w="2158" w:type="pct"/>
            <w:tcBorders>
              <w:top w:val="single" w:sz="4" w:space="0" w:color="auto"/>
              <w:left w:val="nil"/>
              <w:bottom w:val="single" w:sz="4" w:space="0" w:color="auto"/>
              <w:right w:val="single" w:sz="4" w:space="0" w:color="auto"/>
            </w:tcBorders>
            <w:shd w:val="pct10" w:color="auto" w:fill="FFFFFF"/>
            <w:vAlign w:val="center"/>
          </w:tcPr>
          <w:p w14:paraId="580C3937" w14:textId="77777777" w:rsidR="00CC2E54" w:rsidRPr="00CC2E54" w:rsidRDefault="00CC2E54" w:rsidP="00CC2E54">
            <w:pPr>
              <w:pStyle w:val="Paragraphtext"/>
              <w:jc w:val="center"/>
              <w:rPr>
                <w:b/>
                <w:bCs/>
                <w:sz w:val="16"/>
                <w:szCs w:val="16"/>
                <w:lang w:val="en-ZA"/>
              </w:rPr>
            </w:pPr>
            <w:r w:rsidRPr="00CC2E54">
              <w:rPr>
                <w:b/>
                <w:bCs/>
                <w:sz w:val="16"/>
                <w:szCs w:val="16"/>
                <w:lang w:val="en-ZA"/>
              </w:rPr>
              <w:t>Mild/Moderate</w:t>
            </w:r>
          </w:p>
        </w:tc>
        <w:tc>
          <w:tcPr>
            <w:tcW w:w="1889" w:type="pct"/>
            <w:tcBorders>
              <w:top w:val="single" w:sz="4" w:space="0" w:color="auto"/>
              <w:left w:val="single" w:sz="4" w:space="0" w:color="auto"/>
              <w:bottom w:val="single" w:sz="4" w:space="0" w:color="auto"/>
              <w:right w:val="single" w:sz="4" w:space="0" w:color="auto"/>
            </w:tcBorders>
            <w:shd w:val="pct10" w:color="auto" w:fill="FFFFFF"/>
            <w:vAlign w:val="center"/>
          </w:tcPr>
          <w:p w14:paraId="67FBCC85" w14:textId="77777777" w:rsidR="00CC2E54" w:rsidRPr="00CC2E54" w:rsidRDefault="00CC2E54" w:rsidP="00CC2E54">
            <w:pPr>
              <w:pStyle w:val="Paragraphtext"/>
              <w:jc w:val="center"/>
              <w:rPr>
                <w:b/>
                <w:bCs/>
                <w:sz w:val="16"/>
                <w:szCs w:val="16"/>
                <w:lang w:val="en-ZA"/>
              </w:rPr>
            </w:pPr>
            <w:r w:rsidRPr="00CC2E54">
              <w:rPr>
                <w:b/>
                <w:bCs/>
                <w:sz w:val="16"/>
                <w:szCs w:val="16"/>
                <w:lang w:val="en-ZA"/>
              </w:rPr>
              <w:t>Severe</w:t>
            </w:r>
          </w:p>
        </w:tc>
      </w:tr>
      <w:tr w:rsidR="00CC2E54" w:rsidRPr="00CC2E54" w14:paraId="7493D4C1" w14:textId="77777777" w:rsidTr="00CC2E54">
        <w:trPr>
          <w:cantSplit/>
        </w:trPr>
        <w:tc>
          <w:tcPr>
            <w:tcW w:w="953" w:type="pct"/>
            <w:tcBorders>
              <w:left w:val="single" w:sz="4" w:space="0" w:color="auto"/>
              <w:bottom w:val="single" w:sz="4" w:space="0" w:color="auto"/>
              <w:right w:val="single" w:sz="4" w:space="0" w:color="auto"/>
            </w:tcBorders>
            <w:vAlign w:val="center"/>
          </w:tcPr>
          <w:p w14:paraId="1253C032" w14:textId="77777777" w:rsidR="00CC2E54" w:rsidRPr="00CC2E54" w:rsidRDefault="00CC2E54" w:rsidP="00CC2E54">
            <w:pPr>
              <w:pStyle w:val="Paragraphtext"/>
              <w:jc w:val="left"/>
              <w:rPr>
                <w:b/>
                <w:bCs/>
                <w:sz w:val="16"/>
                <w:szCs w:val="16"/>
                <w:lang w:val="en-ZA"/>
              </w:rPr>
            </w:pPr>
            <w:r w:rsidRPr="00CC2E54">
              <w:rPr>
                <w:b/>
                <w:bCs/>
                <w:sz w:val="16"/>
                <w:szCs w:val="16"/>
                <w:lang w:val="en-ZA"/>
              </w:rPr>
              <w:t>Oxygen saturation (room air)</w:t>
            </w:r>
          </w:p>
        </w:tc>
        <w:tc>
          <w:tcPr>
            <w:tcW w:w="2158" w:type="pct"/>
            <w:tcBorders>
              <w:top w:val="single" w:sz="4" w:space="0" w:color="auto"/>
              <w:left w:val="single" w:sz="4" w:space="0" w:color="auto"/>
              <w:bottom w:val="single" w:sz="4" w:space="0" w:color="auto"/>
              <w:right w:val="single" w:sz="4" w:space="0" w:color="auto"/>
            </w:tcBorders>
            <w:vAlign w:val="center"/>
          </w:tcPr>
          <w:p w14:paraId="32010AE4" w14:textId="77777777" w:rsidR="00CC2E54" w:rsidRPr="00CC2E54" w:rsidRDefault="00CC2E54" w:rsidP="00CC2E54">
            <w:pPr>
              <w:pStyle w:val="Paragraphtext"/>
              <w:jc w:val="center"/>
              <w:rPr>
                <w:sz w:val="16"/>
                <w:szCs w:val="16"/>
                <w:lang w:val="en-ZA"/>
              </w:rPr>
            </w:pPr>
            <w:r w:rsidRPr="00CC2E54">
              <w:rPr>
                <w:sz w:val="16"/>
                <w:szCs w:val="16"/>
                <w:lang w:val="en-ZA"/>
              </w:rPr>
              <w:t>Age ≤ 5 years: &gt;92%</w:t>
            </w:r>
          </w:p>
          <w:p w14:paraId="6D0BA6AA" w14:textId="77777777" w:rsidR="00CC2E54" w:rsidRPr="00CC2E54" w:rsidRDefault="00CC2E54" w:rsidP="00CC2E54">
            <w:pPr>
              <w:pStyle w:val="Paragraphtext"/>
              <w:jc w:val="center"/>
              <w:rPr>
                <w:sz w:val="16"/>
                <w:szCs w:val="16"/>
                <w:lang w:val="en-ZA"/>
              </w:rPr>
            </w:pPr>
            <w:r w:rsidRPr="00CC2E54">
              <w:rPr>
                <w:sz w:val="16"/>
                <w:szCs w:val="16"/>
                <w:lang w:val="en-ZA"/>
              </w:rPr>
              <w:t>Age 6–11 years: ≥ 90%</w:t>
            </w:r>
          </w:p>
        </w:tc>
        <w:tc>
          <w:tcPr>
            <w:tcW w:w="1889" w:type="pct"/>
            <w:tcBorders>
              <w:top w:val="single" w:sz="4" w:space="0" w:color="auto"/>
              <w:left w:val="single" w:sz="4" w:space="0" w:color="auto"/>
              <w:bottom w:val="single" w:sz="4" w:space="0" w:color="auto"/>
              <w:right w:val="single" w:sz="4" w:space="0" w:color="auto"/>
            </w:tcBorders>
            <w:vAlign w:val="center"/>
          </w:tcPr>
          <w:p w14:paraId="7305BFCA" w14:textId="77777777" w:rsidR="00CC2E54" w:rsidRPr="00CC2E54" w:rsidRDefault="00CC2E54" w:rsidP="00CC2E54">
            <w:pPr>
              <w:pStyle w:val="Paragraphtext"/>
              <w:jc w:val="center"/>
              <w:rPr>
                <w:sz w:val="16"/>
                <w:szCs w:val="16"/>
                <w:lang w:val="en-ZA"/>
              </w:rPr>
            </w:pPr>
            <w:r w:rsidRPr="00CC2E54">
              <w:rPr>
                <w:sz w:val="16"/>
                <w:szCs w:val="16"/>
                <w:lang w:val="en-ZA"/>
              </w:rPr>
              <w:t xml:space="preserve"> Age ≤ 5 years: ≤ 92%</w:t>
            </w:r>
          </w:p>
          <w:p w14:paraId="3E9BA849" w14:textId="77777777" w:rsidR="00CC2E54" w:rsidRPr="00CC2E54" w:rsidRDefault="00CC2E54" w:rsidP="00CC2E54">
            <w:pPr>
              <w:pStyle w:val="Paragraphtext"/>
              <w:jc w:val="center"/>
              <w:rPr>
                <w:sz w:val="16"/>
                <w:szCs w:val="16"/>
                <w:lang w:val="en-ZA"/>
              </w:rPr>
            </w:pPr>
            <w:r w:rsidRPr="00CC2E54">
              <w:rPr>
                <w:sz w:val="16"/>
                <w:szCs w:val="16"/>
                <w:lang w:val="en-ZA"/>
              </w:rPr>
              <w:t>Age 6–11 years: &lt; 90%</w:t>
            </w:r>
          </w:p>
        </w:tc>
      </w:tr>
      <w:tr w:rsidR="00CC2E54" w:rsidRPr="00CC2E54" w14:paraId="10CDCF66" w14:textId="77777777" w:rsidTr="00CC2E54">
        <w:trPr>
          <w:cantSplit/>
        </w:trPr>
        <w:tc>
          <w:tcPr>
            <w:tcW w:w="953" w:type="pct"/>
            <w:tcBorders>
              <w:top w:val="single" w:sz="4" w:space="0" w:color="auto"/>
              <w:left w:val="single" w:sz="4" w:space="0" w:color="auto"/>
              <w:bottom w:val="single" w:sz="4" w:space="0" w:color="auto"/>
              <w:right w:val="single" w:sz="4" w:space="0" w:color="auto"/>
            </w:tcBorders>
            <w:vAlign w:val="center"/>
          </w:tcPr>
          <w:p w14:paraId="6655E0F4" w14:textId="77777777" w:rsidR="00CC2E54" w:rsidRPr="00CC2E54" w:rsidRDefault="00CC2E54" w:rsidP="00CC2E54">
            <w:pPr>
              <w:pStyle w:val="Paragraphtext"/>
              <w:jc w:val="left"/>
              <w:rPr>
                <w:b/>
                <w:bCs/>
                <w:sz w:val="16"/>
                <w:szCs w:val="16"/>
                <w:lang w:val="en-ZA"/>
              </w:rPr>
            </w:pPr>
            <w:r w:rsidRPr="00CC2E54">
              <w:rPr>
                <w:b/>
                <w:bCs/>
                <w:sz w:val="16"/>
                <w:szCs w:val="16"/>
                <w:lang w:val="en-ZA"/>
              </w:rPr>
              <w:t>PEFR*</w:t>
            </w:r>
          </w:p>
        </w:tc>
        <w:tc>
          <w:tcPr>
            <w:tcW w:w="2158" w:type="pct"/>
            <w:tcBorders>
              <w:top w:val="single" w:sz="4" w:space="0" w:color="auto"/>
              <w:left w:val="single" w:sz="4" w:space="0" w:color="auto"/>
              <w:bottom w:val="single" w:sz="4" w:space="0" w:color="auto"/>
              <w:right w:val="single" w:sz="4" w:space="0" w:color="auto"/>
            </w:tcBorders>
            <w:vAlign w:val="center"/>
          </w:tcPr>
          <w:p w14:paraId="07A3DFC3" w14:textId="77777777" w:rsidR="00CC2E54" w:rsidRPr="00CC2E54" w:rsidRDefault="00CC2E54" w:rsidP="00CC2E54">
            <w:pPr>
              <w:pStyle w:val="Paragraphtext"/>
              <w:jc w:val="center"/>
              <w:rPr>
                <w:sz w:val="16"/>
                <w:szCs w:val="16"/>
                <w:lang w:val="en-ZA"/>
              </w:rPr>
            </w:pPr>
            <w:r w:rsidRPr="00CC2E54">
              <w:rPr>
                <w:sz w:val="16"/>
                <w:szCs w:val="16"/>
                <w:lang w:val="en-ZA"/>
              </w:rPr>
              <w:t>Age 6–11 years: 50–90%</w:t>
            </w:r>
          </w:p>
        </w:tc>
        <w:tc>
          <w:tcPr>
            <w:tcW w:w="1889" w:type="pct"/>
            <w:tcBorders>
              <w:top w:val="single" w:sz="4" w:space="0" w:color="auto"/>
              <w:left w:val="single" w:sz="4" w:space="0" w:color="auto"/>
              <w:bottom w:val="single" w:sz="4" w:space="0" w:color="auto"/>
              <w:right w:val="single" w:sz="4" w:space="0" w:color="auto"/>
            </w:tcBorders>
            <w:vAlign w:val="center"/>
          </w:tcPr>
          <w:p w14:paraId="34CBFDA1" w14:textId="5051507F" w:rsidR="00CC2E54" w:rsidRPr="00CC2E54" w:rsidRDefault="00CC2E54" w:rsidP="00CC2E54">
            <w:pPr>
              <w:pStyle w:val="Paragraphtext"/>
              <w:jc w:val="center"/>
              <w:rPr>
                <w:sz w:val="16"/>
                <w:szCs w:val="16"/>
                <w:lang w:val="en-ZA"/>
              </w:rPr>
            </w:pPr>
            <w:r w:rsidRPr="00CC2E54">
              <w:rPr>
                <w:sz w:val="16"/>
                <w:szCs w:val="16"/>
                <w:lang w:val="en-ZA"/>
              </w:rPr>
              <w:t>Age 6–11 years: &lt;</w:t>
            </w:r>
            <w:r w:rsidR="0073225C">
              <w:rPr>
                <w:sz w:val="16"/>
                <w:szCs w:val="16"/>
                <w:lang w:val="en-ZA"/>
              </w:rPr>
              <w:t xml:space="preserve"> </w:t>
            </w:r>
            <w:r w:rsidRPr="00CC2E54">
              <w:rPr>
                <w:sz w:val="16"/>
                <w:szCs w:val="16"/>
                <w:lang w:val="en-ZA"/>
              </w:rPr>
              <w:t>50%</w:t>
            </w:r>
          </w:p>
        </w:tc>
      </w:tr>
      <w:tr w:rsidR="00CC2E54" w:rsidRPr="00CC2E54" w14:paraId="3BBF94A8" w14:textId="77777777" w:rsidTr="00CC2E54">
        <w:trPr>
          <w:cantSplit/>
        </w:trPr>
        <w:tc>
          <w:tcPr>
            <w:tcW w:w="953" w:type="pct"/>
            <w:tcBorders>
              <w:top w:val="single" w:sz="4" w:space="0" w:color="auto"/>
              <w:left w:val="single" w:sz="4" w:space="0" w:color="auto"/>
              <w:bottom w:val="single" w:sz="4" w:space="0" w:color="auto"/>
              <w:right w:val="single" w:sz="4" w:space="0" w:color="auto"/>
            </w:tcBorders>
            <w:vAlign w:val="center"/>
          </w:tcPr>
          <w:p w14:paraId="429A4197" w14:textId="77777777" w:rsidR="00CC2E54" w:rsidRPr="00CC2E54" w:rsidRDefault="00CC2E54" w:rsidP="00CC2E54">
            <w:pPr>
              <w:pStyle w:val="Paragraphtext"/>
              <w:jc w:val="left"/>
              <w:rPr>
                <w:b/>
                <w:bCs/>
                <w:sz w:val="16"/>
                <w:szCs w:val="16"/>
                <w:lang w:val="en-ZA"/>
              </w:rPr>
            </w:pPr>
            <w:r w:rsidRPr="00CC2E54">
              <w:rPr>
                <w:b/>
                <w:bCs/>
                <w:sz w:val="16"/>
                <w:szCs w:val="16"/>
                <w:lang w:val="en-ZA"/>
              </w:rPr>
              <w:t>Arterial P</w:t>
            </w:r>
            <w:r w:rsidRPr="00CC2E54">
              <w:rPr>
                <w:b/>
                <w:bCs/>
                <w:sz w:val="16"/>
                <w:szCs w:val="16"/>
                <w:vertAlign w:val="subscript"/>
                <w:lang w:val="en-ZA"/>
              </w:rPr>
              <w:t>a</w:t>
            </w:r>
            <w:r w:rsidRPr="00CC2E54">
              <w:rPr>
                <w:b/>
                <w:bCs/>
                <w:sz w:val="16"/>
                <w:szCs w:val="16"/>
                <w:lang w:val="en-ZA"/>
              </w:rPr>
              <w:t>CO</w:t>
            </w:r>
            <w:r w:rsidRPr="00CC2E54">
              <w:rPr>
                <w:b/>
                <w:bCs/>
                <w:sz w:val="16"/>
                <w:szCs w:val="16"/>
                <w:vertAlign w:val="subscript"/>
                <w:lang w:val="en-ZA"/>
              </w:rPr>
              <w:t>2</w:t>
            </w:r>
            <w:r w:rsidRPr="00CC2E54">
              <w:rPr>
                <w:b/>
                <w:bCs/>
                <w:sz w:val="16"/>
                <w:szCs w:val="16"/>
                <w:lang w:val="en-ZA"/>
              </w:rPr>
              <w:t xml:space="preserve"> </w:t>
            </w:r>
          </w:p>
        </w:tc>
        <w:tc>
          <w:tcPr>
            <w:tcW w:w="2158" w:type="pct"/>
            <w:tcBorders>
              <w:top w:val="single" w:sz="4" w:space="0" w:color="auto"/>
              <w:left w:val="single" w:sz="4" w:space="0" w:color="auto"/>
              <w:bottom w:val="single" w:sz="4" w:space="0" w:color="auto"/>
              <w:right w:val="single" w:sz="4" w:space="0" w:color="auto"/>
            </w:tcBorders>
            <w:vAlign w:val="center"/>
          </w:tcPr>
          <w:p w14:paraId="32D306E9" w14:textId="77777777" w:rsidR="00CC2E54" w:rsidRPr="00CC2E54" w:rsidRDefault="00CC2E54" w:rsidP="00CC2E54">
            <w:pPr>
              <w:pStyle w:val="Paragraphtext"/>
              <w:jc w:val="center"/>
              <w:rPr>
                <w:sz w:val="16"/>
                <w:szCs w:val="16"/>
                <w:lang w:val="en-ZA"/>
              </w:rPr>
            </w:pPr>
            <w:r w:rsidRPr="00CC2E54">
              <w:rPr>
                <w:sz w:val="16"/>
                <w:szCs w:val="16"/>
                <w:lang w:val="en-ZA"/>
              </w:rPr>
              <w:t>Mild: &lt; 35 mmHg (4.7 </w:t>
            </w:r>
            <w:proofErr w:type="spellStart"/>
            <w:r w:rsidRPr="00CC2E54">
              <w:rPr>
                <w:sz w:val="16"/>
                <w:szCs w:val="16"/>
                <w:lang w:val="en-ZA"/>
              </w:rPr>
              <w:t>kPa</w:t>
            </w:r>
            <w:proofErr w:type="spellEnd"/>
            <w:r w:rsidRPr="00CC2E54">
              <w:rPr>
                <w:sz w:val="16"/>
                <w:szCs w:val="16"/>
                <w:lang w:val="en-ZA"/>
              </w:rPr>
              <w:t>)</w:t>
            </w:r>
          </w:p>
          <w:p w14:paraId="64BCF64E" w14:textId="77777777" w:rsidR="00CC2E54" w:rsidRPr="00CC2E54" w:rsidRDefault="00CC2E54" w:rsidP="00CC2E54">
            <w:pPr>
              <w:pStyle w:val="Paragraphtext"/>
              <w:jc w:val="center"/>
              <w:rPr>
                <w:sz w:val="16"/>
                <w:szCs w:val="16"/>
                <w:lang w:val="en-ZA"/>
              </w:rPr>
            </w:pPr>
            <w:r w:rsidRPr="00CC2E54">
              <w:rPr>
                <w:sz w:val="16"/>
                <w:szCs w:val="16"/>
                <w:lang w:val="en-ZA"/>
              </w:rPr>
              <w:t>Moderate: &lt; 40 mmHg (5.3 </w:t>
            </w:r>
            <w:proofErr w:type="spellStart"/>
            <w:r w:rsidRPr="00CC2E54">
              <w:rPr>
                <w:sz w:val="16"/>
                <w:szCs w:val="16"/>
                <w:lang w:val="en-ZA"/>
              </w:rPr>
              <w:t>kPa</w:t>
            </w:r>
            <w:proofErr w:type="spellEnd"/>
            <w:r w:rsidRPr="00CC2E54">
              <w:rPr>
                <w:sz w:val="16"/>
                <w:szCs w:val="16"/>
                <w:lang w:val="en-ZA"/>
              </w:rPr>
              <w:t>)</w:t>
            </w:r>
          </w:p>
        </w:tc>
        <w:tc>
          <w:tcPr>
            <w:tcW w:w="1889" w:type="pct"/>
            <w:tcBorders>
              <w:top w:val="single" w:sz="4" w:space="0" w:color="auto"/>
              <w:left w:val="single" w:sz="4" w:space="0" w:color="auto"/>
              <w:bottom w:val="single" w:sz="4" w:space="0" w:color="auto"/>
              <w:right w:val="single" w:sz="4" w:space="0" w:color="auto"/>
            </w:tcBorders>
            <w:vAlign w:val="center"/>
          </w:tcPr>
          <w:p w14:paraId="4041EA20" w14:textId="77777777" w:rsidR="00CC2E54" w:rsidRPr="00CC2E54" w:rsidRDefault="00CC2E54" w:rsidP="00CC2E54">
            <w:pPr>
              <w:pStyle w:val="Paragraphtext"/>
              <w:jc w:val="center"/>
              <w:rPr>
                <w:sz w:val="16"/>
                <w:szCs w:val="16"/>
                <w:lang w:val="en-ZA"/>
              </w:rPr>
            </w:pPr>
            <w:r w:rsidRPr="00CC2E54">
              <w:rPr>
                <w:sz w:val="16"/>
                <w:szCs w:val="16"/>
                <w:lang w:val="en-ZA"/>
              </w:rPr>
              <w:t>&gt; 40 mmHg (5.3 </w:t>
            </w:r>
            <w:proofErr w:type="spellStart"/>
            <w:r w:rsidRPr="00CC2E54">
              <w:rPr>
                <w:sz w:val="16"/>
                <w:szCs w:val="16"/>
                <w:lang w:val="en-ZA"/>
              </w:rPr>
              <w:t>kPa</w:t>
            </w:r>
            <w:proofErr w:type="spellEnd"/>
            <w:r w:rsidRPr="00CC2E54">
              <w:rPr>
                <w:sz w:val="16"/>
                <w:szCs w:val="16"/>
                <w:lang w:val="en-ZA"/>
              </w:rPr>
              <w:t>)</w:t>
            </w:r>
          </w:p>
        </w:tc>
      </w:tr>
      <w:tr w:rsidR="00CC2E54" w:rsidRPr="00CC2E54" w14:paraId="6115AC19" w14:textId="77777777" w:rsidTr="00CC2E54">
        <w:trPr>
          <w:cantSplit/>
        </w:trPr>
        <w:tc>
          <w:tcPr>
            <w:tcW w:w="953" w:type="pct"/>
            <w:tcBorders>
              <w:top w:val="single" w:sz="4" w:space="0" w:color="auto"/>
              <w:left w:val="single" w:sz="4" w:space="0" w:color="auto"/>
              <w:bottom w:val="single" w:sz="4" w:space="0" w:color="auto"/>
              <w:right w:val="single" w:sz="4" w:space="0" w:color="auto"/>
            </w:tcBorders>
            <w:vAlign w:val="center"/>
          </w:tcPr>
          <w:p w14:paraId="3FB6D25D" w14:textId="77777777" w:rsidR="00CC2E54" w:rsidRPr="00CC2E54" w:rsidRDefault="00CC2E54" w:rsidP="00CC2E54">
            <w:pPr>
              <w:pStyle w:val="Paragraphtext"/>
              <w:jc w:val="left"/>
              <w:rPr>
                <w:b/>
                <w:bCs/>
                <w:sz w:val="16"/>
                <w:szCs w:val="16"/>
                <w:lang w:val="en-ZA"/>
              </w:rPr>
            </w:pPr>
            <w:proofErr w:type="spellStart"/>
            <w:r w:rsidRPr="00CC2E54">
              <w:rPr>
                <w:b/>
                <w:bCs/>
                <w:sz w:val="16"/>
                <w:szCs w:val="16"/>
                <w:lang w:val="en-ZA"/>
              </w:rPr>
              <w:t>Pulsus</w:t>
            </w:r>
            <w:proofErr w:type="spellEnd"/>
            <w:r w:rsidRPr="00CC2E54">
              <w:rPr>
                <w:b/>
                <w:bCs/>
                <w:sz w:val="16"/>
                <w:szCs w:val="16"/>
                <w:lang w:val="en-ZA"/>
              </w:rPr>
              <w:t xml:space="preserve"> </w:t>
            </w:r>
            <w:proofErr w:type="spellStart"/>
            <w:r w:rsidRPr="00CC2E54">
              <w:rPr>
                <w:b/>
                <w:bCs/>
                <w:sz w:val="16"/>
                <w:szCs w:val="16"/>
                <w:lang w:val="en-ZA"/>
              </w:rPr>
              <w:t>paradoxus</w:t>
            </w:r>
            <w:proofErr w:type="spellEnd"/>
            <w:r w:rsidRPr="00CC2E54">
              <w:rPr>
                <w:b/>
                <w:bCs/>
                <w:sz w:val="16"/>
                <w:szCs w:val="16"/>
                <w:lang w:val="en-ZA"/>
              </w:rPr>
              <w:t xml:space="preserve"> </w:t>
            </w:r>
          </w:p>
        </w:tc>
        <w:tc>
          <w:tcPr>
            <w:tcW w:w="2158" w:type="pct"/>
            <w:tcBorders>
              <w:top w:val="single" w:sz="4" w:space="0" w:color="auto"/>
              <w:left w:val="single" w:sz="4" w:space="0" w:color="auto"/>
              <w:bottom w:val="single" w:sz="4" w:space="0" w:color="auto"/>
              <w:right w:val="single" w:sz="4" w:space="0" w:color="auto"/>
            </w:tcBorders>
            <w:vAlign w:val="center"/>
          </w:tcPr>
          <w:p w14:paraId="63B111C0" w14:textId="77777777" w:rsidR="00CC2E54" w:rsidRPr="00CC2E54" w:rsidRDefault="00CC2E54" w:rsidP="00CC2E54">
            <w:pPr>
              <w:pStyle w:val="Paragraphtext"/>
              <w:jc w:val="center"/>
              <w:rPr>
                <w:sz w:val="16"/>
                <w:szCs w:val="16"/>
                <w:lang w:val="en-ZA"/>
              </w:rPr>
            </w:pPr>
            <w:r w:rsidRPr="00CC2E54">
              <w:rPr>
                <w:sz w:val="16"/>
                <w:szCs w:val="16"/>
                <w:lang w:val="en-ZA"/>
              </w:rPr>
              <w:t>Usually absent</w:t>
            </w:r>
          </w:p>
          <w:p w14:paraId="1B02D608" w14:textId="77777777" w:rsidR="00CC2E54" w:rsidRPr="00CC2E54" w:rsidRDefault="00CC2E54" w:rsidP="00CC2E54">
            <w:pPr>
              <w:pStyle w:val="Paragraphtext"/>
              <w:jc w:val="center"/>
              <w:rPr>
                <w:sz w:val="16"/>
                <w:szCs w:val="16"/>
                <w:lang w:val="en-ZA"/>
              </w:rPr>
            </w:pPr>
            <w:r w:rsidRPr="00CC2E54">
              <w:rPr>
                <w:sz w:val="16"/>
                <w:szCs w:val="16"/>
                <w:lang w:val="en-ZA"/>
              </w:rPr>
              <w:t>BP change: &lt; 20 mmHg</w:t>
            </w:r>
          </w:p>
        </w:tc>
        <w:tc>
          <w:tcPr>
            <w:tcW w:w="1889" w:type="pct"/>
            <w:tcBorders>
              <w:top w:val="single" w:sz="4" w:space="0" w:color="auto"/>
              <w:left w:val="single" w:sz="4" w:space="0" w:color="auto"/>
              <w:bottom w:val="single" w:sz="4" w:space="0" w:color="auto"/>
              <w:right w:val="single" w:sz="4" w:space="0" w:color="auto"/>
            </w:tcBorders>
            <w:vAlign w:val="center"/>
          </w:tcPr>
          <w:p w14:paraId="56D9BE3B" w14:textId="77777777" w:rsidR="00CC2E54" w:rsidRPr="00CC2E54" w:rsidRDefault="00CC2E54" w:rsidP="00CC2E54">
            <w:pPr>
              <w:pStyle w:val="Paragraphtext"/>
              <w:jc w:val="center"/>
              <w:rPr>
                <w:sz w:val="16"/>
                <w:szCs w:val="16"/>
                <w:lang w:val="en-ZA"/>
              </w:rPr>
            </w:pPr>
            <w:r w:rsidRPr="00CC2E54">
              <w:rPr>
                <w:sz w:val="16"/>
                <w:szCs w:val="16"/>
                <w:lang w:val="en-ZA"/>
              </w:rPr>
              <w:t>Usually present</w:t>
            </w:r>
          </w:p>
          <w:p w14:paraId="7A63C8A7" w14:textId="77777777" w:rsidR="00CC2E54" w:rsidRPr="00CC2E54" w:rsidRDefault="00CC2E54" w:rsidP="00CC2E54">
            <w:pPr>
              <w:pStyle w:val="Paragraphtext"/>
              <w:jc w:val="center"/>
              <w:rPr>
                <w:sz w:val="16"/>
                <w:szCs w:val="16"/>
                <w:lang w:val="en-ZA"/>
              </w:rPr>
            </w:pPr>
            <w:r w:rsidRPr="00CC2E54">
              <w:rPr>
                <w:sz w:val="16"/>
                <w:szCs w:val="16"/>
                <w:lang w:val="en-ZA"/>
              </w:rPr>
              <w:t>BP change: 20–40 mmHg</w:t>
            </w:r>
          </w:p>
        </w:tc>
      </w:tr>
      <w:tr w:rsidR="00CC2E54" w:rsidRPr="00CC2E54" w14:paraId="611D4B95" w14:textId="77777777" w:rsidTr="00CC2E54">
        <w:trPr>
          <w:cantSplit/>
        </w:trPr>
        <w:tc>
          <w:tcPr>
            <w:tcW w:w="953" w:type="pct"/>
            <w:tcBorders>
              <w:top w:val="single" w:sz="4" w:space="0" w:color="auto"/>
              <w:left w:val="single" w:sz="4" w:space="0" w:color="auto"/>
              <w:bottom w:val="single" w:sz="4" w:space="0" w:color="auto"/>
              <w:right w:val="single" w:sz="4" w:space="0" w:color="auto"/>
            </w:tcBorders>
            <w:vAlign w:val="center"/>
          </w:tcPr>
          <w:p w14:paraId="1778179F" w14:textId="77777777" w:rsidR="00CC2E54" w:rsidRPr="00CC2E54" w:rsidRDefault="00CC2E54" w:rsidP="00CC2E54">
            <w:pPr>
              <w:pStyle w:val="Paragraphtext"/>
              <w:jc w:val="left"/>
              <w:rPr>
                <w:b/>
                <w:bCs/>
                <w:sz w:val="16"/>
                <w:szCs w:val="16"/>
                <w:lang w:val="en-ZA"/>
              </w:rPr>
            </w:pPr>
            <w:r w:rsidRPr="00CC2E54">
              <w:rPr>
                <w:b/>
                <w:bCs/>
                <w:sz w:val="16"/>
                <w:szCs w:val="16"/>
                <w:lang w:val="en-ZA"/>
              </w:rPr>
              <w:t>Wheezing</w:t>
            </w:r>
          </w:p>
        </w:tc>
        <w:tc>
          <w:tcPr>
            <w:tcW w:w="2158" w:type="pct"/>
            <w:tcBorders>
              <w:top w:val="single" w:sz="4" w:space="0" w:color="auto"/>
              <w:left w:val="single" w:sz="4" w:space="0" w:color="auto"/>
              <w:bottom w:val="single" w:sz="4" w:space="0" w:color="auto"/>
              <w:right w:val="single" w:sz="4" w:space="0" w:color="auto"/>
            </w:tcBorders>
            <w:vAlign w:val="center"/>
          </w:tcPr>
          <w:p w14:paraId="752EEEBF" w14:textId="77777777" w:rsidR="00CC2E54" w:rsidRPr="00CC2E54" w:rsidRDefault="00CC2E54" w:rsidP="00CC2E54">
            <w:pPr>
              <w:pStyle w:val="Paragraphtext"/>
              <w:jc w:val="center"/>
              <w:rPr>
                <w:sz w:val="16"/>
                <w:szCs w:val="16"/>
                <w:lang w:val="en-ZA"/>
              </w:rPr>
            </w:pPr>
            <w:r w:rsidRPr="00CC2E54">
              <w:rPr>
                <w:sz w:val="16"/>
                <w:szCs w:val="16"/>
                <w:lang w:val="en-ZA"/>
              </w:rPr>
              <w:t>Present</w:t>
            </w:r>
          </w:p>
        </w:tc>
        <w:tc>
          <w:tcPr>
            <w:tcW w:w="1889" w:type="pct"/>
            <w:tcBorders>
              <w:top w:val="single" w:sz="4" w:space="0" w:color="auto"/>
              <w:left w:val="single" w:sz="4" w:space="0" w:color="auto"/>
              <w:bottom w:val="single" w:sz="4" w:space="0" w:color="auto"/>
              <w:right w:val="single" w:sz="4" w:space="0" w:color="auto"/>
            </w:tcBorders>
            <w:vAlign w:val="center"/>
          </w:tcPr>
          <w:p w14:paraId="248A1A3D" w14:textId="77777777" w:rsidR="00CC2E54" w:rsidRPr="00CC2E54" w:rsidRDefault="00CC2E54" w:rsidP="00CC2E54">
            <w:pPr>
              <w:pStyle w:val="Paragraphtext"/>
              <w:jc w:val="center"/>
              <w:rPr>
                <w:sz w:val="16"/>
                <w:szCs w:val="16"/>
                <w:lang w:val="en-ZA"/>
              </w:rPr>
            </w:pPr>
            <w:r w:rsidRPr="00CC2E54">
              <w:rPr>
                <w:sz w:val="16"/>
                <w:szCs w:val="16"/>
                <w:lang w:val="en-ZA"/>
              </w:rPr>
              <w:t>Breath sounds soft/ silent chest</w:t>
            </w:r>
          </w:p>
        </w:tc>
      </w:tr>
      <w:tr w:rsidR="00CC2E54" w:rsidRPr="00CC2E54" w14:paraId="2C13E15E" w14:textId="77777777" w:rsidTr="00CC2E54">
        <w:trPr>
          <w:cantSplit/>
        </w:trPr>
        <w:tc>
          <w:tcPr>
            <w:tcW w:w="953" w:type="pct"/>
            <w:tcBorders>
              <w:top w:val="single" w:sz="4" w:space="0" w:color="auto"/>
              <w:left w:val="single" w:sz="4" w:space="0" w:color="auto"/>
              <w:bottom w:val="single" w:sz="4" w:space="0" w:color="auto"/>
              <w:right w:val="single" w:sz="4" w:space="0" w:color="auto"/>
            </w:tcBorders>
            <w:vAlign w:val="center"/>
          </w:tcPr>
          <w:p w14:paraId="3BE98086" w14:textId="77777777" w:rsidR="00CC2E54" w:rsidRPr="00CC2E54" w:rsidRDefault="00CC2E54" w:rsidP="00CC2E54">
            <w:pPr>
              <w:pStyle w:val="Paragraphtext"/>
              <w:jc w:val="left"/>
              <w:rPr>
                <w:b/>
                <w:bCs/>
                <w:sz w:val="16"/>
                <w:szCs w:val="16"/>
                <w:lang w:val="en-ZA"/>
              </w:rPr>
            </w:pPr>
            <w:r w:rsidRPr="00CC2E54">
              <w:rPr>
                <w:b/>
                <w:bCs/>
                <w:sz w:val="16"/>
                <w:szCs w:val="16"/>
                <w:lang w:val="en-ZA"/>
              </w:rPr>
              <w:t>Respiratory rate</w:t>
            </w:r>
          </w:p>
        </w:tc>
        <w:tc>
          <w:tcPr>
            <w:tcW w:w="2158" w:type="pct"/>
            <w:tcBorders>
              <w:top w:val="single" w:sz="4" w:space="0" w:color="auto"/>
              <w:left w:val="single" w:sz="4" w:space="0" w:color="auto"/>
              <w:bottom w:val="single" w:sz="4" w:space="0" w:color="auto"/>
              <w:right w:val="single" w:sz="4" w:space="0" w:color="auto"/>
            </w:tcBorders>
            <w:vAlign w:val="center"/>
          </w:tcPr>
          <w:p w14:paraId="07F47604" w14:textId="77777777" w:rsidR="00CC2E54" w:rsidRPr="00CC2E54" w:rsidRDefault="00CC2E54" w:rsidP="00CC2E54">
            <w:pPr>
              <w:pStyle w:val="Paragraphtext"/>
              <w:jc w:val="center"/>
              <w:rPr>
                <w:sz w:val="16"/>
                <w:szCs w:val="16"/>
                <w:lang w:val="en-ZA"/>
              </w:rPr>
            </w:pPr>
            <w:r w:rsidRPr="00CC2E54">
              <w:rPr>
                <w:sz w:val="16"/>
                <w:szCs w:val="16"/>
                <w:lang w:val="en-ZA"/>
              </w:rPr>
              <w:t>&lt; 40/minute</w:t>
            </w:r>
          </w:p>
        </w:tc>
        <w:tc>
          <w:tcPr>
            <w:tcW w:w="1889" w:type="pct"/>
            <w:tcBorders>
              <w:top w:val="single" w:sz="4" w:space="0" w:color="auto"/>
              <w:left w:val="single" w:sz="4" w:space="0" w:color="auto"/>
              <w:bottom w:val="single" w:sz="4" w:space="0" w:color="auto"/>
              <w:right w:val="single" w:sz="4" w:space="0" w:color="auto"/>
            </w:tcBorders>
            <w:vAlign w:val="center"/>
          </w:tcPr>
          <w:p w14:paraId="4860290E" w14:textId="77777777" w:rsidR="00CC2E54" w:rsidRPr="00CC2E54" w:rsidRDefault="00CC2E54" w:rsidP="00CC2E54">
            <w:pPr>
              <w:pStyle w:val="Paragraphtext"/>
              <w:jc w:val="center"/>
              <w:rPr>
                <w:sz w:val="16"/>
                <w:szCs w:val="16"/>
                <w:lang w:val="en-ZA"/>
              </w:rPr>
            </w:pPr>
            <w:r w:rsidRPr="00CC2E54">
              <w:rPr>
                <w:sz w:val="16"/>
                <w:szCs w:val="16"/>
                <w:lang w:val="en-ZA"/>
              </w:rPr>
              <w:t>≥ 40/minute</w:t>
            </w:r>
          </w:p>
        </w:tc>
      </w:tr>
      <w:tr w:rsidR="00CC2E54" w:rsidRPr="00CC2E54" w14:paraId="07B1F2AF" w14:textId="77777777" w:rsidTr="00CC2E54">
        <w:trPr>
          <w:cantSplit/>
        </w:trPr>
        <w:tc>
          <w:tcPr>
            <w:tcW w:w="953" w:type="pct"/>
            <w:tcBorders>
              <w:top w:val="single" w:sz="4" w:space="0" w:color="auto"/>
              <w:left w:val="single" w:sz="4" w:space="0" w:color="auto"/>
              <w:bottom w:val="single" w:sz="4" w:space="0" w:color="auto"/>
              <w:right w:val="single" w:sz="4" w:space="0" w:color="auto"/>
            </w:tcBorders>
            <w:vAlign w:val="center"/>
          </w:tcPr>
          <w:p w14:paraId="11B9A07A" w14:textId="77777777" w:rsidR="00CC2E54" w:rsidRPr="00CC2E54" w:rsidRDefault="00CC2E54" w:rsidP="00CC2E54">
            <w:pPr>
              <w:pStyle w:val="Paragraphtext"/>
              <w:jc w:val="left"/>
              <w:rPr>
                <w:b/>
                <w:bCs/>
                <w:sz w:val="16"/>
                <w:szCs w:val="16"/>
                <w:lang w:val="en-ZA"/>
              </w:rPr>
            </w:pPr>
            <w:r w:rsidRPr="00CC2E54">
              <w:rPr>
                <w:b/>
                <w:bCs/>
                <w:sz w:val="16"/>
                <w:szCs w:val="16"/>
                <w:lang w:val="en-ZA"/>
              </w:rPr>
              <w:t>Heart rate</w:t>
            </w:r>
          </w:p>
        </w:tc>
        <w:tc>
          <w:tcPr>
            <w:tcW w:w="2158" w:type="pct"/>
            <w:tcBorders>
              <w:top w:val="single" w:sz="4" w:space="0" w:color="auto"/>
              <w:left w:val="single" w:sz="4" w:space="0" w:color="auto"/>
              <w:bottom w:val="single" w:sz="4" w:space="0" w:color="auto"/>
              <w:right w:val="single" w:sz="4" w:space="0" w:color="auto"/>
            </w:tcBorders>
            <w:vAlign w:val="center"/>
          </w:tcPr>
          <w:p w14:paraId="194E2D2F" w14:textId="77777777" w:rsidR="00CC2E54" w:rsidRPr="00CC2E54" w:rsidRDefault="00CC2E54" w:rsidP="00CC2E54">
            <w:pPr>
              <w:pStyle w:val="Paragraphtext"/>
              <w:jc w:val="center"/>
              <w:rPr>
                <w:sz w:val="16"/>
                <w:szCs w:val="16"/>
                <w:lang w:val="en-ZA"/>
              </w:rPr>
            </w:pPr>
            <w:r w:rsidRPr="00CC2E54">
              <w:rPr>
                <w:sz w:val="16"/>
                <w:szCs w:val="16"/>
                <w:lang w:val="en-ZA"/>
              </w:rPr>
              <w:t>Normal or mildly elevated</w:t>
            </w:r>
          </w:p>
        </w:tc>
        <w:tc>
          <w:tcPr>
            <w:tcW w:w="1889" w:type="pct"/>
            <w:tcBorders>
              <w:top w:val="single" w:sz="4" w:space="0" w:color="auto"/>
              <w:left w:val="single" w:sz="4" w:space="0" w:color="auto"/>
              <w:bottom w:val="single" w:sz="4" w:space="0" w:color="auto"/>
              <w:right w:val="single" w:sz="4" w:space="0" w:color="auto"/>
            </w:tcBorders>
            <w:vAlign w:val="center"/>
          </w:tcPr>
          <w:p w14:paraId="672814C7" w14:textId="77777777" w:rsidR="00CC2E54" w:rsidRPr="00CC2E54" w:rsidRDefault="00CC2E54" w:rsidP="00CC2E54">
            <w:pPr>
              <w:pStyle w:val="Paragraphtext"/>
              <w:jc w:val="center"/>
              <w:rPr>
                <w:sz w:val="16"/>
                <w:szCs w:val="16"/>
                <w:lang w:val="en-ZA"/>
              </w:rPr>
            </w:pPr>
            <w:r w:rsidRPr="00CC2E54">
              <w:rPr>
                <w:sz w:val="16"/>
                <w:szCs w:val="16"/>
                <w:lang w:val="en-ZA"/>
              </w:rPr>
              <w:t xml:space="preserve">Significant </w:t>
            </w:r>
            <w:proofErr w:type="spellStart"/>
            <w:r w:rsidRPr="00CC2E54">
              <w:rPr>
                <w:sz w:val="16"/>
                <w:szCs w:val="16"/>
                <w:lang w:val="en-ZA"/>
              </w:rPr>
              <w:t>brady</w:t>
            </w:r>
            <w:proofErr w:type="spellEnd"/>
            <w:r w:rsidRPr="00CC2E54">
              <w:rPr>
                <w:sz w:val="16"/>
                <w:szCs w:val="16"/>
                <w:lang w:val="en-ZA"/>
              </w:rPr>
              <w:t>/tachycardia</w:t>
            </w:r>
          </w:p>
        </w:tc>
      </w:tr>
      <w:tr w:rsidR="00CC2E54" w:rsidRPr="00CC2E54" w14:paraId="5D5CC4CF" w14:textId="77777777" w:rsidTr="00CC2E54">
        <w:trPr>
          <w:cantSplit/>
        </w:trPr>
        <w:tc>
          <w:tcPr>
            <w:tcW w:w="953" w:type="pct"/>
            <w:tcBorders>
              <w:top w:val="single" w:sz="4" w:space="0" w:color="auto"/>
              <w:left w:val="single" w:sz="4" w:space="0" w:color="auto"/>
              <w:bottom w:val="single" w:sz="4" w:space="0" w:color="auto"/>
              <w:right w:val="single" w:sz="4" w:space="0" w:color="auto"/>
            </w:tcBorders>
            <w:vAlign w:val="center"/>
          </w:tcPr>
          <w:p w14:paraId="50B7D5A0" w14:textId="77777777" w:rsidR="00CC2E54" w:rsidRPr="00CC2E54" w:rsidRDefault="00CC2E54" w:rsidP="00CC2E54">
            <w:pPr>
              <w:pStyle w:val="Paragraphtext"/>
              <w:jc w:val="left"/>
              <w:rPr>
                <w:b/>
                <w:bCs/>
                <w:sz w:val="16"/>
                <w:szCs w:val="16"/>
                <w:lang w:val="en-ZA"/>
              </w:rPr>
            </w:pPr>
            <w:r w:rsidRPr="00CC2E54">
              <w:rPr>
                <w:b/>
                <w:bCs/>
                <w:sz w:val="16"/>
                <w:szCs w:val="16"/>
                <w:lang w:val="en-ZA"/>
              </w:rPr>
              <w:t>Additional signs</w:t>
            </w:r>
          </w:p>
        </w:tc>
        <w:tc>
          <w:tcPr>
            <w:tcW w:w="2158" w:type="pct"/>
            <w:tcBorders>
              <w:top w:val="single" w:sz="4" w:space="0" w:color="auto"/>
              <w:left w:val="single" w:sz="4" w:space="0" w:color="auto"/>
              <w:bottom w:val="single" w:sz="4" w:space="0" w:color="auto"/>
              <w:right w:val="single" w:sz="4" w:space="0" w:color="auto"/>
            </w:tcBorders>
            <w:vAlign w:val="center"/>
          </w:tcPr>
          <w:p w14:paraId="378B41DA" w14:textId="77777777" w:rsidR="00CC2E54" w:rsidRPr="00CC2E54" w:rsidRDefault="00CC2E54" w:rsidP="00CC2E54">
            <w:pPr>
              <w:pStyle w:val="Paragraphtext"/>
              <w:jc w:val="center"/>
              <w:rPr>
                <w:rFonts w:eastAsia="HelveticaNeueLTStd-Cn"/>
                <w:sz w:val="16"/>
                <w:szCs w:val="16"/>
                <w:lang w:val="en-ZA"/>
              </w:rPr>
            </w:pPr>
            <w:r w:rsidRPr="00CC2E54">
              <w:rPr>
                <w:rFonts w:eastAsia="HelveticaNeueLTStd-Cn"/>
                <w:sz w:val="16"/>
                <w:szCs w:val="16"/>
                <w:lang w:val="en-ZA"/>
              </w:rPr>
              <w:t>Speaks in phrases</w:t>
            </w:r>
          </w:p>
          <w:p w14:paraId="746A2328" w14:textId="77777777" w:rsidR="00CC2E54" w:rsidRPr="00CC2E54" w:rsidRDefault="00CC2E54" w:rsidP="00CC2E54">
            <w:pPr>
              <w:pStyle w:val="Paragraphtext"/>
              <w:jc w:val="center"/>
              <w:rPr>
                <w:rFonts w:eastAsia="HelveticaNeueLTStd-Cn"/>
                <w:sz w:val="16"/>
                <w:szCs w:val="16"/>
                <w:lang w:val="en-ZA"/>
              </w:rPr>
            </w:pPr>
            <w:r w:rsidRPr="00CC2E54">
              <w:rPr>
                <w:rFonts w:eastAsia="HelveticaNeueLTStd-Cn"/>
                <w:sz w:val="16"/>
                <w:szCs w:val="16"/>
                <w:lang w:val="en-ZA"/>
              </w:rPr>
              <w:t>Able to drink</w:t>
            </w:r>
          </w:p>
          <w:p w14:paraId="26D3A301" w14:textId="77777777" w:rsidR="00CC2E54" w:rsidRPr="00CC2E54" w:rsidRDefault="00CC2E54" w:rsidP="00CC2E54">
            <w:pPr>
              <w:pStyle w:val="Paragraphtext"/>
              <w:jc w:val="center"/>
              <w:rPr>
                <w:sz w:val="16"/>
                <w:szCs w:val="16"/>
                <w:lang w:val="en-ZA"/>
              </w:rPr>
            </w:pPr>
            <w:r w:rsidRPr="00CC2E54">
              <w:rPr>
                <w:rFonts w:eastAsia="HelveticaNeueLTStd-Cn"/>
                <w:sz w:val="16"/>
                <w:szCs w:val="16"/>
                <w:lang w:val="en-ZA"/>
              </w:rPr>
              <w:t xml:space="preserve">Chest </w:t>
            </w:r>
            <w:proofErr w:type="spellStart"/>
            <w:r w:rsidRPr="00CC2E54">
              <w:rPr>
                <w:rFonts w:eastAsia="HelveticaNeueLTStd-Cn"/>
                <w:sz w:val="16"/>
                <w:szCs w:val="16"/>
                <w:lang w:val="en-ZA"/>
              </w:rPr>
              <w:t>indrawing</w:t>
            </w:r>
            <w:proofErr w:type="spellEnd"/>
          </w:p>
        </w:tc>
        <w:tc>
          <w:tcPr>
            <w:tcW w:w="1889" w:type="pct"/>
            <w:tcBorders>
              <w:top w:val="single" w:sz="4" w:space="0" w:color="auto"/>
              <w:left w:val="single" w:sz="4" w:space="0" w:color="auto"/>
              <w:bottom w:val="single" w:sz="4" w:space="0" w:color="auto"/>
              <w:right w:val="single" w:sz="4" w:space="0" w:color="auto"/>
            </w:tcBorders>
            <w:vAlign w:val="center"/>
          </w:tcPr>
          <w:p w14:paraId="20211F61" w14:textId="77777777" w:rsidR="00CC2E54" w:rsidRPr="00CC2E54" w:rsidRDefault="00CC2E54" w:rsidP="00CC2E54">
            <w:pPr>
              <w:pStyle w:val="Paragraphtext"/>
              <w:jc w:val="center"/>
              <w:rPr>
                <w:rFonts w:eastAsia="HelveticaNeueLTStd-Cn"/>
                <w:sz w:val="16"/>
                <w:szCs w:val="16"/>
                <w:lang w:val="en-ZA"/>
              </w:rPr>
            </w:pPr>
            <w:r w:rsidRPr="00CC2E54">
              <w:rPr>
                <w:rFonts w:eastAsia="HelveticaNeueLTStd-Cn"/>
                <w:sz w:val="16"/>
                <w:szCs w:val="16"/>
                <w:lang w:val="en-ZA"/>
              </w:rPr>
              <w:t>Speaks in words/ difficulty Speaking/ not drinking well</w:t>
            </w:r>
          </w:p>
          <w:p w14:paraId="31BD80B0" w14:textId="77777777" w:rsidR="00CC2E54" w:rsidRPr="00CC2E54" w:rsidRDefault="00CC2E54" w:rsidP="00CC2E54">
            <w:pPr>
              <w:pStyle w:val="Paragraphtext"/>
              <w:jc w:val="center"/>
              <w:rPr>
                <w:rFonts w:eastAsia="HelveticaNeueLTStd-Cn"/>
                <w:sz w:val="16"/>
                <w:szCs w:val="16"/>
                <w:lang w:val="en-ZA"/>
              </w:rPr>
            </w:pPr>
            <w:r w:rsidRPr="00CC2E54">
              <w:rPr>
                <w:rFonts w:eastAsia="HelveticaNeueLTStd-Cn"/>
                <w:sz w:val="16"/>
                <w:szCs w:val="16"/>
                <w:lang w:val="en-ZA"/>
              </w:rPr>
              <w:t>Confusion/ drowsiness</w:t>
            </w:r>
          </w:p>
          <w:p w14:paraId="4DFEBF78" w14:textId="77777777" w:rsidR="00CC2E54" w:rsidRPr="00CC2E54" w:rsidRDefault="00CC2E54" w:rsidP="00CC2E54">
            <w:pPr>
              <w:pStyle w:val="Paragraphtext"/>
              <w:jc w:val="center"/>
              <w:rPr>
                <w:rFonts w:eastAsia="HelveticaNeueLTStd-Cn"/>
                <w:sz w:val="16"/>
                <w:szCs w:val="16"/>
                <w:lang w:val="en-ZA"/>
              </w:rPr>
            </w:pPr>
            <w:r w:rsidRPr="00CC2E54">
              <w:rPr>
                <w:rFonts w:eastAsia="HelveticaNeueLTStd-Cn"/>
                <w:sz w:val="16"/>
                <w:szCs w:val="16"/>
                <w:lang w:val="en-ZA"/>
              </w:rPr>
              <w:t>Cyanosis</w:t>
            </w:r>
          </w:p>
          <w:p w14:paraId="41044F23" w14:textId="77777777" w:rsidR="00CC2E54" w:rsidRPr="00CC2E54" w:rsidRDefault="00CC2E54" w:rsidP="00CC2E54">
            <w:pPr>
              <w:pStyle w:val="Paragraphtext"/>
              <w:jc w:val="center"/>
              <w:rPr>
                <w:sz w:val="16"/>
                <w:szCs w:val="16"/>
                <w:lang w:val="en-ZA"/>
              </w:rPr>
            </w:pPr>
            <w:r w:rsidRPr="00CC2E54">
              <w:rPr>
                <w:rFonts w:eastAsia="HelveticaNeueLTStd-Cn"/>
                <w:sz w:val="16"/>
                <w:szCs w:val="16"/>
                <w:lang w:val="en-ZA"/>
              </w:rPr>
              <w:t>Use of accessory muscles</w:t>
            </w:r>
          </w:p>
        </w:tc>
      </w:tr>
      <w:tr w:rsidR="00CC2E54" w:rsidRPr="00CC2E54" w14:paraId="0628FB36" w14:textId="77777777" w:rsidTr="00CC2E54">
        <w:trPr>
          <w:cantSplit/>
        </w:trPr>
        <w:tc>
          <w:tcPr>
            <w:tcW w:w="5000" w:type="pct"/>
            <w:gridSpan w:val="3"/>
            <w:tcBorders>
              <w:top w:val="single" w:sz="4" w:space="0" w:color="auto"/>
              <w:left w:val="single" w:sz="4" w:space="0" w:color="auto"/>
              <w:bottom w:val="single" w:sz="4" w:space="0" w:color="auto"/>
              <w:right w:val="single" w:sz="4" w:space="0" w:color="auto"/>
            </w:tcBorders>
          </w:tcPr>
          <w:p w14:paraId="4AF723E6" w14:textId="77777777" w:rsidR="00CC2E54" w:rsidRPr="00CC2E54" w:rsidRDefault="00CC2E54" w:rsidP="00CC2E54">
            <w:pPr>
              <w:pStyle w:val="Paragraphtext"/>
              <w:rPr>
                <w:sz w:val="16"/>
                <w:szCs w:val="16"/>
                <w:lang w:val="en-ZA"/>
              </w:rPr>
            </w:pPr>
            <w:r w:rsidRPr="00CC2E54">
              <w:rPr>
                <w:sz w:val="16"/>
                <w:szCs w:val="16"/>
                <w:lang w:val="en-ZA"/>
              </w:rPr>
              <w:t>*Peak expiratory flow rate (PEFR) – as percentage of predicted value.</w:t>
            </w:r>
          </w:p>
        </w:tc>
      </w:tr>
    </w:tbl>
    <w:p w14:paraId="0DC1ED73" w14:textId="77777777" w:rsidR="00CC2E54" w:rsidRPr="00CC2E54" w:rsidRDefault="00CC2E54" w:rsidP="00CC2E54">
      <w:pPr>
        <w:pStyle w:val="NoSpacing"/>
        <w:rPr>
          <w:b/>
        </w:rPr>
      </w:pPr>
    </w:p>
    <w:p w14:paraId="503EFD98" w14:textId="5D2A171A" w:rsidR="00CC2E54" w:rsidRPr="0073225C" w:rsidRDefault="00CC2E54" w:rsidP="0073225C">
      <w:pPr>
        <w:spacing w:after="0"/>
        <w:jc w:val="left"/>
        <w:rPr>
          <w:rFonts w:eastAsia="Times New Roman" w:cs="Arial"/>
          <w:b/>
          <w:sz w:val="20"/>
          <w:szCs w:val="22"/>
        </w:rPr>
      </w:pPr>
      <w:r w:rsidRPr="0073225C">
        <w:rPr>
          <w:rFonts w:eastAsia="Times New Roman" w:cs="Arial"/>
          <w:b/>
          <w:sz w:val="20"/>
          <w:szCs w:val="22"/>
        </w:rPr>
        <w:lastRenderedPageBreak/>
        <w:t>GENERAL AND SUPPORTIVE MEASURES</w:t>
      </w:r>
    </w:p>
    <w:p w14:paraId="688E7030" w14:textId="77777777" w:rsidR="00CC2E54" w:rsidRPr="0028353C" w:rsidRDefault="00CC2E54" w:rsidP="00CC2E54">
      <w:pPr>
        <w:pStyle w:val="Paragraphbulletlist-level1"/>
        <w:rPr>
          <w:b/>
          <w:lang w:val="en-ZA"/>
        </w:rPr>
      </w:pPr>
      <w:r>
        <w:rPr>
          <w:lang w:val="en-ZA"/>
        </w:rPr>
        <w:t>If severe, refer urgently. Where transfer is delayed, monitor the child in the highest level of care available.</w:t>
      </w:r>
    </w:p>
    <w:p w14:paraId="3B72D25B" w14:textId="77777777" w:rsidR="00CC2E54" w:rsidRPr="0028353C" w:rsidRDefault="00CC2E54" w:rsidP="00CC2E54">
      <w:pPr>
        <w:pStyle w:val="Paragraphbulletlist-level1"/>
        <w:rPr>
          <w:lang w:val="en-ZA"/>
        </w:rPr>
      </w:pPr>
      <w:r w:rsidRPr="0028353C">
        <w:rPr>
          <w:bCs/>
          <w:lang w:val="en-ZA"/>
        </w:rPr>
        <w:t>M</w:t>
      </w:r>
      <w:r w:rsidRPr="0028353C">
        <w:rPr>
          <w:lang w:val="en-ZA"/>
        </w:rPr>
        <w:t>onitor:</w:t>
      </w:r>
    </w:p>
    <w:tbl>
      <w:tblPr>
        <w:tblW w:w="6340" w:type="dxa"/>
        <w:tblInd w:w="468" w:type="dxa"/>
        <w:tblLayout w:type="fixed"/>
        <w:tblLook w:val="01E0" w:firstRow="1" w:lastRow="1" w:firstColumn="1" w:lastColumn="1" w:noHBand="0" w:noVBand="0"/>
      </w:tblPr>
      <w:tblGrid>
        <w:gridCol w:w="3170"/>
        <w:gridCol w:w="3170"/>
      </w:tblGrid>
      <w:tr w:rsidR="00CC2E54" w:rsidRPr="0025440A" w14:paraId="490FDA70" w14:textId="77777777" w:rsidTr="00CC2E54">
        <w:tc>
          <w:tcPr>
            <w:tcW w:w="3170" w:type="dxa"/>
          </w:tcPr>
          <w:p w14:paraId="3EFCBCA2" w14:textId="77777777" w:rsidR="00CC2E54" w:rsidRPr="0025440A" w:rsidRDefault="00CC2E54" w:rsidP="00643A42">
            <w:pPr>
              <w:numPr>
                <w:ilvl w:val="1"/>
                <w:numId w:val="50"/>
              </w:numPr>
              <w:spacing w:before="0" w:after="0"/>
              <w:ind w:left="383" w:hanging="425"/>
              <w:rPr>
                <w:rFonts w:eastAsia="Times New Roman" w:cs="Arial"/>
                <w:bCs/>
                <w:szCs w:val="20"/>
              </w:rPr>
            </w:pPr>
            <w:r w:rsidRPr="0025440A">
              <w:rPr>
                <w:rFonts w:eastAsia="Times New Roman" w:cs="Arial"/>
                <w:bCs/>
                <w:szCs w:val="20"/>
              </w:rPr>
              <w:t>heart rate</w:t>
            </w:r>
          </w:p>
        </w:tc>
        <w:tc>
          <w:tcPr>
            <w:tcW w:w="3170" w:type="dxa"/>
          </w:tcPr>
          <w:p w14:paraId="00DD68F3" w14:textId="77777777" w:rsidR="00CC2E54" w:rsidRPr="0025440A" w:rsidRDefault="00CC2E54" w:rsidP="00643A42">
            <w:pPr>
              <w:numPr>
                <w:ilvl w:val="1"/>
                <w:numId w:val="50"/>
              </w:numPr>
              <w:spacing w:before="0" w:after="0"/>
              <w:ind w:left="383" w:hanging="425"/>
              <w:rPr>
                <w:rFonts w:eastAsia="Times New Roman" w:cs="Arial"/>
                <w:bCs/>
                <w:szCs w:val="20"/>
              </w:rPr>
            </w:pPr>
            <w:r w:rsidRPr="0025440A">
              <w:rPr>
                <w:rFonts w:eastAsia="Times New Roman" w:cs="Arial"/>
                <w:bCs/>
                <w:szCs w:val="20"/>
              </w:rPr>
              <w:t>blood pressure</w:t>
            </w:r>
          </w:p>
        </w:tc>
      </w:tr>
      <w:tr w:rsidR="00CC2E54" w:rsidRPr="0025440A" w14:paraId="28C2FDF8" w14:textId="77777777" w:rsidTr="00CC2E54">
        <w:tc>
          <w:tcPr>
            <w:tcW w:w="3170" w:type="dxa"/>
          </w:tcPr>
          <w:p w14:paraId="003BE252" w14:textId="77777777" w:rsidR="00CC2E54" w:rsidRPr="0025440A" w:rsidRDefault="00CC2E54" w:rsidP="00643A42">
            <w:pPr>
              <w:numPr>
                <w:ilvl w:val="1"/>
                <w:numId w:val="50"/>
              </w:numPr>
              <w:spacing w:before="0" w:after="0"/>
              <w:ind w:left="383" w:hanging="425"/>
              <w:rPr>
                <w:rFonts w:eastAsia="Times New Roman" w:cs="Arial"/>
                <w:bCs/>
                <w:szCs w:val="20"/>
              </w:rPr>
            </w:pPr>
            <w:r w:rsidRPr="0025440A">
              <w:rPr>
                <w:rFonts w:eastAsia="Times New Roman" w:cs="Arial"/>
                <w:bCs/>
                <w:szCs w:val="20"/>
              </w:rPr>
              <w:t>respiratory rate</w:t>
            </w:r>
          </w:p>
        </w:tc>
        <w:tc>
          <w:tcPr>
            <w:tcW w:w="3170" w:type="dxa"/>
          </w:tcPr>
          <w:p w14:paraId="14660463" w14:textId="77777777" w:rsidR="00CC2E54" w:rsidRPr="0025440A" w:rsidRDefault="00CC2E54" w:rsidP="00643A42">
            <w:pPr>
              <w:numPr>
                <w:ilvl w:val="1"/>
                <w:numId w:val="50"/>
              </w:numPr>
              <w:spacing w:before="0" w:after="0"/>
              <w:ind w:left="383" w:hanging="425"/>
              <w:rPr>
                <w:rFonts w:eastAsia="Times New Roman" w:cs="Arial"/>
                <w:bCs/>
                <w:szCs w:val="20"/>
              </w:rPr>
            </w:pPr>
            <w:r w:rsidRPr="0025440A">
              <w:rPr>
                <w:rFonts w:eastAsia="Times New Roman" w:cs="Arial"/>
                <w:bCs/>
                <w:szCs w:val="20"/>
              </w:rPr>
              <w:t>acid-base status</w:t>
            </w:r>
            <w:r>
              <w:rPr>
                <w:rFonts w:eastAsia="Times New Roman" w:cs="Arial"/>
                <w:bCs/>
                <w:szCs w:val="20"/>
              </w:rPr>
              <w:t xml:space="preserve"> (where available)</w:t>
            </w:r>
          </w:p>
        </w:tc>
      </w:tr>
      <w:tr w:rsidR="00CC2E54" w:rsidRPr="0025440A" w14:paraId="587430BA" w14:textId="77777777" w:rsidTr="00CC2E54">
        <w:tc>
          <w:tcPr>
            <w:tcW w:w="3170" w:type="dxa"/>
          </w:tcPr>
          <w:p w14:paraId="5B95D72F" w14:textId="77777777" w:rsidR="00CC2E54" w:rsidRPr="0025440A" w:rsidRDefault="00CC2E54" w:rsidP="00643A42">
            <w:pPr>
              <w:numPr>
                <w:ilvl w:val="1"/>
                <w:numId w:val="50"/>
              </w:numPr>
              <w:spacing w:before="0" w:after="0"/>
              <w:ind w:left="383" w:hanging="425"/>
              <w:rPr>
                <w:rFonts w:eastAsia="Times New Roman" w:cs="Arial"/>
                <w:bCs/>
                <w:szCs w:val="20"/>
              </w:rPr>
            </w:pPr>
            <w:r w:rsidRPr="0025440A">
              <w:rPr>
                <w:rFonts w:eastAsia="Times New Roman" w:cs="Arial"/>
                <w:bCs/>
                <w:szCs w:val="20"/>
              </w:rPr>
              <w:t>PEFR (&gt; 5 years old)</w:t>
            </w:r>
          </w:p>
        </w:tc>
        <w:tc>
          <w:tcPr>
            <w:tcW w:w="3170" w:type="dxa"/>
          </w:tcPr>
          <w:p w14:paraId="1E6D0C0E" w14:textId="77777777" w:rsidR="00CC2E54" w:rsidRPr="0025440A" w:rsidRDefault="00CC2E54" w:rsidP="00643A42">
            <w:pPr>
              <w:numPr>
                <w:ilvl w:val="1"/>
                <w:numId w:val="50"/>
              </w:numPr>
              <w:spacing w:before="0" w:after="0"/>
              <w:ind w:left="383" w:hanging="425"/>
              <w:rPr>
                <w:rFonts w:eastAsia="Times New Roman" w:cs="Arial"/>
                <w:bCs/>
                <w:szCs w:val="20"/>
              </w:rPr>
            </w:pPr>
            <w:r w:rsidRPr="0025440A">
              <w:rPr>
                <w:rFonts w:eastAsia="Times New Roman" w:cs="Arial"/>
                <w:bCs/>
                <w:szCs w:val="20"/>
              </w:rPr>
              <w:t>blood gases</w:t>
            </w:r>
            <w:r>
              <w:rPr>
                <w:rFonts w:eastAsia="Times New Roman" w:cs="Arial"/>
                <w:bCs/>
                <w:szCs w:val="20"/>
              </w:rPr>
              <w:t xml:space="preserve"> (where available) </w:t>
            </w:r>
          </w:p>
        </w:tc>
      </w:tr>
      <w:tr w:rsidR="00CC2E54" w:rsidRPr="0025440A" w14:paraId="6650ACA9" w14:textId="77777777" w:rsidTr="00CC2E54">
        <w:tc>
          <w:tcPr>
            <w:tcW w:w="3170" w:type="dxa"/>
          </w:tcPr>
          <w:p w14:paraId="7C7E3FE2" w14:textId="77777777" w:rsidR="00CC2E54" w:rsidRPr="0025440A" w:rsidRDefault="00CC2E54" w:rsidP="00643A42">
            <w:pPr>
              <w:numPr>
                <w:ilvl w:val="1"/>
                <w:numId w:val="50"/>
              </w:numPr>
              <w:spacing w:before="0" w:after="0"/>
              <w:ind w:left="383" w:hanging="425"/>
              <w:rPr>
                <w:rFonts w:eastAsia="Times New Roman" w:cs="Arial"/>
                <w:bCs/>
                <w:szCs w:val="20"/>
              </w:rPr>
            </w:pPr>
            <w:r w:rsidRPr="0025440A">
              <w:rPr>
                <w:rFonts w:eastAsia="Times New Roman" w:cs="Arial"/>
                <w:bCs/>
                <w:szCs w:val="20"/>
              </w:rPr>
              <w:t xml:space="preserve">pulse </w:t>
            </w:r>
            <w:proofErr w:type="spellStart"/>
            <w:r w:rsidRPr="0025440A">
              <w:rPr>
                <w:rFonts w:eastAsia="Times New Roman" w:cs="Arial"/>
                <w:bCs/>
                <w:szCs w:val="20"/>
              </w:rPr>
              <w:t>oximetry</w:t>
            </w:r>
            <w:proofErr w:type="spellEnd"/>
          </w:p>
        </w:tc>
        <w:tc>
          <w:tcPr>
            <w:tcW w:w="3170" w:type="dxa"/>
          </w:tcPr>
          <w:p w14:paraId="1265CC06" w14:textId="77777777" w:rsidR="00CC2E54" w:rsidRPr="0025440A" w:rsidRDefault="00CC2E54" w:rsidP="00CC2E54">
            <w:pPr>
              <w:spacing w:after="0"/>
              <w:ind w:left="-42"/>
              <w:rPr>
                <w:rFonts w:eastAsia="Times New Roman" w:cs="Arial"/>
                <w:bCs/>
                <w:szCs w:val="20"/>
              </w:rPr>
            </w:pPr>
          </w:p>
        </w:tc>
      </w:tr>
    </w:tbl>
    <w:p w14:paraId="3FFCCF39" w14:textId="77777777" w:rsidR="00CC2E54" w:rsidRPr="0028353C" w:rsidRDefault="00CC2E54" w:rsidP="00CC2E54">
      <w:pPr>
        <w:pStyle w:val="Paragraphbulletlist-level1"/>
        <w:rPr>
          <w:szCs w:val="18"/>
          <w:lang w:val="en-ZA"/>
        </w:rPr>
      </w:pPr>
      <w:r w:rsidRPr="0028353C">
        <w:rPr>
          <w:lang w:val="en-ZA"/>
        </w:rPr>
        <w:t>Ensure adequate hydrat</w:t>
      </w:r>
      <w:r w:rsidRPr="0028353C">
        <w:rPr>
          <w:szCs w:val="18"/>
          <w:lang w:val="en-ZA"/>
        </w:rPr>
        <w:t>ion:</w:t>
      </w:r>
    </w:p>
    <w:p w14:paraId="60A692E6" w14:textId="77777777" w:rsidR="00CC2E54" w:rsidRPr="0028353C" w:rsidRDefault="00CC2E54" w:rsidP="00643A42">
      <w:pPr>
        <w:pStyle w:val="Paragraphbulletlist-level1"/>
        <w:numPr>
          <w:ilvl w:val="1"/>
          <w:numId w:val="45"/>
        </w:numPr>
        <w:rPr>
          <w:rFonts w:eastAsia="Times New Roman"/>
          <w:bCs/>
          <w:lang w:val="en-ZA"/>
        </w:rPr>
      </w:pPr>
      <w:r w:rsidRPr="0028353C">
        <w:rPr>
          <w:rFonts w:eastAsia="Times New Roman"/>
          <w:bCs/>
          <w:lang w:val="en-ZA"/>
        </w:rPr>
        <w:t xml:space="preserve">Encourage intake of normal maintenance volume of oral fluids; avoid </w:t>
      </w:r>
      <w:proofErr w:type="spellStart"/>
      <w:r w:rsidRPr="0028353C">
        <w:rPr>
          <w:rFonts w:eastAsia="Times New Roman"/>
          <w:bCs/>
          <w:lang w:val="en-ZA"/>
        </w:rPr>
        <w:t>overhydration</w:t>
      </w:r>
      <w:proofErr w:type="spellEnd"/>
      <w:r w:rsidRPr="0028353C">
        <w:rPr>
          <w:rFonts w:eastAsia="Times New Roman"/>
          <w:bCs/>
          <w:lang w:val="en-ZA"/>
        </w:rPr>
        <w:t>.</w:t>
      </w:r>
    </w:p>
    <w:tbl>
      <w:tblPr>
        <w:tblpPr w:leftFromText="180" w:rightFromText="180" w:vertAnchor="text" w:horzAnchor="margin" w:tblpXSpec="right" w:tblpY="480"/>
        <w:tblOverlap w:val="never"/>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A0" w:firstRow="1" w:lastRow="0" w:firstColumn="1" w:lastColumn="0" w:noHBand="0" w:noVBand="1"/>
      </w:tblPr>
      <w:tblGrid>
        <w:gridCol w:w="907"/>
      </w:tblGrid>
      <w:tr w:rsidR="002635CC" w:rsidRPr="0025440A" w14:paraId="070A5F6A" w14:textId="77777777" w:rsidTr="002635CC">
        <w:trPr>
          <w:trHeight w:val="227"/>
        </w:trPr>
        <w:tc>
          <w:tcPr>
            <w:tcW w:w="907" w:type="dxa"/>
          </w:tcPr>
          <w:p w14:paraId="472239A6" w14:textId="77777777" w:rsidR="002635CC" w:rsidRPr="0025440A" w:rsidRDefault="002635CC" w:rsidP="002635CC">
            <w:pPr>
              <w:spacing w:after="0"/>
              <w:jc w:val="right"/>
              <w:rPr>
                <w:rFonts w:eastAsia="Calibri" w:cs="Arial"/>
                <w:bCs/>
                <w:i/>
                <w:sz w:val="16"/>
                <w:szCs w:val="16"/>
              </w:rPr>
            </w:pPr>
            <w:proofErr w:type="spellStart"/>
            <w:r w:rsidRPr="0025440A">
              <w:rPr>
                <w:rFonts w:eastAsia="Calibri" w:cs="Arial"/>
                <w:i/>
                <w:sz w:val="16"/>
                <w:szCs w:val="16"/>
              </w:rPr>
              <w:t>LoE:IVb</w:t>
            </w:r>
            <w:proofErr w:type="spellEnd"/>
            <w:r w:rsidRPr="0025440A">
              <w:rPr>
                <w:rFonts w:eastAsia="Calibri" w:cs="Arial"/>
                <w:i/>
                <w:sz w:val="16"/>
                <w:szCs w:val="16"/>
                <w:vertAlign w:val="superscript"/>
              </w:rPr>
              <w:endnoteReference w:id="12"/>
            </w:r>
          </w:p>
        </w:tc>
      </w:tr>
    </w:tbl>
    <w:p w14:paraId="715E6F8C" w14:textId="77777777" w:rsidR="00CC2E54" w:rsidRDefault="00CC2E54" w:rsidP="00643A42">
      <w:pPr>
        <w:pStyle w:val="Paragraphbulletlist-level1"/>
        <w:numPr>
          <w:ilvl w:val="1"/>
          <w:numId w:val="45"/>
        </w:numPr>
        <w:rPr>
          <w:lang w:val="en-ZA"/>
        </w:rPr>
      </w:pPr>
      <w:r w:rsidRPr="0028353C">
        <w:rPr>
          <w:lang w:val="en-ZA"/>
        </w:rPr>
        <w:t xml:space="preserve">If unable to drink, give 0.9% </w:t>
      </w:r>
      <w:r w:rsidRPr="0028353C">
        <w:rPr>
          <w:rFonts w:eastAsia="Times New Roman"/>
          <w:bCs/>
          <w:lang w:val="en-ZA"/>
        </w:rPr>
        <w:t>sodium chloride</w:t>
      </w:r>
      <w:r w:rsidRPr="0028353C">
        <w:rPr>
          <w:lang w:val="en-ZA"/>
        </w:rPr>
        <w:t xml:space="preserve">/ 5% dextrose IV. Patients with prolonged severe asthma may become dehydrated as a result of poor </w:t>
      </w:r>
      <w:r>
        <w:rPr>
          <w:lang w:val="en-ZA"/>
        </w:rPr>
        <w:t xml:space="preserve">fluid </w:t>
      </w:r>
      <w:r w:rsidRPr="0028353C">
        <w:rPr>
          <w:lang w:val="en-ZA"/>
        </w:rPr>
        <w:t xml:space="preserve">intake or vomiting. </w:t>
      </w:r>
    </w:p>
    <w:p w14:paraId="4EEA4093" w14:textId="77777777" w:rsidR="00CC2E54" w:rsidRPr="00D848EF" w:rsidRDefault="00CC2E54" w:rsidP="00643A42">
      <w:pPr>
        <w:pStyle w:val="Paragraphbulletlist-level1"/>
        <w:numPr>
          <w:ilvl w:val="1"/>
          <w:numId w:val="45"/>
        </w:numPr>
        <w:rPr>
          <w:lang w:val="en-ZA"/>
        </w:rPr>
      </w:pPr>
      <w:r>
        <w:rPr>
          <w:lang w:val="en-ZA"/>
        </w:rPr>
        <w:t xml:space="preserve">Be careful not to </w:t>
      </w:r>
      <w:r w:rsidRPr="00D848EF">
        <w:rPr>
          <w:lang w:val="en-ZA"/>
        </w:rPr>
        <w:t>overhydrate patients with acute asthma: do not exceed the recommended IV fluid volume in children, i.e.</w:t>
      </w:r>
      <w:r>
        <w:rPr>
          <w:lang w:val="en-ZA"/>
        </w:rPr>
        <w:t>,</w:t>
      </w:r>
      <w:r w:rsidRPr="00D848EF">
        <w:rPr>
          <w:lang w:val="en-ZA"/>
        </w:rPr>
        <w:t xml:space="preserve"> 50 mL/kg/24 hours.</w:t>
      </w:r>
    </w:p>
    <w:p w14:paraId="0BBC24D7" w14:textId="32F59896" w:rsidR="00CC2E54" w:rsidRPr="00D848EF" w:rsidRDefault="00CC2E54" w:rsidP="00CC2E54">
      <w:pPr>
        <w:pStyle w:val="Paragraphbulletlist-level1"/>
        <w:rPr>
          <w:lang w:val="en-ZA"/>
        </w:rPr>
      </w:pPr>
      <w:r w:rsidRPr="00D848EF">
        <w:rPr>
          <w:lang w:val="en-ZA"/>
        </w:rPr>
        <w:t xml:space="preserve">Monitor potassium levels in a patient on continuous </w:t>
      </w:r>
      <w:r w:rsidR="0073225C">
        <w:rPr>
          <w:lang w:val="en-ZA"/>
        </w:rPr>
        <w:t>β</w:t>
      </w:r>
      <w:r w:rsidRPr="00D848EF">
        <w:rPr>
          <w:vertAlign w:val="subscript"/>
          <w:lang w:val="en-ZA"/>
        </w:rPr>
        <w:t>2</w:t>
      </w:r>
      <w:r w:rsidRPr="00D848EF">
        <w:rPr>
          <w:lang w:val="en-ZA"/>
        </w:rPr>
        <w:t>-agonist.</w:t>
      </w:r>
    </w:p>
    <w:p w14:paraId="63A8BA9F" w14:textId="77777777" w:rsidR="002635CC" w:rsidRPr="00D848EF" w:rsidRDefault="00CC2E54" w:rsidP="00CC2E54">
      <w:pPr>
        <w:pStyle w:val="Paragraphbulletlist-level1"/>
        <w:rPr>
          <w:lang w:val="en-ZA"/>
        </w:rPr>
      </w:pPr>
      <w:r w:rsidRPr="00D848EF">
        <w:rPr>
          <w:lang w:val="en-ZA"/>
        </w:rPr>
        <w:t>Monitor response to treatment with repeated PEFR and clinical signs. Assess need to escalate therapy</w:t>
      </w:r>
      <w:r>
        <w:rPr>
          <w:lang w:val="en-ZA"/>
        </w:rPr>
        <w:t xml:space="preserve"> at least</w:t>
      </w:r>
      <w:r w:rsidRPr="00D848EF">
        <w:rPr>
          <w:lang w:val="en-ZA"/>
        </w:rPr>
        <w:t xml:space="preserve"> hourly, or </w:t>
      </w:r>
      <w:r>
        <w:rPr>
          <w:lang w:val="en-ZA"/>
        </w:rPr>
        <w:t xml:space="preserve">more frequently </w:t>
      </w:r>
      <w:r w:rsidRPr="00D848EF">
        <w:rPr>
          <w:lang w:val="en-ZA"/>
        </w:rPr>
        <w:t>if worsening clinically.</w:t>
      </w:r>
    </w:p>
    <w:p w14:paraId="499F8976" w14:textId="77777777" w:rsidR="00CC2E54" w:rsidRDefault="00CC2E54" w:rsidP="00CC2E54">
      <w:pPr>
        <w:pStyle w:val="Paragraphbulletlist-level1"/>
        <w:numPr>
          <w:ilvl w:val="0"/>
          <w:numId w:val="0"/>
        </w:numPr>
      </w:pPr>
    </w:p>
    <w:p w14:paraId="189D1413" w14:textId="77777777" w:rsidR="00CC2E54" w:rsidRDefault="00CC2E54" w:rsidP="00CC2E54">
      <w:pPr>
        <w:pStyle w:val="Paragraphbulletlist-level1"/>
        <w:numPr>
          <w:ilvl w:val="0"/>
          <w:numId w:val="0"/>
        </w:numPr>
        <w:rPr>
          <w:b/>
        </w:rPr>
      </w:pPr>
      <w:r w:rsidRPr="00CC2E54">
        <w:rPr>
          <w:b/>
        </w:rPr>
        <w:t>Assess response to initial management:</w:t>
      </w:r>
    </w:p>
    <w:tbl>
      <w:tblPr>
        <w:tblStyle w:val="TableGrid"/>
        <w:tblW w:w="0" w:type="auto"/>
        <w:tblLayout w:type="fixed"/>
        <w:tblLook w:val="04A0" w:firstRow="1" w:lastRow="0" w:firstColumn="1" w:lastColumn="0" w:noHBand="0" w:noVBand="1"/>
      </w:tblPr>
      <w:tblGrid>
        <w:gridCol w:w="2136"/>
        <w:gridCol w:w="2126"/>
        <w:gridCol w:w="2126"/>
      </w:tblGrid>
      <w:tr w:rsidR="00CC2E54" w:rsidRPr="00CC2E54" w14:paraId="748E93EE" w14:textId="77777777" w:rsidTr="00CC2E54">
        <w:tc>
          <w:tcPr>
            <w:tcW w:w="2136" w:type="dxa"/>
            <w:vAlign w:val="center"/>
          </w:tcPr>
          <w:p w14:paraId="64A30561" w14:textId="77777777" w:rsidR="00CC2E54" w:rsidRPr="0073225C" w:rsidRDefault="00CC2E54" w:rsidP="0073225C">
            <w:pPr>
              <w:spacing w:before="0" w:after="0"/>
              <w:ind w:left="34"/>
              <w:rPr>
                <w:rFonts w:eastAsia="Times New Roman" w:cs="Arial"/>
                <w:b/>
                <w:bCs/>
              </w:rPr>
            </w:pPr>
          </w:p>
        </w:tc>
        <w:tc>
          <w:tcPr>
            <w:tcW w:w="2126" w:type="dxa"/>
            <w:shd w:val="clear" w:color="auto" w:fill="B4C6E7" w:themeFill="accent1" w:themeFillTint="66"/>
            <w:vAlign w:val="center"/>
          </w:tcPr>
          <w:p w14:paraId="5D1247B5" w14:textId="77777777" w:rsidR="00CC2E54" w:rsidRPr="0073225C" w:rsidRDefault="00CC2E54" w:rsidP="0073225C">
            <w:pPr>
              <w:spacing w:before="0" w:after="0"/>
              <w:jc w:val="center"/>
              <w:rPr>
                <w:rFonts w:eastAsia="Times New Roman" w:cs="Arial"/>
                <w:b/>
                <w:bCs/>
              </w:rPr>
            </w:pPr>
            <w:r w:rsidRPr="0073225C">
              <w:rPr>
                <w:rFonts w:eastAsia="Times New Roman" w:cs="Arial"/>
                <w:b/>
                <w:bCs/>
              </w:rPr>
              <w:t>Response</w:t>
            </w:r>
          </w:p>
        </w:tc>
        <w:tc>
          <w:tcPr>
            <w:tcW w:w="2126" w:type="dxa"/>
            <w:shd w:val="clear" w:color="auto" w:fill="BC56F4"/>
            <w:vAlign w:val="center"/>
          </w:tcPr>
          <w:p w14:paraId="2155D30E" w14:textId="77777777" w:rsidR="00CC2E54" w:rsidRPr="0073225C" w:rsidRDefault="00CC2E54" w:rsidP="0073225C">
            <w:pPr>
              <w:spacing w:before="0" w:after="0"/>
              <w:jc w:val="center"/>
              <w:rPr>
                <w:rFonts w:eastAsia="Times New Roman" w:cs="Arial"/>
                <w:b/>
                <w:bCs/>
              </w:rPr>
            </w:pPr>
            <w:r w:rsidRPr="0073225C">
              <w:rPr>
                <w:rFonts w:eastAsia="Times New Roman" w:cs="Arial"/>
                <w:b/>
                <w:bCs/>
              </w:rPr>
              <w:t>No response</w:t>
            </w:r>
          </w:p>
        </w:tc>
      </w:tr>
      <w:tr w:rsidR="00CC2E54" w:rsidRPr="00CC2E54" w14:paraId="5F17DA72" w14:textId="77777777" w:rsidTr="00CC2E54">
        <w:tc>
          <w:tcPr>
            <w:tcW w:w="2136" w:type="dxa"/>
            <w:vAlign w:val="center"/>
          </w:tcPr>
          <w:p w14:paraId="1CCDF51E" w14:textId="77777777" w:rsidR="00CC2E54" w:rsidRPr="0073225C" w:rsidRDefault="00CC2E54" w:rsidP="0073225C">
            <w:pPr>
              <w:spacing w:before="0" w:after="0"/>
              <w:jc w:val="left"/>
              <w:rPr>
                <w:rFonts w:eastAsia="Times New Roman" w:cs="Arial"/>
                <w:b/>
                <w:bCs/>
              </w:rPr>
            </w:pPr>
            <w:r w:rsidRPr="0073225C">
              <w:rPr>
                <w:rFonts w:eastAsia="Times New Roman" w:cs="Arial"/>
                <w:b/>
                <w:bCs/>
              </w:rPr>
              <w:t>Respiratory rate (breaths per minute)</w:t>
            </w:r>
          </w:p>
        </w:tc>
        <w:tc>
          <w:tcPr>
            <w:tcW w:w="2126" w:type="dxa"/>
            <w:shd w:val="clear" w:color="auto" w:fill="B4C6E7" w:themeFill="accent1" w:themeFillTint="66"/>
            <w:vAlign w:val="center"/>
          </w:tcPr>
          <w:p w14:paraId="244149DB" w14:textId="77777777" w:rsidR="00CC2E54" w:rsidRPr="0073225C" w:rsidRDefault="00CC2E54" w:rsidP="0073225C">
            <w:pPr>
              <w:spacing w:before="0" w:after="0"/>
              <w:jc w:val="center"/>
              <w:rPr>
                <w:rFonts w:eastAsia="Times New Roman" w:cs="Arial"/>
              </w:rPr>
            </w:pPr>
            <w:r w:rsidRPr="0073225C">
              <w:rPr>
                <w:rFonts w:eastAsia="Times New Roman" w:cs="Arial"/>
              </w:rPr>
              <w:t>&lt; 40</w:t>
            </w:r>
          </w:p>
        </w:tc>
        <w:tc>
          <w:tcPr>
            <w:tcW w:w="2126" w:type="dxa"/>
            <w:shd w:val="clear" w:color="auto" w:fill="BC56F4"/>
            <w:vAlign w:val="center"/>
          </w:tcPr>
          <w:p w14:paraId="77BB14BF" w14:textId="77777777" w:rsidR="00CC2E54" w:rsidRPr="0073225C" w:rsidRDefault="00CC2E54" w:rsidP="0073225C">
            <w:pPr>
              <w:spacing w:before="0" w:after="0"/>
              <w:jc w:val="center"/>
              <w:rPr>
                <w:rFonts w:eastAsia="Times New Roman" w:cs="Arial"/>
              </w:rPr>
            </w:pPr>
            <w:r w:rsidRPr="0073225C">
              <w:rPr>
                <w:rFonts w:eastAsia="Times New Roman" w:cs="Arial"/>
              </w:rPr>
              <w:t>&gt; 40</w:t>
            </w:r>
          </w:p>
        </w:tc>
      </w:tr>
      <w:tr w:rsidR="00CC2E54" w:rsidRPr="00CC2E54" w14:paraId="206C8B2A" w14:textId="77777777" w:rsidTr="00CC2E54">
        <w:tc>
          <w:tcPr>
            <w:tcW w:w="2136" w:type="dxa"/>
            <w:vAlign w:val="center"/>
          </w:tcPr>
          <w:p w14:paraId="31243962" w14:textId="77777777" w:rsidR="00CC2E54" w:rsidRPr="0073225C" w:rsidRDefault="00CC2E54" w:rsidP="0073225C">
            <w:pPr>
              <w:spacing w:before="0" w:after="0"/>
              <w:rPr>
                <w:rFonts w:eastAsia="Times New Roman" w:cs="Arial"/>
                <w:b/>
                <w:bCs/>
              </w:rPr>
            </w:pPr>
            <w:r w:rsidRPr="0073225C">
              <w:rPr>
                <w:rFonts w:eastAsia="Times New Roman" w:cs="Arial"/>
                <w:b/>
                <w:bCs/>
              </w:rPr>
              <w:t>Speech/ Drinking</w:t>
            </w:r>
          </w:p>
        </w:tc>
        <w:tc>
          <w:tcPr>
            <w:tcW w:w="2126" w:type="dxa"/>
            <w:shd w:val="clear" w:color="auto" w:fill="B4C6E7" w:themeFill="accent1" w:themeFillTint="66"/>
            <w:vAlign w:val="center"/>
          </w:tcPr>
          <w:p w14:paraId="55BA22A4" w14:textId="77777777" w:rsidR="00CC2E54" w:rsidRPr="0073225C" w:rsidRDefault="00CC2E54" w:rsidP="0073225C">
            <w:pPr>
              <w:spacing w:before="0" w:after="0"/>
              <w:jc w:val="center"/>
              <w:rPr>
                <w:rFonts w:eastAsia="Times New Roman" w:cs="Arial"/>
              </w:rPr>
            </w:pPr>
            <w:r w:rsidRPr="0073225C">
              <w:rPr>
                <w:rFonts w:eastAsia="Times New Roman" w:cs="Arial"/>
              </w:rPr>
              <w:t>normal</w:t>
            </w:r>
          </w:p>
        </w:tc>
        <w:tc>
          <w:tcPr>
            <w:tcW w:w="2126" w:type="dxa"/>
            <w:shd w:val="clear" w:color="auto" w:fill="BC56F4"/>
            <w:vAlign w:val="center"/>
          </w:tcPr>
          <w:p w14:paraId="60CFD6B3" w14:textId="77777777" w:rsidR="00CC2E54" w:rsidRPr="0073225C" w:rsidRDefault="00CC2E54" w:rsidP="0073225C">
            <w:pPr>
              <w:spacing w:before="0" w:after="0"/>
              <w:jc w:val="center"/>
              <w:rPr>
                <w:rFonts w:eastAsia="Times New Roman" w:cs="Arial"/>
              </w:rPr>
            </w:pPr>
            <w:r w:rsidRPr="0073225C">
              <w:rPr>
                <w:rFonts w:eastAsia="Times New Roman" w:cs="Arial"/>
              </w:rPr>
              <w:t>impaired</w:t>
            </w:r>
          </w:p>
        </w:tc>
      </w:tr>
    </w:tbl>
    <w:p w14:paraId="10D79B95" w14:textId="77777777" w:rsidR="00CC2E54" w:rsidRDefault="00CC2E54" w:rsidP="00CC2E54">
      <w:pPr>
        <w:pStyle w:val="Paragraphbulletlist-level1"/>
        <w:numPr>
          <w:ilvl w:val="0"/>
          <w:numId w:val="0"/>
        </w:numPr>
        <w:rPr>
          <w:b/>
        </w:rPr>
      </w:pPr>
    </w:p>
    <w:p w14:paraId="3E6F8AE8" w14:textId="77777777" w:rsidR="00CC2E54" w:rsidRPr="0028353C" w:rsidRDefault="00CC2E54" w:rsidP="00CC2E54">
      <w:pPr>
        <w:rPr>
          <w:rFonts w:eastAsia="Times New Roman" w:cs="Arial"/>
          <w:b/>
          <w:bCs/>
        </w:rPr>
      </w:pPr>
      <w:r w:rsidRPr="0028353C">
        <w:rPr>
          <w:rFonts w:eastAsia="Times New Roman" w:cs="Arial"/>
          <w:b/>
          <w:bCs/>
          <w:u w:val="single"/>
        </w:rPr>
        <w:t>Note</w:t>
      </w:r>
      <w:r w:rsidRPr="0028353C">
        <w:rPr>
          <w:rFonts w:eastAsia="Times New Roman" w:cs="Arial"/>
          <w:bCs/>
        </w:rPr>
        <w:t>:</w:t>
      </w:r>
    </w:p>
    <w:p w14:paraId="5830CA29" w14:textId="77777777" w:rsidR="00CC2E54" w:rsidRPr="0028353C" w:rsidRDefault="00CC2E54" w:rsidP="00CC2E54">
      <w:pPr>
        <w:pStyle w:val="Paragraphbulletlist-level1"/>
        <w:rPr>
          <w:lang w:val="en-ZA"/>
        </w:rPr>
      </w:pPr>
      <w:r w:rsidRPr="0028353C">
        <w:rPr>
          <w:lang w:val="en-ZA"/>
        </w:rPr>
        <w:t>Physiotherapy, antihistamines, antibiotics and sedation are not beneficial in the acute setting.</w:t>
      </w:r>
    </w:p>
    <w:p w14:paraId="62C8659A" w14:textId="77777777" w:rsidR="00CC2E54" w:rsidRPr="0028353C" w:rsidRDefault="00CC2E54" w:rsidP="00CC2E54">
      <w:pPr>
        <w:pStyle w:val="Paragraphbulletlist-level1"/>
        <w:rPr>
          <w:lang w:val="en-ZA"/>
        </w:rPr>
      </w:pPr>
      <w:r w:rsidRPr="0028353C">
        <w:rPr>
          <w:lang w:val="en-ZA"/>
        </w:rPr>
        <w:t>Agitation and restlessness are signs of severe hypoxia. Assess need for respiratory support urgently.</w:t>
      </w:r>
    </w:p>
    <w:p w14:paraId="08693F66" w14:textId="77777777" w:rsidR="00CC2E54" w:rsidRDefault="00CC2E54" w:rsidP="00CC2E54">
      <w:pPr>
        <w:pStyle w:val="Paragraphbulletlist-level1"/>
        <w:numPr>
          <w:ilvl w:val="0"/>
          <w:numId w:val="0"/>
        </w:numPr>
        <w:rPr>
          <w:b/>
        </w:rPr>
      </w:pPr>
    </w:p>
    <w:p w14:paraId="2302D65F" w14:textId="77777777" w:rsidR="00CC2E54" w:rsidRPr="0073225C" w:rsidRDefault="00CC2E54" w:rsidP="00CC2E54">
      <w:pPr>
        <w:pStyle w:val="Paragraphbulletlist-level1"/>
        <w:numPr>
          <w:ilvl w:val="0"/>
          <w:numId w:val="0"/>
        </w:numPr>
        <w:rPr>
          <w:b/>
          <w:sz w:val="20"/>
          <w:szCs w:val="22"/>
        </w:rPr>
      </w:pPr>
      <w:r w:rsidRPr="0073225C">
        <w:rPr>
          <w:b/>
          <w:sz w:val="20"/>
          <w:szCs w:val="22"/>
        </w:rPr>
        <w:t>MEDICINE TREATMENT</w:t>
      </w:r>
    </w:p>
    <w:p w14:paraId="75603300" w14:textId="3EE6AD63" w:rsidR="00CC2E54" w:rsidRPr="00CC2E54" w:rsidRDefault="00CC2E54" w:rsidP="00CC2E54">
      <w:pPr>
        <w:pStyle w:val="Paragraphbulletlist-level1"/>
        <w:numPr>
          <w:ilvl w:val="0"/>
          <w:numId w:val="0"/>
        </w:numPr>
        <w:rPr>
          <w:b/>
        </w:rPr>
      </w:pPr>
      <w:r w:rsidRPr="00CC2E54">
        <w:rPr>
          <w:b/>
        </w:rPr>
        <w:t>Mild/Moderate exacerbation of asthma</w:t>
      </w:r>
    </w:p>
    <w:p w14:paraId="06917E84" w14:textId="3C6F94D5" w:rsidR="00CC2E54" w:rsidRPr="0025440A" w:rsidRDefault="00CC2E54" w:rsidP="00643A42">
      <w:pPr>
        <w:pStyle w:val="BulletMedicine"/>
        <w:numPr>
          <w:ilvl w:val="0"/>
          <w:numId w:val="46"/>
        </w:numPr>
        <w:jc w:val="left"/>
        <w:rPr>
          <w:bCs/>
        </w:rPr>
      </w:pPr>
      <w:r>
        <w:t xml:space="preserve">  Oxygen, if oxygen saturation is &lt; 94%, to keep oxygen saturation </w:t>
      </w:r>
      <w:r>
        <w:rPr>
          <w:rFonts w:cs="Arial"/>
        </w:rPr>
        <w:t>≥</w:t>
      </w:r>
      <w:r w:rsidR="0073225C">
        <w:rPr>
          <w:rFonts w:cs="Arial"/>
        </w:rPr>
        <w:t xml:space="preserve"> </w:t>
      </w:r>
      <w:r>
        <w:t>94%.</w:t>
      </w:r>
    </w:p>
    <w:p w14:paraId="16AF36A4" w14:textId="77777777" w:rsidR="00CC2E54" w:rsidRDefault="00CC2E54" w:rsidP="00CC2E54">
      <w:pPr>
        <w:rPr>
          <w:rFonts w:eastAsia="Times New Roman" w:cs="Arial"/>
          <w:b/>
          <w:bCs/>
          <w:szCs w:val="24"/>
        </w:rPr>
      </w:pPr>
      <w:r w:rsidRPr="0025440A">
        <w:rPr>
          <w:rFonts w:eastAsia="Times New Roman" w:cs="Arial"/>
          <w:b/>
          <w:bCs/>
          <w:szCs w:val="24"/>
        </w:rPr>
        <w:t>AND</w:t>
      </w:r>
    </w:p>
    <w:tbl>
      <w:tblPr>
        <w:tblpPr w:leftFromText="180" w:rightFromText="180" w:vertAnchor="text" w:horzAnchor="margin" w:tblpXSpec="right" w:tblpY="63"/>
        <w:tblOverlap w:val="never"/>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907"/>
      </w:tblGrid>
      <w:tr w:rsidR="001A678F" w:rsidRPr="001F4BAA" w14:paraId="2F9FFF8A" w14:textId="77777777" w:rsidTr="001A678F">
        <w:tc>
          <w:tcPr>
            <w:tcW w:w="907" w:type="dxa"/>
          </w:tcPr>
          <w:p w14:paraId="05693196" w14:textId="77777777" w:rsidR="001A678F" w:rsidRPr="002344FD" w:rsidRDefault="001A678F" w:rsidP="001A678F">
            <w:pPr>
              <w:pStyle w:val="LoEText"/>
              <w:framePr w:hSpace="0" w:wrap="auto" w:vAnchor="margin" w:hAnchor="text" w:xAlign="left" w:yAlign="inline"/>
              <w:suppressOverlap w:val="0"/>
              <w:rPr>
                <w:sz w:val="14"/>
                <w:szCs w:val="14"/>
              </w:rPr>
            </w:pPr>
            <w:proofErr w:type="spellStart"/>
            <w:r w:rsidRPr="002344FD">
              <w:rPr>
                <w:sz w:val="14"/>
                <w:szCs w:val="14"/>
              </w:rPr>
              <w:t>LoE:IVb</w:t>
            </w:r>
            <w:proofErr w:type="spellEnd"/>
            <w:r w:rsidRPr="002344FD">
              <w:rPr>
                <w:sz w:val="14"/>
                <w:szCs w:val="14"/>
                <w:vertAlign w:val="superscript"/>
              </w:rPr>
              <w:endnoteReference w:id="13"/>
            </w:r>
          </w:p>
        </w:tc>
      </w:tr>
    </w:tbl>
    <w:p w14:paraId="1070F4C8" w14:textId="77777777" w:rsidR="00CC2E54" w:rsidRPr="0025440A" w:rsidRDefault="00CC2E54" w:rsidP="00CC2E54">
      <w:pPr>
        <w:pStyle w:val="BulletTherapeuticclass"/>
        <w:tabs>
          <w:tab w:val="num" w:pos="360"/>
        </w:tabs>
        <w:ind w:left="357" w:hanging="357"/>
      </w:pPr>
      <w:r w:rsidRPr="0025440A">
        <w:t>Short-acting β</w:t>
      </w:r>
      <w:r w:rsidRPr="0073225C">
        <w:rPr>
          <w:vertAlign w:val="subscript"/>
        </w:rPr>
        <w:t>2</w:t>
      </w:r>
      <w:r w:rsidRPr="0025440A">
        <w:t>-agonist, e.g.:</w:t>
      </w:r>
    </w:p>
    <w:p w14:paraId="586B4977" w14:textId="77777777" w:rsidR="00CC2E54" w:rsidRPr="0025440A" w:rsidRDefault="00CC2E54" w:rsidP="00643A42">
      <w:pPr>
        <w:pStyle w:val="BulletMedicine"/>
        <w:numPr>
          <w:ilvl w:val="0"/>
          <w:numId w:val="46"/>
        </w:numPr>
        <w:jc w:val="left"/>
      </w:pPr>
      <w:r w:rsidRPr="0025440A">
        <w:t>Salbutamol, metered-dose inhaler (MDI)</w:t>
      </w:r>
      <w:r w:rsidRPr="0025440A">
        <w:fldChar w:fldCharType="begin"/>
      </w:r>
      <w:r w:rsidRPr="0025440A">
        <w:instrText xml:space="preserve"> XE "Salbutamol, inhaler" \f "m" </w:instrText>
      </w:r>
      <w:r w:rsidRPr="0025440A">
        <w:fldChar w:fldCharType="end"/>
      </w:r>
      <w:r w:rsidRPr="0025440A">
        <w:t xml:space="preserve"> with a spacer device.</w:t>
      </w:r>
    </w:p>
    <w:p w14:paraId="26EE33E7" w14:textId="77777777" w:rsidR="00CC2E54" w:rsidRPr="0025440A" w:rsidRDefault="00CC2E54" w:rsidP="00643A42">
      <w:pPr>
        <w:pStyle w:val="BulletDirectionsInstructions"/>
        <w:numPr>
          <w:ilvl w:val="1"/>
          <w:numId w:val="46"/>
        </w:numPr>
        <w:ind w:left="714" w:hanging="357"/>
        <w:contextualSpacing/>
      </w:pPr>
      <w:r w:rsidRPr="0025440A">
        <w:t>200–400 mcg (2–4 puffs of 100 mcg/puff) repeated every 20–30 minutes depending on clinical response.</w:t>
      </w:r>
    </w:p>
    <w:p w14:paraId="1B49F086" w14:textId="77777777" w:rsidR="00CC2E54" w:rsidRPr="0025440A" w:rsidRDefault="00CC2E54" w:rsidP="00643A42">
      <w:pPr>
        <w:pStyle w:val="BulletDirectionsInstructions"/>
        <w:numPr>
          <w:ilvl w:val="1"/>
          <w:numId w:val="46"/>
        </w:numPr>
        <w:ind w:left="714" w:hanging="357"/>
        <w:contextualSpacing/>
      </w:pPr>
      <w:r>
        <w:t>Maximum of 3 doses in the first hour; thereafter repeat every 2–4 hours if needed.</w:t>
      </w:r>
    </w:p>
    <w:p w14:paraId="7E9D02B8" w14:textId="77777777" w:rsidR="00CC2E54" w:rsidRPr="0025440A" w:rsidRDefault="00CC2E54" w:rsidP="00CC2E54">
      <w:pPr>
        <w:tabs>
          <w:tab w:val="left" w:pos="3960"/>
        </w:tabs>
        <w:ind w:left="700" w:hanging="340"/>
        <w:rPr>
          <w:rFonts w:eastAsia="Times New Roman" w:cs="Arial"/>
          <w:b/>
          <w:bCs/>
          <w:szCs w:val="20"/>
        </w:rPr>
      </w:pPr>
      <w:r w:rsidRPr="0025440A">
        <w:rPr>
          <w:rFonts w:eastAsia="Times New Roman" w:cs="Arial"/>
          <w:b/>
          <w:bCs/>
          <w:szCs w:val="20"/>
        </w:rPr>
        <w:t>OR</w:t>
      </w:r>
    </w:p>
    <w:p w14:paraId="309E714D" w14:textId="77777777" w:rsidR="00CC2E54" w:rsidRPr="0025440A" w:rsidRDefault="00CC2E54" w:rsidP="00643A42">
      <w:pPr>
        <w:pStyle w:val="BulletMedicine"/>
        <w:numPr>
          <w:ilvl w:val="0"/>
          <w:numId w:val="46"/>
        </w:numPr>
        <w:jc w:val="left"/>
        <w:rPr>
          <w:bCs/>
        </w:rPr>
      </w:pPr>
      <w:r w:rsidRPr="0025440A">
        <w:lastRenderedPageBreak/>
        <w:t>Salbutamol 0.5% (5 mg/mL), solution</w:t>
      </w:r>
      <w:r w:rsidRPr="0025440A">
        <w:rPr>
          <w:bCs/>
        </w:rPr>
        <w:fldChar w:fldCharType="begin"/>
      </w:r>
      <w:r w:rsidRPr="0025440A">
        <w:instrText xml:space="preserve"> XE "Salbutamol 0.5%, solution" \f "m" </w:instrText>
      </w:r>
      <w:r w:rsidRPr="0025440A">
        <w:rPr>
          <w:bCs/>
        </w:rPr>
        <w:fldChar w:fldCharType="end"/>
      </w:r>
      <w:r w:rsidRPr="0025440A">
        <w:rPr>
          <w:bCs/>
        </w:rPr>
        <w:t>, nebulised in 20 minute intervals.</w:t>
      </w:r>
    </w:p>
    <w:p w14:paraId="496D61C0" w14:textId="77777777" w:rsidR="00CC2E54" w:rsidRPr="0028353C" w:rsidRDefault="00CC2E54" w:rsidP="00643A42">
      <w:pPr>
        <w:pStyle w:val="BulletDirectionsInstructions"/>
        <w:numPr>
          <w:ilvl w:val="1"/>
          <w:numId w:val="46"/>
        </w:numPr>
        <w:ind w:left="714" w:hanging="357"/>
        <w:contextualSpacing/>
        <w:rPr>
          <w:bCs/>
        </w:rPr>
      </w:pPr>
      <w:r w:rsidRPr="0028353C">
        <w:rPr>
          <w:rFonts w:eastAsia="Calibri"/>
          <w:b/>
          <w:bCs/>
        </w:rPr>
        <w:t>Age &lt; 6 years:</w:t>
      </w:r>
      <w:r w:rsidRPr="0025440A">
        <w:rPr>
          <w:rFonts w:eastAsia="Calibri"/>
        </w:rPr>
        <w:t xml:space="preserve"> Administer 2.5 mg salbutamol 0.5% (5 mg/mL) solution, made to 4 mL nebuliser solution by mixing 0.5 mL salbutamol and 3.5 mL sodium chloride, 0.9% solution.</w:t>
      </w:r>
    </w:p>
    <w:p w14:paraId="044BE73C" w14:textId="77777777" w:rsidR="00CC2E54" w:rsidRPr="0025440A" w:rsidRDefault="00CC2E54" w:rsidP="00643A42">
      <w:pPr>
        <w:pStyle w:val="BulletDirectionsInstructions"/>
        <w:numPr>
          <w:ilvl w:val="1"/>
          <w:numId w:val="46"/>
        </w:numPr>
        <w:ind w:left="714" w:hanging="357"/>
        <w:contextualSpacing/>
        <w:rPr>
          <w:bCs/>
        </w:rPr>
      </w:pPr>
      <w:r w:rsidRPr="0028353C">
        <w:rPr>
          <w:rFonts w:eastAsia="Calibri"/>
          <w:b/>
          <w:bCs/>
        </w:rPr>
        <w:t>Age 6–11 years:</w:t>
      </w:r>
      <w:r w:rsidRPr="0025440A">
        <w:rPr>
          <w:rFonts w:eastAsia="Calibri"/>
        </w:rPr>
        <w:t xml:space="preserve"> Administer 5 mg salbutamol 0.5% (5 mg/mL) solution, made to 4 mL nebuliser solution by mixing 1 mL salbutamol and 3 mL sodium chloride, 0.9% solution.</w:t>
      </w:r>
    </w:p>
    <w:p w14:paraId="6EF28C29" w14:textId="77777777" w:rsidR="00CC2E54" w:rsidRPr="0025440A" w:rsidRDefault="00CC2E54" w:rsidP="00643A42">
      <w:pPr>
        <w:pStyle w:val="BulletDirectionsInstructions"/>
        <w:numPr>
          <w:ilvl w:val="1"/>
          <w:numId w:val="46"/>
        </w:numPr>
        <w:ind w:left="714" w:hanging="357"/>
        <w:contextualSpacing/>
        <w:rPr>
          <w:bCs/>
        </w:rPr>
      </w:pPr>
      <w:r w:rsidRPr="0025440A">
        <w:t>Recommended delivery at a flow rate of 8 L/min with oxygen.</w:t>
      </w:r>
    </w:p>
    <w:p w14:paraId="69F7F6E8" w14:textId="77777777" w:rsidR="00CC2E54" w:rsidRDefault="00CC2E54" w:rsidP="00643A42">
      <w:pPr>
        <w:pStyle w:val="BulletDirectionsInstructions"/>
        <w:numPr>
          <w:ilvl w:val="1"/>
          <w:numId w:val="46"/>
        </w:numPr>
        <w:ind w:left="714" w:hanging="357"/>
        <w:contextualSpacing/>
      </w:pPr>
      <w:r w:rsidRPr="0025440A">
        <w:t>If no relief, repeat every 20–30 minutes in the first hour.</w:t>
      </w:r>
    </w:p>
    <w:p w14:paraId="5B9E7D3E" w14:textId="71B82920" w:rsidR="00CC2E54" w:rsidRPr="001A678F" w:rsidRDefault="00CC2E54" w:rsidP="00643A42">
      <w:pPr>
        <w:pStyle w:val="BulletDirectionsInstructions"/>
        <w:numPr>
          <w:ilvl w:val="1"/>
          <w:numId w:val="46"/>
        </w:numPr>
        <w:ind w:left="714" w:hanging="357"/>
        <w:contextualSpacing/>
      </w:pPr>
      <w:r w:rsidRPr="001A678F">
        <w:t>Maximum of 3 doses in the first hour; thereafter repeat every 2–4 hours if needed.</w:t>
      </w:r>
    </w:p>
    <w:p w14:paraId="410EA13E" w14:textId="34C3B007" w:rsidR="00CC2E54" w:rsidRPr="001A678F" w:rsidRDefault="00CC2E54" w:rsidP="00CC2E54">
      <w:pPr>
        <w:rPr>
          <w:b/>
          <w:lang w:val="en-ZA"/>
        </w:rPr>
      </w:pPr>
      <w:r w:rsidRPr="001A678F">
        <w:rPr>
          <w:b/>
          <w:lang w:val="en-ZA"/>
        </w:rPr>
        <w:t>PLUS</w:t>
      </w:r>
    </w:p>
    <w:p w14:paraId="51AF1090" w14:textId="77777777" w:rsidR="00CC2E54" w:rsidRDefault="00CC2E54" w:rsidP="00643A42">
      <w:pPr>
        <w:pStyle w:val="BulletMedicine"/>
        <w:numPr>
          <w:ilvl w:val="0"/>
          <w:numId w:val="46"/>
        </w:numPr>
        <w:jc w:val="left"/>
      </w:pPr>
      <w:r w:rsidRPr="0025440A">
        <w:t>Prednisone</w:t>
      </w:r>
      <w:r>
        <w:fldChar w:fldCharType="begin"/>
      </w:r>
      <w:r>
        <w:instrText xml:space="preserve">  </w:instrText>
      </w:r>
      <w:r w:rsidRPr="0022053C">
        <w:instrText>XE "Prednisone" \f "m"</w:instrText>
      </w:r>
      <w:r>
        <w:instrText xml:space="preserve"> </w:instrText>
      </w:r>
      <w:r>
        <w:fldChar w:fldCharType="end"/>
      </w:r>
      <w:r w:rsidRPr="0025440A">
        <w:t>, oral, 1–2 mg/kg, immediately up to a maximum of:</w:t>
      </w:r>
    </w:p>
    <w:p w14:paraId="55365231" w14:textId="77777777" w:rsidR="001A678F" w:rsidRPr="0025440A" w:rsidRDefault="001A678F" w:rsidP="00643A42">
      <w:pPr>
        <w:pStyle w:val="BulletDirectionsInstructions"/>
        <w:numPr>
          <w:ilvl w:val="1"/>
          <w:numId w:val="46"/>
        </w:numPr>
        <w:ind w:left="714" w:hanging="357"/>
        <w:contextualSpacing/>
      </w:pPr>
      <w:r w:rsidRPr="0025440A">
        <w:t>Children &lt; 2 years: 20 mg (consider omitting steroids for children in this age group with episodic viral wheeze).</w:t>
      </w:r>
    </w:p>
    <w:p w14:paraId="1FFC09BB" w14:textId="77777777" w:rsidR="001A678F" w:rsidRPr="0025440A" w:rsidRDefault="001A678F" w:rsidP="00643A42">
      <w:pPr>
        <w:pStyle w:val="BulletDirectionsInstructions"/>
        <w:numPr>
          <w:ilvl w:val="1"/>
          <w:numId w:val="46"/>
        </w:numPr>
        <w:ind w:left="714" w:hanging="357"/>
        <w:contextualSpacing/>
      </w:pPr>
      <w:r w:rsidRPr="0025440A">
        <w:t>Children 2–5 years: 30 mg.</w:t>
      </w:r>
    </w:p>
    <w:p w14:paraId="230DFBF0" w14:textId="77777777" w:rsidR="001A678F" w:rsidRPr="0025440A" w:rsidRDefault="001A678F" w:rsidP="00643A42">
      <w:pPr>
        <w:pStyle w:val="BulletDirectionsInstructions"/>
        <w:numPr>
          <w:ilvl w:val="1"/>
          <w:numId w:val="46"/>
        </w:numPr>
        <w:ind w:left="714" w:hanging="357"/>
        <w:contextualSpacing/>
      </w:pPr>
      <w:r w:rsidRPr="0025440A">
        <w:t>Children 6–11 years: 40 mg.</w:t>
      </w:r>
    </w:p>
    <w:p w14:paraId="6413288E" w14:textId="77777777" w:rsidR="001A678F" w:rsidRDefault="001A678F" w:rsidP="001A678F">
      <w:pPr>
        <w:rPr>
          <w:u w:val="single"/>
          <w:lang w:val="en-ZA"/>
        </w:rPr>
      </w:pPr>
    </w:p>
    <w:p w14:paraId="37586563" w14:textId="56E82BEC" w:rsidR="001A678F" w:rsidRPr="001A678F" w:rsidRDefault="001A678F" w:rsidP="001A678F">
      <w:pPr>
        <w:rPr>
          <w:u w:val="single"/>
          <w:lang w:val="en-ZA"/>
        </w:rPr>
      </w:pPr>
      <w:r w:rsidRPr="001A678F">
        <w:rPr>
          <w:u w:val="single"/>
          <w:lang w:val="en-ZA"/>
        </w:rPr>
        <w:t xml:space="preserve">In patients who cannot tolerate oral therapy, are vomiting, or are suspected to have gastric </w:t>
      </w:r>
      <w:proofErr w:type="spellStart"/>
      <w:r w:rsidRPr="001A678F">
        <w:rPr>
          <w:u w:val="single"/>
          <w:lang w:val="en-ZA"/>
        </w:rPr>
        <w:t>atony</w:t>
      </w:r>
      <w:proofErr w:type="spellEnd"/>
    </w:p>
    <w:p w14:paraId="71C66B66" w14:textId="77777777" w:rsidR="001A678F" w:rsidRPr="0025440A" w:rsidRDefault="001A678F" w:rsidP="00643A42">
      <w:pPr>
        <w:pStyle w:val="BulletMedicine"/>
        <w:numPr>
          <w:ilvl w:val="0"/>
          <w:numId w:val="46"/>
        </w:numPr>
        <w:jc w:val="left"/>
        <w:rPr>
          <w:rFonts w:eastAsiaTheme="majorEastAsia" w:cs="Arial"/>
          <w:bCs/>
          <w:u w:val="single"/>
        </w:rPr>
      </w:pPr>
      <w:r w:rsidRPr="0025440A">
        <w:t>Hydrocortisone</w:t>
      </w:r>
      <w:r w:rsidRPr="0025440A">
        <w:fldChar w:fldCharType="begin"/>
      </w:r>
      <w:r w:rsidRPr="0025440A">
        <w:instrText xml:space="preserve"> XE "Hydrocortisone" \f "m" </w:instrText>
      </w:r>
      <w:r w:rsidRPr="0025440A">
        <w:fldChar w:fldCharType="end"/>
      </w:r>
      <w:r w:rsidRPr="0025440A">
        <w:t>, IM/slow IV, 2</w:t>
      </w:r>
      <w:r>
        <w:t>–</w:t>
      </w:r>
      <w:r w:rsidRPr="0025440A">
        <w:t>4 mg/kg (max dose 100 mg), 6 hourly.</w:t>
      </w:r>
    </w:p>
    <w:p w14:paraId="23E9E4F6" w14:textId="77777777" w:rsidR="001A678F" w:rsidRPr="001A678F" w:rsidRDefault="001A678F" w:rsidP="001A678F">
      <w:pPr>
        <w:rPr>
          <w:lang w:val="en-ZA"/>
        </w:rPr>
      </w:pPr>
    </w:p>
    <w:p w14:paraId="19F26A21" w14:textId="77777777" w:rsidR="001A678F" w:rsidRPr="001A678F" w:rsidRDefault="001A678F" w:rsidP="001A678F">
      <w:pPr>
        <w:rPr>
          <w:u w:val="single"/>
          <w:lang w:val="en-ZA"/>
        </w:rPr>
      </w:pPr>
      <w:r w:rsidRPr="001A678F">
        <w:rPr>
          <w:u w:val="single"/>
          <w:lang w:val="en-ZA"/>
        </w:rPr>
        <w:t>If response is poor or clinical condition is worsening:</w:t>
      </w:r>
    </w:p>
    <w:p w14:paraId="0CE79004" w14:textId="77777777" w:rsidR="001A678F" w:rsidRDefault="001A678F" w:rsidP="001A678F">
      <w:pPr>
        <w:pStyle w:val="Paragraphbulletlist-level1"/>
      </w:pPr>
      <w:r w:rsidRPr="003F7A5E">
        <w:t xml:space="preserve">Refer for further management. </w:t>
      </w:r>
    </w:p>
    <w:p w14:paraId="2A8CA0E7" w14:textId="77777777" w:rsidR="001A678F" w:rsidRPr="003F7A5E" w:rsidRDefault="001A678F" w:rsidP="001A678F">
      <w:pPr>
        <w:pStyle w:val="Paragraphbulletlist-level1"/>
      </w:pPr>
      <w:r w:rsidRPr="003F7A5E">
        <w:t>While awaiting referral</w:t>
      </w:r>
      <w:r>
        <w:t>, c</w:t>
      </w:r>
      <w:r w:rsidRPr="003F7A5E">
        <w:t>ontinue oxygen and salbutamol therapy, and add ipratropium bromide:</w:t>
      </w:r>
    </w:p>
    <w:p w14:paraId="70058147" w14:textId="77777777" w:rsidR="001A678F" w:rsidRPr="0025440A" w:rsidRDefault="001A678F" w:rsidP="00643A42">
      <w:pPr>
        <w:pStyle w:val="BulletMedicine"/>
        <w:numPr>
          <w:ilvl w:val="0"/>
          <w:numId w:val="46"/>
        </w:numPr>
        <w:jc w:val="left"/>
        <w:rPr>
          <w:bCs/>
        </w:rPr>
      </w:pPr>
      <w:r w:rsidRPr="0025440A">
        <w:t>Salbutamol 0.5% (5 mg/mL) solution</w:t>
      </w:r>
      <w:r>
        <w:fldChar w:fldCharType="begin"/>
      </w:r>
      <w:r>
        <w:instrText xml:space="preserve">  </w:instrText>
      </w:r>
      <w:r w:rsidRPr="00097D8D">
        <w:instrText>XE "Salbutamol 0.5%, solution" \f "m"</w:instrText>
      </w:r>
      <w:r>
        <w:instrText xml:space="preserve"> </w:instrText>
      </w:r>
      <w:r>
        <w:fldChar w:fldCharType="end"/>
      </w:r>
      <w:r w:rsidRPr="0025440A">
        <w:t>, 5 mg with ipratropium bromide 0.25 mg/2 mL solution</w:t>
      </w:r>
      <w:r>
        <w:fldChar w:fldCharType="begin"/>
      </w:r>
      <w:r>
        <w:instrText xml:space="preserve">  </w:instrText>
      </w:r>
      <w:r w:rsidRPr="00097D8D">
        <w:instrText>XE "Ipratropium bromide, inhalant solution" \f "m"</w:instrText>
      </w:r>
      <w:r>
        <w:instrText xml:space="preserve"> </w:instrText>
      </w:r>
      <w:r>
        <w:fldChar w:fldCharType="end"/>
      </w:r>
      <w:r w:rsidRPr="0025440A">
        <w:t>, 0.25 mg, by nebuliser:</w:t>
      </w:r>
    </w:p>
    <w:p w14:paraId="1E3D65F3" w14:textId="77777777" w:rsidR="001A678F" w:rsidRPr="0025440A" w:rsidRDefault="001A678F" w:rsidP="00643A42">
      <w:pPr>
        <w:pStyle w:val="BulletDirectionsInstructions"/>
        <w:numPr>
          <w:ilvl w:val="1"/>
          <w:numId w:val="46"/>
        </w:numPr>
        <w:ind w:left="714" w:hanging="357"/>
        <w:contextualSpacing/>
      </w:pPr>
      <w:r w:rsidRPr="0025440A">
        <w:t>Prepare nebuliser solution by mixing 1 mL salbutamol 0.5% (5 mg) with 2 mL ipratropium bromide 0.25 mg/2 mL (0.25 mg). Dilute to 4 mL by adding 1 mL sodium chloride, 0.9%.</w:t>
      </w:r>
    </w:p>
    <w:p w14:paraId="347CD725" w14:textId="77777777" w:rsidR="001A678F" w:rsidRPr="0025440A" w:rsidRDefault="001A678F" w:rsidP="00643A42">
      <w:pPr>
        <w:pStyle w:val="BulletDirectionsInstructions"/>
        <w:numPr>
          <w:ilvl w:val="1"/>
          <w:numId w:val="46"/>
        </w:numPr>
        <w:ind w:left="714" w:hanging="357"/>
        <w:contextualSpacing/>
      </w:pPr>
      <w:r w:rsidRPr="0025440A">
        <w:t>Administer every 20 minutes depending on clinical response for 3 doses.</w:t>
      </w:r>
    </w:p>
    <w:p w14:paraId="3456854D" w14:textId="77777777" w:rsidR="001A678F" w:rsidRPr="0025440A" w:rsidRDefault="001A678F" w:rsidP="00643A42">
      <w:pPr>
        <w:pStyle w:val="BulletDirectionsInstructions"/>
        <w:numPr>
          <w:ilvl w:val="1"/>
          <w:numId w:val="46"/>
        </w:numPr>
        <w:ind w:left="714" w:hanging="357"/>
        <w:contextualSpacing/>
      </w:pPr>
      <w:r w:rsidRPr="0025440A">
        <w:t>Recommended delivery at a flow rate of 8 L/min with oxygen.</w:t>
      </w:r>
    </w:p>
    <w:p w14:paraId="4C5659A0" w14:textId="77777777" w:rsidR="001A678F" w:rsidRDefault="001A678F" w:rsidP="001A678F">
      <w:pPr>
        <w:rPr>
          <w:u w:val="single"/>
          <w:lang w:val="en-ZA"/>
        </w:rPr>
      </w:pPr>
    </w:p>
    <w:p w14:paraId="6866FA97" w14:textId="77777777" w:rsidR="001A678F" w:rsidRDefault="001A678F" w:rsidP="001A678F">
      <w:pPr>
        <w:rPr>
          <w:u w:val="single"/>
          <w:lang w:val="en-ZA"/>
        </w:rPr>
      </w:pPr>
      <w:r w:rsidRPr="001A678F">
        <w:rPr>
          <w:u w:val="single"/>
          <w:lang w:val="en-ZA"/>
        </w:rPr>
        <w:t>If response is poor after salbutamol/ipratropium bromide nebulisation:</w:t>
      </w:r>
    </w:p>
    <w:p w14:paraId="55128BC7" w14:textId="77777777" w:rsidR="001A678F" w:rsidRPr="0028353C" w:rsidRDefault="001A678F" w:rsidP="00643A42">
      <w:pPr>
        <w:pStyle w:val="Paragraphbulletlist-level1"/>
        <w:keepLines w:val="0"/>
        <w:numPr>
          <w:ilvl w:val="0"/>
          <w:numId w:val="52"/>
        </w:numPr>
        <w:rPr>
          <w:lang w:val="en-ZA"/>
        </w:rPr>
      </w:pPr>
      <w:r w:rsidRPr="0028353C">
        <w:rPr>
          <w:lang w:val="en-ZA"/>
        </w:rPr>
        <w:t>Consult referral hospital for management advice and prioritise urgent referral.</w:t>
      </w:r>
    </w:p>
    <w:p w14:paraId="43893E04" w14:textId="77777777" w:rsidR="001A678F" w:rsidRPr="0028353C" w:rsidRDefault="001A678F" w:rsidP="00643A42">
      <w:pPr>
        <w:pStyle w:val="Paragraphbulletlist-level1"/>
        <w:keepLines w:val="0"/>
        <w:numPr>
          <w:ilvl w:val="0"/>
          <w:numId w:val="52"/>
        </w:numPr>
        <w:rPr>
          <w:lang w:val="en-ZA"/>
        </w:rPr>
      </w:pPr>
      <w:r w:rsidRPr="0028353C">
        <w:rPr>
          <w:rFonts w:eastAsia="Times New Roman"/>
          <w:bCs/>
          <w:spacing w:val="-6"/>
          <w:lang w:val="en-ZA"/>
        </w:rPr>
        <w:t>Exclude upper airway obstruction</w:t>
      </w:r>
      <w:r>
        <w:rPr>
          <w:rFonts w:eastAsia="Times New Roman"/>
          <w:bCs/>
          <w:spacing w:val="-6"/>
          <w:lang w:val="en-ZA"/>
        </w:rPr>
        <w:t>.</w:t>
      </w:r>
      <w:r w:rsidRPr="0028353C">
        <w:rPr>
          <w:rFonts w:eastAsia="Times New Roman"/>
          <w:bCs/>
          <w:spacing w:val="-6"/>
          <w:lang w:val="en-ZA"/>
        </w:rPr>
        <w:t xml:space="preserve"> </w:t>
      </w:r>
    </w:p>
    <w:p w14:paraId="110220BD" w14:textId="77777777" w:rsidR="001A678F" w:rsidRDefault="001A678F" w:rsidP="001A678F">
      <w:pPr>
        <w:rPr>
          <w:u w:val="single"/>
          <w:lang w:val="en-ZA"/>
        </w:rPr>
      </w:pPr>
    </w:p>
    <w:p w14:paraId="35B2965D" w14:textId="77777777" w:rsidR="001A678F" w:rsidRPr="001A678F" w:rsidRDefault="001A678F" w:rsidP="001A678F">
      <w:pPr>
        <w:rPr>
          <w:u w:val="single"/>
          <w:lang w:val="en-ZA"/>
        </w:rPr>
      </w:pPr>
      <w:r w:rsidRPr="001A678F">
        <w:rPr>
          <w:u w:val="single"/>
          <w:lang w:val="en-ZA"/>
        </w:rPr>
        <w:t>Once the patient has responded to therapy, continue oral corticosteroids:</w:t>
      </w:r>
    </w:p>
    <w:p w14:paraId="6DD122EF" w14:textId="77777777" w:rsidR="001A678F" w:rsidRPr="0025440A" w:rsidRDefault="001A678F" w:rsidP="00643A42">
      <w:pPr>
        <w:pStyle w:val="BulletMedicine"/>
        <w:numPr>
          <w:ilvl w:val="0"/>
          <w:numId w:val="46"/>
        </w:numPr>
        <w:jc w:val="left"/>
      </w:pPr>
      <w:r w:rsidRPr="0025440A">
        <w:t>Prednisone</w:t>
      </w:r>
      <w:r>
        <w:fldChar w:fldCharType="begin"/>
      </w:r>
      <w:r>
        <w:instrText xml:space="preserve">  </w:instrText>
      </w:r>
      <w:r w:rsidRPr="00DA2DA6">
        <w:instrText>XE "Prednisone" \f "m"</w:instrText>
      </w:r>
      <w:r>
        <w:instrText xml:space="preserve"> </w:instrText>
      </w:r>
      <w:r>
        <w:fldChar w:fldCharType="end"/>
      </w:r>
      <w:r w:rsidRPr="0025440A">
        <w:t>, oral, 1–2 mg/kg, daily up to a maximum dose of:</w:t>
      </w:r>
    </w:p>
    <w:p w14:paraId="0B361A2C" w14:textId="77777777" w:rsidR="001A678F" w:rsidRPr="0025440A" w:rsidRDefault="001A678F" w:rsidP="00643A42">
      <w:pPr>
        <w:pStyle w:val="BulletDirectionsInstructions"/>
        <w:numPr>
          <w:ilvl w:val="1"/>
          <w:numId w:val="46"/>
        </w:numPr>
        <w:ind w:left="714" w:hanging="357"/>
        <w:contextualSpacing/>
      </w:pPr>
      <w:r w:rsidRPr="0025440A">
        <w:t>Children &lt; 2 years: 20 mg for 5 days.</w:t>
      </w:r>
    </w:p>
    <w:p w14:paraId="3596BA77" w14:textId="77777777" w:rsidR="001A678F" w:rsidRPr="0025440A" w:rsidRDefault="001A678F" w:rsidP="00643A42">
      <w:pPr>
        <w:pStyle w:val="BulletDirectionsInstructions"/>
        <w:numPr>
          <w:ilvl w:val="1"/>
          <w:numId w:val="46"/>
        </w:numPr>
        <w:ind w:left="714" w:hanging="357"/>
        <w:contextualSpacing/>
      </w:pPr>
      <w:r w:rsidRPr="0025440A">
        <w:t>Children 2–5 years: 30 mg for 5 days.</w:t>
      </w:r>
    </w:p>
    <w:p w14:paraId="727C2EB6" w14:textId="77777777" w:rsidR="001A678F" w:rsidRPr="0025440A" w:rsidRDefault="001A678F" w:rsidP="00643A42">
      <w:pPr>
        <w:pStyle w:val="BulletDirectionsInstructions"/>
        <w:numPr>
          <w:ilvl w:val="1"/>
          <w:numId w:val="46"/>
        </w:numPr>
        <w:ind w:left="714" w:hanging="357"/>
        <w:contextualSpacing/>
      </w:pPr>
      <w:r w:rsidRPr="0025440A">
        <w:t>Children 6–11 years: 40 mg for 5 days.</w:t>
      </w:r>
    </w:p>
    <w:p w14:paraId="078BF8E2" w14:textId="77777777" w:rsidR="001A678F" w:rsidRDefault="001A678F" w:rsidP="001A678F">
      <w:pPr>
        <w:pStyle w:val="Heading5"/>
      </w:pPr>
      <w:r w:rsidRPr="001A678F">
        <w:rPr>
          <w:b w:val="0"/>
          <w:bCs w:val="0"/>
          <w:caps w:val="0"/>
          <w:sz w:val="18"/>
          <w:u w:val="single"/>
          <w:lang w:val="en-ZA"/>
        </w:rPr>
        <w:lastRenderedPageBreak/>
        <w:t>Upon resolution of mild to moderate exacerbation:</w:t>
      </w:r>
    </w:p>
    <w:p w14:paraId="5D9344C0" w14:textId="77777777" w:rsidR="001A678F" w:rsidRPr="00ED077F" w:rsidRDefault="001A678F" w:rsidP="001A678F">
      <w:pPr>
        <w:pStyle w:val="Paragraphbulletlist-level1"/>
        <w:rPr>
          <w:lang w:val="en-ZA"/>
        </w:rPr>
      </w:pPr>
      <w:r w:rsidRPr="00ED077F">
        <w:rPr>
          <w:lang w:val="en-ZA"/>
        </w:rPr>
        <w:t>Confirm diagnosis if this was the patient’s first presentation. Assess possible factors causing acute exacerbation, including poor adherence and/or poor inhaler technique.</w:t>
      </w:r>
    </w:p>
    <w:p w14:paraId="75C16D36" w14:textId="77777777" w:rsidR="001A678F" w:rsidRPr="00ED077F" w:rsidRDefault="001A678F" w:rsidP="001A678F">
      <w:pPr>
        <w:pStyle w:val="Paragraphbulletlist-level1"/>
        <w:rPr>
          <w:lang w:val="en-ZA"/>
        </w:rPr>
      </w:pPr>
      <w:r w:rsidRPr="00ED077F">
        <w:rPr>
          <w:lang w:val="en-ZA"/>
        </w:rPr>
        <w:t>Commence/review chronic asthma treatment as specified in Section 17.1.3: Chronic asthma. Step up therapy if required.</w:t>
      </w:r>
    </w:p>
    <w:p w14:paraId="7740AF24" w14:textId="77777777" w:rsidR="001A678F" w:rsidRDefault="001A678F" w:rsidP="001A678F">
      <w:pPr>
        <w:rPr>
          <w:u w:val="single"/>
          <w:lang w:val="en-ZA"/>
        </w:rPr>
      </w:pPr>
    </w:p>
    <w:p w14:paraId="3AF89DCD" w14:textId="77777777" w:rsidR="001A678F" w:rsidRDefault="001A678F" w:rsidP="00BC5FAA">
      <w:pPr>
        <w:spacing w:after="0"/>
        <w:rPr>
          <w:rFonts w:eastAsia="Times New Roman" w:cs="Arial"/>
          <w:b/>
          <w:bCs/>
          <w:szCs w:val="24"/>
        </w:rPr>
      </w:pPr>
      <w:r w:rsidRPr="0025440A">
        <w:rPr>
          <w:rFonts w:eastAsia="Times New Roman" w:cs="Arial"/>
          <w:b/>
          <w:bCs/>
          <w:szCs w:val="24"/>
        </w:rPr>
        <w:t>Severe exacerbation of asthma</w:t>
      </w:r>
    </w:p>
    <w:p w14:paraId="7FC1BD65" w14:textId="77777777" w:rsidR="001A678F" w:rsidRPr="00D74528" w:rsidRDefault="001A678F" w:rsidP="001A678F">
      <w:pPr>
        <w:pStyle w:val="Paragraphbulletlist-level1"/>
      </w:pPr>
      <w:r w:rsidRPr="00286043">
        <w:rPr>
          <w:lang w:val="en-ZA"/>
        </w:rPr>
        <w:t xml:space="preserve">Refer </w:t>
      </w:r>
      <w:r>
        <w:rPr>
          <w:lang w:val="en-ZA"/>
        </w:rPr>
        <w:t xml:space="preserve">urgently </w:t>
      </w:r>
      <w:r w:rsidRPr="00286043">
        <w:rPr>
          <w:lang w:val="en-ZA"/>
        </w:rPr>
        <w:t>for further management. While awaiting referral:</w:t>
      </w:r>
    </w:p>
    <w:p w14:paraId="468BB7D0" w14:textId="77777777" w:rsidR="001A678F" w:rsidRDefault="001A678F" w:rsidP="00643A42">
      <w:pPr>
        <w:pStyle w:val="BulletMedicine"/>
        <w:numPr>
          <w:ilvl w:val="0"/>
          <w:numId w:val="46"/>
        </w:numPr>
      </w:pPr>
      <w:r>
        <w:t xml:space="preserve">Oxygen, if oxygen saturation is &lt; 94%, to keep oxygen saturation </w:t>
      </w:r>
      <w:r>
        <w:rPr>
          <w:rFonts w:cs="Arial"/>
        </w:rPr>
        <w:t>≥</w:t>
      </w:r>
      <w:r>
        <w:t>94%.</w:t>
      </w:r>
    </w:p>
    <w:p w14:paraId="4D0B062C" w14:textId="325492C6" w:rsidR="001A678F" w:rsidRPr="001A678F" w:rsidRDefault="001A678F" w:rsidP="001A678F">
      <w:pPr>
        <w:rPr>
          <w:b/>
          <w:lang w:val="en-ZA"/>
        </w:rPr>
      </w:pPr>
      <w:r w:rsidRPr="001A678F">
        <w:rPr>
          <w:b/>
          <w:lang w:val="en-ZA"/>
        </w:rPr>
        <w:t>AND</w:t>
      </w:r>
    </w:p>
    <w:p w14:paraId="78571ACE" w14:textId="77777777" w:rsidR="001A678F" w:rsidRPr="0025440A" w:rsidRDefault="001A678F" w:rsidP="00643A42">
      <w:pPr>
        <w:pStyle w:val="BulletMedicine"/>
        <w:numPr>
          <w:ilvl w:val="0"/>
          <w:numId w:val="46"/>
        </w:numPr>
        <w:jc w:val="left"/>
        <w:rPr>
          <w:bCs/>
        </w:rPr>
      </w:pPr>
      <w:r w:rsidRPr="0025440A">
        <w:t>Salbutamol 0.5% (5 mg/mL) solution</w:t>
      </w:r>
      <w:r>
        <w:fldChar w:fldCharType="begin"/>
      </w:r>
      <w:r>
        <w:instrText xml:space="preserve">  </w:instrText>
      </w:r>
      <w:r w:rsidRPr="00DA2DA6">
        <w:instrText>XE "Salbutamol 0.5%, solution" \f "m"</w:instrText>
      </w:r>
      <w:r>
        <w:instrText xml:space="preserve"> </w:instrText>
      </w:r>
      <w:r>
        <w:fldChar w:fldCharType="end"/>
      </w:r>
      <w:r w:rsidRPr="0025440A">
        <w:t xml:space="preserve">, with ipratropium bromide </w:t>
      </w:r>
      <w:r>
        <w:t>(</w:t>
      </w:r>
      <w:r w:rsidRPr="0025440A">
        <w:t>0.25 mg/2 mL</w:t>
      </w:r>
      <w:r>
        <w:t>)</w:t>
      </w:r>
      <w:r w:rsidRPr="0025440A">
        <w:t xml:space="preserve"> solution</w:t>
      </w:r>
      <w:r>
        <w:fldChar w:fldCharType="begin"/>
      </w:r>
      <w:r>
        <w:instrText xml:space="preserve">  </w:instrText>
      </w:r>
      <w:r w:rsidRPr="00DA2DA6">
        <w:instrText>XE "Ipratropium bromide, inhalant solution" \f "m"</w:instrText>
      </w:r>
      <w:r>
        <w:instrText xml:space="preserve"> </w:instrText>
      </w:r>
      <w:r>
        <w:fldChar w:fldCharType="end"/>
      </w:r>
      <w:r w:rsidRPr="0025440A">
        <w:t>, 0.25 mg, by nebuliser:</w:t>
      </w:r>
    </w:p>
    <w:p w14:paraId="40AC40EE" w14:textId="77777777" w:rsidR="001A678F" w:rsidRDefault="001A678F" w:rsidP="00643A42">
      <w:pPr>
        <w:pStyle w:val="BulletDirectionsInstructions"/>
        <w:numPr>
          <w:ilvl w:val="1"/>
          <w:numId w:val="46"/>
        </w:numPr>
      </w:pPr>
      <w:r w:rsidRPr="00A33B0A">
        <w:rPr>
          <w:b/>
          <w:bCs/>
        </w:rPr>
        <w:t>Age &lt; 6 years:</w:t>
      </w:r>
      <w:r>
        <w:t xml:space="preserve"> Prepare nebuliser solution by mixing 0.5 mL salbutamol 0.5% (2.5 mg) with 2 mL ipratropium bromide 0.25 mg/2 mL (0.25 mg). Make up to a total volume of 4 mL by adding 1.5 mL sodium chloride, 0.9%.</w:t>
      </w:r>
    </w:p>
    <w:p w14:paraId="2B43BA1C" w14:textId="77777777" w:rsidR="001A678F" w:rsidRPr="0025440A" w:rsidRDefault="001A678F" w:rsidP="00643A42">
      <w:pPr>
        <w:pStyle w:val="BulletDirectionsInstructions"/>
        <w:numPr>
          <w:ilvl w:val="1"/>
          <w:numId w:val="46"/>
        </w:numPr>
      </w:pPr>
      <w:r w:rsidRPr="00A33B0A">
        <w:rPr>
          <w:b/>
          <w:bCs/>
        </w:rPr>
        <w:t>Age 6–11 years:</w:t>
      </w:r>
      <w:r>
        <w:t xml:space="preserve"> Prepare nebuliser solution by mixing 1 mL salbutamol 0.5% (5 mg) with 2 mL ipratropium bromide 0.25 mg/2 mL (0.25 mg). Make up to a total volume of 4 mL by adding 1 mL sodium chloride, 0.9%.</w:t>
      </w:r>
    </w:p>
    <w:p w14:paraId="6047A13B" w14:textId="77777777" w:rsidR="001A678F" w:rsidRPr="0025440A" w:rsidRDefault="001A678F" w:rsidP="00643A42">
      <w:pPr>
        <w:pStyle w:val="BulletDirectionsInstructions"/>
        <w:numPr>
          <w:ilvl w:val="1"/>
          <w:numId w:val="46"/>
        </w:numPr>
        <w:ind w:left="714" w:hanging="357"/>
        <w:contextualSpacing/>
      </w:pPr>
      <w:r w:rsidRPr="0025440A">
        <w:t>Administer every 20</w:t>
      </w:r>
      <w:r>
        <w:t>–</w:t>
      </w:r>
      <w:r w:rsidRPr="0025440A">
        <w:t>30 minutes depending on clinical response</w:t>
      </w:r>
      <w:r>
        <w:t>, to a maximum of 3</w:t>
      </w:r>
      <w:r w:rsidRPr="0025440A">
        <w:t xml:space="preserve"> doses </w:t>
      </w:r>
      <w:r>
        <w:t xml:space="preserve">in the first </w:t>
      </w:r>
      <w:r w:rsidRPr="0025440A">
        <w:t>hour.</w:t>
      </w:r>
    </w:p>
    <w:p w14:paraId="37014534" w14:textId="77777777" w:rsidR="001A678F" w:rsidRPr="0025440A" w:rsidRDefault="001A678F" w:rsidP="00643A42">
      <w:pPr>
        <w:pStyle w:val="BulletDirectionsInstructions"/>
        <w:numPr>
          <w:ilvl w:val="1"/>
          <w:numId w:val="46"/>
        </w:numPr>
        <w:ind w:left="714" w:hanging="357"/>
        <w:contextualSpacing/>
      </w:pPr>
      <w:r w:rsidRPr="0025440A">
        <w:t>Recommended delivery at a flow rate of 8 L/min with oxygen.</w:t>
      </w:r>
    </w:p>
    <w:p w14:paraId="718F80B5" w14:textId="69EAAEC2" w:rsidR="001A678F" w:rsidRPr="001A678F" w:rsidRDefault="001A678F" w:rsidP="001A678F">
      <w:pPr>
        <w:rPr>
          <w:b/>
          <w:lang w:val="en-ZA"/>
        </w:rPr>
      </w:pPr>
      <w:r w:rsidRPr="001A678F">
        <w:rPr>
          <w:b/>
          <w:lang w:val="en-ZA"/>
        </w:rPr>
        <w:t>PLUS</w:t>
      </w:r>
    </w:p>
    <w:p w14:paraId="4FB13018" w14:textId="77777777" w:rsidR="001A678F" w:rsidRPr="0025440A" w:rsidRDefault="001A678F" w:rsidP="00643A42">
      <w:pPr>
        <w:pStyle w:val="BulletMedicine"/>
        <w:numPr>
          <w:ilvl w:val="0"/>
          <w:numId w:val="46"/>
        </w:numPr>
        <w:jc w:val="left"/>
      </w:pPr>
      <w:r w:rsidRPr="0025440A">
        <w:t>Prednisone</w:t>
      </w:r>
      <w:r>
        <w:fldChar w:fldCharType="begin"/>
      </w:r>
      <w:r>
        <w:instrText xml:space="preserve">  </w:instrText>
      </w:r>
      <w:r w:rsidRPr="00610E89">
        <w:instrText>XE "Prednisone" \f "m"</w:instrText>
      </w:r>
      <w:r>
        <w:instrText xml:space="preserve"> </w:instrText>
      </w:r>
      <w:r>
        <w:fldChar w:fldCharType="end"/>
      </w:r>
      <w:r w:rsidRPr="0025440A">
        <w:t>, oral, 1–2 mg/kg, immediately up to a maximum of:</w:t>
      </w:r>
    </w:p>
    <w:p w14:paraId="5B8ED585" w14:textId="77777777" w:rsidR="001A678F" w:rsidRPr="0025440A" w:rsidRDefault="001A678F" w:rsidP="00643A42">
      <w:pPr>
        <w:pStyle w:val="BulletDirectionsInstructions"/>
        <w:numPr>
          <w:ilvl w:val="1"/>
          <w:numId w:val="46"/>
        </w:numPr>
        <w:ind w:left="714" w:hanging="357"/>
        <w:contextualSpacing/>
      </w:pPr>
      <w:r w:rsidRPr="0025440A">
        <w:t>Children &lt; 2 years: 20 mg.</w:t>
      </w:r>
    </w:p>
    <w:p w14:paraId="11A23020" w14:textId="77777777" w:rsidR="001A678F" w:rsidRPr="0025440A" w:rsidRDefault="001A678F" w:rsidP="00643A42">
      <w:pPr>
        <w:pStyle w:val="BulletDirectionsInstructions"/>
        <w:numPr>
          <w:ilvl w:val="1"/>
          <w:numId w:val="46"/>
        </w:numPr>
        <w:ind w:left="714" w:hanging="357"/>
        <w:contextualSpacing/>
      </w:pPr>
      <w:r w:rsidRPr="0025440A">
        <w:t>Children 2–5 years: 30 mg.</w:t>
      </w:r>
    </w:p>
    <w:p w14:paraId="161D092E" w14:textId="77777777" w:rsidR="001A678F" w:rsidRDefault="001A678F" w:rsidP="00643A42">
      <w:pPr>
        <w:pStyle w:val="BulletDirectionsInstructions"/>
        <w:numPr>
          <w:ilvl w:val="1"/>
          <w:numId w:val="46"/>
        </w:numPr>
        <w:ind w:left="714" w:hanging="357"/>
        <w:contextualSpacing/>
      </w:pPr>
      <w:r w:rsidRPr="0025440A">
        <w:t>Children 6–11 years: 40 mg.</w:t>
      </w:r>
    </w:p>
    <w:p w14:paraId="11CCF3CB" w14:textId="77777777" w:rsidR="00BC5FAA" w:rsidRPr="00BC5FAA" w:rsidRDefault="00BC5FAA" w:rsidP="00BC5FAA">
      <w:pPr>
        <w:rPr>
          <w:lang w:val="en-ZA"/>
        </w:rPr>
      </w:pPr>
    </w:p>
    <w:p w14:paraId="350E9D35" w14:textId="10444E75" w:rsidR="001A678F" w:rsidRPr="001A678F" w:rsidRDefault="001A678F" w:rsidP="001A678F">
      <w:pPr>
        <w:pStyle w:val="Heading5"/>
        <w:rPr>
          <w:b w:val="0"/>
          <w:caps w:val="0"/>
          <w:sz w:val="18"/>
          <w:u w:val="single"/>
          <w:lang w:val="en-ZA"/>
        </w:rPr>
      </w:pPr>
      <w:r w:rsidRPr="001A678F">
        <w:rPr>
          <w:b w:val="0"/>
          <w:caps w:val="0"/>
          <w:sz w:val="18"/>
          <w:u w:val="single"/>
          <w:lang w:val="en-ZA"/>
        </w:rPr>
        <w:t xml:space="preserve">In patients who cannot tolerate oral therapy, are vomiting, or are suspected to have gastric </w:t>
      </w:r>
      <w:proofErr w:type="spellStart"/>
      <w:r w:rsidRPr="001A678F">
        <w:rPr>
          <w:b w:val="0"/>
          <w:caps w:val="0"/>
          <w:sz w:val="18"/>
          <w:u w:val="single"/>
          <w:lang w:val="en-ZA"/>
        </w:rPr>
        <w:t>atony</w:t>
      </w:r>
      <w:proofErr w:type="spellEnd"/>
      <w:r w:rsidRPr="001A678F">
        <w:rPr>
          <w:b w:val="0"/>
          <w:caps w:val="0"/>
          <w:sz w:val="18"/>
          <w:u w:val="single"/>
          <w:lang w:val="en-ZA"/>
        </w:rPr>
        <w:t>:</w:t>
      </w:r>
    </w:p>
    <w:p w14:paraId="27829847" w14:textId="09996285" w:rsidR="001A678F" w:rsidRPr="001A678F" w:rsidRDefault="001A678F" w:rsidP="00643A42">
      <w:pPr>
        <w:pStyle w:val="BulletMedicine"/>
        <w:numPr>
          <w:ilvl w:val="0"/>
          <w:numId w:val="46"/>
        </w:numPr>
        <w:jc w:val="left"/>
      </w:pPr>
      <w:r w:rsidRPr="001A678F">
        <w:t>Hydrocortisone</w:t>
      </w:r>
      <w:r w:rsidRPr="001A678F">
        <w:fldChar w:fldCharType="begin"/>
      </w:r>
      <w:r w:rsidRPr="001A678F">
        <w:instrText xml:space="preserve"> XE "Hydrocortisone" \f "m" </w:instrText>
      </w:r>
      <w:r w:rsidRPr="001A678F">
        <w:fldChar w:fldCharType="end"/>
      </w:r>
      <w:r w:rsidRPr="001A678F">
        <w:t>, IM/slow IV, 2–4 mg/kg (max dose 100 mg), 6 hourly.</w:t>
      </w:r>
    </w:p>
    <w:p w14:paraId="5C6546BB" w14:textId="77777777" w:rsidR="001A678F" w:rsidRPr="001A678F" w:rsidRDefault="001A678F" w:rsidP="001A678F">
      <w:pPr>
        <w:rPr>
          <w:lang w:val="en-ZA"/>
        </w:rPr>
      </w:pPr>
    </w:p>
    <w:p w14:paraId="68B4BC2B" w14:textId="632258D4" w:rsidR="001A678F" w:rsidRPr="001A678F" w:rsidRDefault="001A678F" w:rsidP="001A678F">
      <w:pPr>
        <w:rPr>
          <w:bCs/>
          <w:u w:val="single"/>
          <w:lang w:val="en-ZA"/>
        </w:rPr>
      </w:pPr>
      <w:r w:rsidRPr="001A678F">
        <w:rPr>
          <w:bCs/>
          <w:u w:val="single"/>
          <w:lang w:val="en-ZA"/>
        </w:rPr>
        <w:t>If response is poor after salbutamol/ipratropium bromide nebulisation:</w:t>
      </w:r>
    </w:p>
    <w:p w14:paraId="0ED51064" w14:textId="77777777" w:rsidR="001A678F" w:rsidRPr="001A678F" w:rsidRDefault="001A678F" w:rsidP="00643A42">
      <w:pPr>
        <w:pStyle w:val="Paragraphbulletlist-level1"/>
        <w:numPr>
          <w:ilvl w:val="0"/>
          <w:numId w:val="52"/>
        </w:numPr>
        <w:rPr>
          <w:szCs w:val="18"/>
          <w:lang w:val="en-ZA"/>
        </w:rPr>
      </w:pPr>
      <w:r w:rsidRPr="001A678F">
        <w:rPr>
          <w:szCs w:val="18"/>
          <w:lang w:val="en-ZA"/>
        </w:rPr>
        <w:t>Consult referral hospital for management advice and prioritise urgent referral.</w:t>
      </w:r>
    </w:p>
    <w:p w14:paraId="1EE28919" w14:textId="77777777" w:rsidR="001A678F" w:rsidRPr="001A678F" w:rsidRDefault="001A678F" w:rsidP="00643A42">
      <w:pPr>
        <w:pStyle w:val="BulletMedicine"/>
        <w:numPr>
          <w:ilvl w:val="0"/>
          <w:numId w:val="52"/>
        </w:numPr>
        <w:jc w:val="left"/>
        <w:rPr>
          <w:bCs/>
        </w:rPr>
      </w:pPr>
      <w:r w:rsidRPr="001A678F">
        <w:t>Exclude upper airway obstruction.</w:t>
      </w:r>
    </w:p>
    <w:p w14:paraId="37B6B5BA" w14:textId="77777777" w:rsidR="001A678F" w:rsidRPr="001A678F" w:rsidRDefault="001A678F" w:rsidP="001A678F">
      <w:pPr>
        <w:rPr>
          <w:lang w:val="en-ZA"/>
        </w:rPr>
      </w:pPr>
    </w:p>
    <w:p w14:paraId="5D306C3D" w14:textId="77777777" w:rsidR="001A678F" w:rsidRPr="001A678F" w:rsidRDefault="001A678F" w:rsidP="001A678F">
      <w:pPr>
        <w:rPr>
          <w:lang w:val="en-ZA"/>
        </w:rPr>
      </w:pPr>
    </w:p>
    <w:p w14:paraId="2118E0E6" w14:textId="77777777" w:rsidR="001A678F" w:rsidRPr="001A678F" w:rsidRDefault="001A678F" w:rsidP="001A678F">
      <w:pPr>
        <w:rPr>
          <w:u w:val="single"/>
          <w:lang w:val="en-ZA"/>
        </w:rPr>
      </w:pPr>
    </w:p>
    <w:p w14:paraId="449A2414" w14:textId="77777777" w:rsidR="001A678F" w:rsidRPr="00CC2E54" w:rsidRDefault="001A678F" w:rsidP="00CC2E54">
      <w:pPr>
        <w:rPr>
          <w:lang w:val="en-ZA"/>
        </w:rPr>
      </w:pPr>
    </w:p>
    <w:p w14:paraId="71C0C7EB" w14:textId="77777777" w:rsidR="00CC2E54" w:rsidRPr="0025440A" w:rsidRDefault="00CC2E54" w:rsidP="00CC2E54">
      <w:pPr>
        <w:rPr>
          <w:rFonts w:eastAsia="Times New Roman" w:cs="Arial"/>
          <w:b/>
          <w:bCs/>
          <w:szCs w:val="24"/>
        </w:rPr>
      </w:pPr>
    </w:p>
    <w:p w14:paraId="6B8200A9" w14:textId="77777777" w:rsidR="00CC2E54" w:rsidRPr="00CC2E54" w:rsidRDefault="00CC2E54" w:rsidP="00CC2E54">
      <w:pPr>
        <w:pStyle w:val="Paragraphbulletlist-level1"/>
        <w:numPr>
          <w:ilvl w:val="0"/>
          <w:numId w:val="0"/>
        </w:numPr>
        <w:rPr>
          <w:b/>
        </w:rPr>
      </w:pPr>
    </w:p>
    <w:tbl>
      <w:tblPr>
        <w:tblStyle w:val="TableGrid"/>
        <w:tblW w:w="0" w:type="auto"/>
        <w:tblInd w:w="284" w:type="dxa"/>
        <w:tblLook w:val="04A0" w:firstRow="1" w:lastRow="0" w:firstColumn="1" w:lastColumn="0" w:noHBand="0" w:noVBand="1"/>
      </w:tblPr>
      <w:tblGrid>
        <w:gridCol w:w="6395"/>
      </w:tblGrid>
      <w:tr w:rsidR="001A678F" w14:paraId="59265852" w14:textId="77777777" w:rsidTr="001A678F">
        <w:tc>
          <w:tcPr>
            <w:tcW w:w="6679" w:type="dxa"/>
          </w:tcPr>
          <w:p w14:paraId="2F172B37" w14:textId="0BDF3F43" w:rsidR="001A678F" w:rsidRDefault="00C7537B" w:rsidP="00AA19D1">
            <w:pPr>
              <w:jc w:val="center"/>
            </w:pPr>
            <w:r w:rsidRPr="00C7537B">
              <w:rPr>
                <w:noProof/>
                <w:lang w:val="en-ZA" w:eastAsia="en-ZA"/>
              </w:rPr>
              <w:lastRenderedPageBreak/>
              <w:drawing>
                <wp:inline distT="0" distB="0" distL="0" distR="0" wp14:anchorId="19ACF053" wp14:editId="62655927">
                  <wp:extent cx="3876040" cy="58140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876040" cy="5814060"/>
                          </a:xfrm>
                          <a:prstGeom prst="rect">
                            <a:avLst/>
                          </a:prstGeom>
                          <a:noFill/>
                          <a:ln>
                            <a:noFill/>
                          </a:ln>
                        </pic:spPr>
                      </pic:pic>
                    </a:graphicData>
                  </a:graphic>
                </wp:inline>
              </w:drawing>
            </w:r>
          </w:p>
          <w:p w14:paraId="06A092A4" w14:textId="79BDB41C" w:rsidR="001A678F" w:rsidRDefault="009F3CFA" w:rsidP="00E77AC0">
            <w:pPr>
              <w:pStyle w:val="NoSpacing"/>
            </w:pPr>
            <w:r>
              <w:rPr>
                <w:b/>
                <w:sz w:val="16"/>
                <w:szCs w:val="16"/>
              </w:rPr>
              <w:t>Figure 17</w:t>
            </w:r>
            <w:r w:rsidR="001A678F" w:rsidRPr="001A678F">
              <w:rPr>
                <w:b/>
                <w:sz w:val="16"/>
                <w:szCs w:val="16"/>
              </w:rPr>
              <w:t xml:space="preserve">.2: </w:t>
            </w:r>
            <w:r w:rsidR="001A678F" w:rsidRPr="009F3CFA">
              <w:rPr>
                <w:sz w:val="16"/>
                <w:szCs w:val="16"/>
              </w:rPr>
              <w:t>Management of acute asthma exacerbation</w:t>
            </w:r>
            <w:r w:rsidRPr="009F3CFA">
              <w:rPr>
                <w:sz w:val="16"/>
                <w:szCs w:val="16"/>
              </w:rPr>
              <w:t xml:space="preserve"> in children 6-11 years</w:t>
            </w:r>
          </w:p>
        </w:tc>
      </w:tr>
    </w:tbl>
    <w:p w14:paraId="06BEF837" w14:textId="77777777" w:rsidR="00164AFD" w:rsidRDefault="00164AFD" w:rsidP="00306BFF">
      <w:pPr>
        <w:pStyle w:val="NoSpacing"/>
      </w:pPr>
    </w:p>
    <w:p w14:paraId="3FE417A8" w14:textId="77777777" w:rsidR="009F3CFA" w:rsidRDefault="009F3CFA" w:rsidP="00306BFF">
      <w:pPr>
        <w:pStyle w:val="NoSpacing"/>
      </w:pPr>
    </w:p>
    <w:tbl>
      <w:tblPr>
        <w:tblStyle w:val="TableGrid"/>
        <w:tblW w:w="0" w:type="auto"/>
        <w:tblLook w:val="04A0" w:firstRow="1" w:lastRow="0" w:firstColumn="1" w:lastColumn="0" w:noHBand="0" w:noVBand="1"/>
      </w:tblPr>
      <w:tblGrid>
        <w:gridCol w:w="6679"/>
      </w:tblGrid>
      <w:tr w:rsidR="009F3CFA" w14:paraId="52104E51" w14:textId="77777777" w:rsidTr="009F3CFA">
        <w:tc>
          <w:tcPr>
            <w:tcW w:w="6679" w:type="dxa"/>
          </w:tcPr>
          <w:p w14:paraId="569954B0" w14:textId="7C86DF17" w:rsidR="009F3CFA" w:rsidRDefault="00AA19D1" w:rsidP="00AA19D1">
            <w:pPr>
              <w:pStyle w:val="NoSpacing"/>
              <w:jc w:val="center"/>
            </w:pPr>
            <w:r w:rsidRPr="00AA19D1">
              <w:rPr>
                <w:noProof/>
                <w:lang w:eastAsia="en-ZA"/>
              </w:rPr>
              <w:drawing>
                <wp:inline distT="0" distB="0" distL="0" distR="0" wp14:anchorId="48BD2A3C" wp14:editId="39863956">
                  <wp:extent cx="3808800" cy="5753073"/>
                  <wp:effectExtent l="0" t="0" r="1270" b="63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810618" cy="5755819"/>
                          </a:xfrm>
                          <a:prstGeom prst="rect">
                            <a:avLst/>
                          </a:prstGeom>
                          <a:noFill/>
                          <a:ln>
                            <a:noFill/>
                          </a:ln>
                        </pic:spPr>
                      </pic:pic>
                    </a:graphicData>
                  </a:graphic>
                </wp:inline>
              </w:drawing>
            </w:r>
          </w:p>
          <w:p w14:paraId="5352C6EB" w14:textId="77777777" w:rsidR="009F3CFA" w:rsidRDefault="009F3CFA" w:rsidP="00306BFF">
            <w:pPr>
              <w:pStyle w:val="NoSpacing"/>
            </w:pPr>
          </w:p>
          <w:p w14:paraId="240E4240" w14:textId="55E59BE0" w:rsidR="009F3CFA" w:rsidRDefault="009F3CFA" w:rsidP="009F3CFA">
            <w:pPr>
              <w:pStyle w:val="NoSpacing"/>
            </w:pPr>
            <w:r>
              <w:rPr>
                <w:b/>
                <w:sz w:val="16"/>
                <w:szCs w:val="16"/>
              </w:rPr>
              <w:t>Figure 17</w:t>
            </w:r>
            <w:r w:rsidRPr="001A678F">
              <w:rPr>
                <w:b/>
                <w:sz w:val="16"/>
                <w:szCs w:val="16"/>
              </w:rPr>
              <w:t>.</w:t>
            </w:r>
            <w:r>
              <w:rPr>
                <w:b/>
                <w:sz w:val="16"/>
                <w:szCs w:val="16"/>
              </w:rPr>
              <w:t>3</w:t>
            </w:r>
            <w:r w:rsidRPr="001A678F">
              <w:rPr>
                <w:b/>
                <w:sz w:val="16"/>
                <w:szCs w:val="16"/>
              </w:rPr>
              <w:t xml:space="preserve">: </w:t>
            </w:r>
            <w:r w:rsidRPr="009F3CFA">
              <w:rPr>
                <w:sz w:val="16"/>
                <w:szCs w:val="16"/>
              </w:rPr>
              <w:t>Management of acute asthma exacerbation in children &lt; 6 years</w:t>
            </w:r>
          </w:p>
        </w:tc>
      </w:tr>
    </w:tbl>
    <w:p w14:paraId="7B9847BD" w14:textId="2C493518" w:rsidR="00FF01A9" w:rsidRPr="0028477E" w:rsidRDefault="00DF1DED" w:rsidP="006C5447">
      <w:pPr>
        <w:pStyle w:val="Heading3"/>
        <w:numPr>
          <w:ilvl w:val="0"/>
          <w:numId w:val="0"/>
        </w:numPr>
      </w:pPr>
      <w:bookmarkStart w:id="14" w:name="_Toc57838375"/>
      <w:bookmarkStart w:id="15" w:name="_Toc57838471"/>
      <w:bookmarkStart w:id="16" w:name="_Toc57839888"/>
      <w:bookmarkStart w:id="17" w:name="_Toc57840025"/>
      <w:bookmarkStart w:id="18" w:name="_Toc235435506"/>
      <w:r>
        <w:lastRenderedPageBreak/>
        <w:t xml:space="preserve">17.1.3 </w:t>
      </w:r>
      <w:r w:rsidR="0028477E" w:rsidRPr="0028477E">
        <w:t>Chronic asthma</w:t>
      </w:r>
      <w:bookmarkEnd w:id="14"/>
      <w:bookmarkEnd w:id="15"/>
      <w:bookmarkEnd w:id="16"/>
      <w:bookmarkEnd w:id="17"/>
      <w:bookmarkEnd w:id="18"/>
      <w:r w:rsidR="00A9520D">
        <w:t xml:space="preserve"> </w:t>
      </w:r>
      <w:r w:rsidR="001132AD">
        <w:fldChar w:fldCharType="begin"/>
      </w:r>
      <w:r w:rsidR="001132AD">
        <w:instrText xml:space="preserve"> XE "</w:instrText>
      </w:r>
      <w:r w:rsidR="001132AD" w:rsidRPr="004A0AEB">
        <w:instrText>Chronic asthma</w:instrText>
      </w:r>
      <w:r w:rsidR="001132AD">
        <w:instrText xml:space="preserve">" </w:instrText>
      </w:r>
      <w:r w:rsidR="001132AD" w:rsidRPr="001132AD">
        <w:instrText xml:space="preserve">\f “c” </w:instrText>
      </w:r>
      <w:r w:rsidR="001132AD">
        <w:fldChar w:fldCharType="end"/>
      </w:r>
    </w:p>
    <w:p w14:paraId="1C051EFD" w14:textId="77777777" w:rsidR="00FF01A9" w:rsidRPr="00575D86" w:rsidRDefault="00FF01A9" w:rsidP="002344FD">
      <w:pPr>
        <w:pStyle w:val="ICD10"/>
        <w:shd w:val="clear" w:color="auto" w:fill="F2F2F2" w:themeFill="background1" w:themeFillShade="F2"/>
        <w:tabs>
          <w:tab w:val="left" w:pos="2753"/>
        </w:tabs>
      </w:pPr>
      <w:r w:rsidRPr="00575D86">
        <w:t>J45.0-1/J45.8-9</w:t>
      </w:r>
    </w:p>
    <w:p w14:paraId="5F4813B7" w14:textId="77777777" w:rsidR="00C6733F" w:rsidRDefault="00C6733F" w:rsidP="00C6733F">
      <w:pPr>
        <w:pStyle w:val="Heading5"/>
        <w:spacing w:before="0"/>
      </w:pPr>
    </w:p>
    <w:p w14:paraId="2BEE1C7F" w14:textId="77777777" w:rsidR="00FF01A9" w:rsidRDefault="00FF01A9" w:rsidP="00C6733F">
      <w:pPr>
        <w:pStyle w:val="Heading5"/>
        <w:spacing w:before="0"/>
      </w:pPr>
      <w:r w:rsidRPr="00575D86">
        <w:t xml:space="preserve">DESCRIPTION </w:t>
      </w:r>
    </w:p>
    <w:p w14:paraId="5C8C720A" w14:textId="109385C8" w:rsidR="00A12466" w:rsidRDefault="00A12466" w:rsidP="007B5A19">
      <w:pPr>
        <w:pStyle w:val="Paragraphtext"/>
      </w:pPr>
      <w:r w:rsidRPr="0025440A">
        <w:t>A chronic inflammatory disorder with reversible airway obstruction. In susceptible patients, exposure to various environmental triggers, allergens or viral infections results in inflammatory changes, bronchospasm, increased bronchial secretions, mucus plug formation and</w:t>
      </w:r>
      <w:r w:rsidR="00BF4EFC">
        <w:t>.</w:t>
      </w:r>
      <w:r w:rsidRPr="0025440A">
        <w:t xml:space="preserve"> </w:t>
      </w:r>
      <w:r w:rsidR="00BF4EFC">
        <w:t xml:space="preserve">Uncontrolled symptoms may lead to </w:t>
      </w:r>
      <w:r w:rsidRPr="0025440A">
        <w:t>bronchial muscle hypertrophy of the smooth muscle in the airways</w:t>
      </w:r>
      <w:r w:rsidR="00F72139">
        <w:t xml:space="preserve">, resulting in </w:t>
      </w:r>
      <w:r w:rsidRPr="0025440A">
        <w:t>airway obstruction.</w:t>
      </w:r>
    </w:p>
    <w:p w14:paraId="7555C795" w14:textId="77777777" w:rsidR="007B5A19" w:rsidRDefault="007B5A19" w:rsidP="007B5A19">
      <w:pPr>
        <w:pStyle w:val="Paragraphtext"/>
      </w:pPr>
    </w:p>
    <w:p w14:paraId="12FFDF59" w14:textId="77777777" w:rsidR="00A12466" w:rsidRPr="0025440A" w:rsidRDefault="00A12466" w:rsidP="00A12466">
      <w:pPr>
        <w:rPr>
          <w:rFonts w:eastAsia="Times New Roman" w:cs="Arial"/>
          <w:szCs w:val="20"/>
        </w:rPr>
      </w:pPr>
      <w:r w:rsidRPr="0025440A">
        <w:rPr>
          <w:rFonts w:eastAsia="Times New Roman" w:cs="Arial"/>
          <w:szCs w:val="20"/>
        </w:rPr>
        <w:t>Several clinical asthma phenotypes are recognised by their differences in demographics and clinical characteristics, but in general do not correlate with treatment responses.</w:t>
      </w:r>
    </w:p>
    <w:p w14:paraId="3369874E" w14:textId="77777777" w:rsidR="007E7542" w:rsidRDefault="007E7542" w:rsidP="00FF01A9">
      <w:pPr>
        <w:pStyle w:val="NoSpacing"/>
      </w:pPr>
    </w:p>
    <w:p w14:paraId="2CEFF8B9" w14:textId="1A96495E" w:rsidR="00A12466" w:rsidRPr="0028477E" w:rsidRDefault="00A12466" w:rsidP="00A12466">
      <w:pPr>
        <w:pStyle w:val="Heading3"/>
        <w:numPr>
          <w:ilvl w:val="0"/>
          <w:numId w:val="0"/>
        </w:numPr>
      </w:pPr>
      <w:bookmarkStart w:id="19" w:name="_Toc235435507"/>
      <w:r>
        <w:t xml:space="preserve">17.1.3.1 </w:t>
      </w:r>
      <w:r w:rsidRPr="0028477E">
        <w:t>Chronic asthma</w:t>
      </w:r>
      <w:r>
        <w:t xml:space="preserve">, ADULTS &amp; ADOLESCENTS </w:t>
      </w:r>
      <w:r>
        <w:rPr>
          <w:rFonts w:cs="Arial"/>
        </w:rPr>
        <w:t>≥</w:t>
      </w:r>
      <w:r>
        <w:t xml:space="preserve"> 12 </w:t>
      </w:r>
      <w:r w:rsidR="009F3CFA">
        <w:t>YRS</w:t>
      </w:r>
      <w:bookmarkEnd w:id="19"/>
      <w:r>
        <w:t xml:space="preserve"> </w:t>
      </w:r>
      <w:r>
        <w:fldChar w:fldCharType="begin"/>
      </w:r>
      <w:r>
        <w:instrText xml:space="preserve"> XE "</w:instrText>
      </w:r>
      <w:r w:rsidRPr="004A0AEB">
        <w:instrText>Chronic asthma</w:instrText>
      </w:r>
      <w:r>
        <w:instrText xml:space="preserve">" </w:instrText>
      </w:r>
      <w:r w:rsidRPr="001132AD">
        <w:instrText xml:space="preserve">\f “c” </w:instrText>
      </w:r>
      <w:r>
        <w:fldChar w:fldCharType="end"/>
      </w:r>
    </w:p>
    <w:p w14:paraId="0D25AC40" w14:textId="77777777" w:rsidR="00A12466" w:rsidRPr="00575D86" w:rsidRDefault="00A12466" w:rsidP="00A12466">
      <w:pPr>
        <w:pStyle w:val="ICD10"/>
        <w:shd w:val="clear" w:color="auto" w:fill="F2F2F2" w:themeFill="background1" w:themeFillShade="F2"/>
        <w:tabs>
          <w:tab w:val="left" w:pos="2753"/>
        </w:tabs>
      </w:pPr>
      <w:r w:rsidRPr="00575D86">
        <w:t>J45.0-1/J45.8-9</w:t>
      </w:r>
    </w:p>
    <w:p w14:paraId="7D281A84" w14:textId="77777777" w:rsidR="00A12466" w:rsidRDefault="00A12466" w:rsidP="00C6733F">
      <w:pPr>
        <w:pStyle w:val="Heading5"/>
        <w:spacing w:before="0"/>
      </w:pPr>
    </w:p>
    <w:p w14:paraId="7306F445" w14:textId="2544E1E9" w:rsidR="00C6733F" w:rsidRDefault="00A12466" w:rsidP="00C6733F">
      <w:pPr>
        <w:pStyle w:val="Heading5"/>
        <w:spacing w:before="0"/>
      </w:pPr>
      <w:r>
        <w:t>DIAGNOSIS</w:t>
      </w:r>
    </w:p>
    <w:p w14:paraId="7924A220" w14:textId="77777777" w:rsidR="00A12466" w:rsidRPr="0028353C" w:rsidRDefault="00A12466" w:rsidP="00A12466">
      <w:pPr>
        <w:pStyle w:val="Paragraphtext"/>
        <w:rPr>
          <w:lang w:val="en-ZA"/>
        </w:rPr>
      </w:pPr>
      <w:r w:rsidRPr="0028353C">
        <w:rPr>
          <w:lang w:val="en-ZA"/>
        </w:rPr>
        <w:t>A diagnosis of chronic asthma can be made based on history, examination, and assessment of airway reversibility:</w:t>
      </w:r>
    </w:p>
    <w:p w14:paraId="0D6C9F9D" w14:textId="77777777" w:rsidR="00A12466" w:rsidRPr="00A04F9B" w:rsidRDefault="00A12466" w:rsidP="00A12466">
      <w:pPr>
        <w:pStyle w:val="Paragraphbulletlist-level1"/>
      </w:pPr>
      <w:r w:rsidRPr="00A04F9B">
        <w:rPr>
          <w:b/>
          <w:bCs/>
        </w:rPr>
        <w:t>Respiratory symptoms:</w:t>
      </w:r>
      <w:r w:rsidRPr="00A04F9B">
        <w:t xml:space="preserve"> wheeze, cough, tight chest, shortness of breath.</w:t>
      </w:r>
    </w:p>
    <w:p w14:paraId="1B33F26D" w14:textId="77777777" w:rsidR="00A12466" w:rsidRPr="00A04F9B" w:rsidRDefault="00A12466" w:rsidP="00A12466">
      <w:pPr>
        <w:pStyle w:val="Paragraphbulletlist-level1"/>
      </w:pPr>
      <w:r w:rsidRPr="00A04F9B">
        <w:rPr>
          <w:b/>
          <w:bCs/>
        </w:rPr>
        <w:t>History and examination:</w:t>
      </w:r>
      <w:r w:rsidRPr="00A04F9B">
        <w:t xml:space="preserve"> intermittent symptoms, night-time symptoms, identified triggers, </w:t>
      </w:r>
      <w:proofErr w:type="spellStart"/>
      <w:r w:rsidRPr="00A04F9B">
        <w:t>atopy</w:t>
      </w:r>
      <w:proofErr w:type="spellEnd"/>
      <w:r w:rsidRPr="00A04F9B">
        <w:t xml:space="preserve"> (e.g. eczema, allergic rhinitis), family history.</w:t>
      </w:r>
    </w:p>
    <w:p w14:paraId="32E7EF67" w14:textId="230FED2D" w:rsidR="00A12466" w:rsidRPr="0025440A" w:rsidRDefault="00A12466" w:rsidP="00A12466">
      <w:pPr>
        <w:pStyle w:val="Paragraphbulletlist-level1"/>
      </w:pPr>
      <w:r w:rsidRPr="00A04F9B">
        <w:rPr>
          <w:b/>
          <w:bCs/>
        </w:rPr>
        <w:t>Reversibility test:</w:t>
      </w:r>
      <w:r w:rsidRPr="00A04F9B">
        <w:t xml:space="preserve"> </w:t>
      </w:r>
      <w:r w:rsidRPr="0025440A">
        <w:t xml:space="preserve">An improvement in PEF of 60 L/min or PEFR ≥ 20% relative to the pre-bronchodilator PEFR, measured 10–20 minutes after inhalation of a </w:t>
      </w:r>
      <w:r w:rsidRPr="0025440A">
        <w:rPr>
          <w:rFonts w:eastAsia="Times New Roman"/>
          <w:bCs/>
        </w:rPr>
        <w:t>β</w:t>
      </w:r>
      <w:r w:rsidRPr="0025440A">
        <w:rPr>
          <w:rFonts w:eastAsia="Times New Roman"/>
          <w:bCs/>
          <w:vertAlign w:val="subscript"/>
        </w:rPr>
        <w:t>2</w:t>
      </w:r>
      <w:r w:rsidRPr="0025440A">
        <w:rPr>
          <w:rFonts w:eastAsia="Times New Roman"/>
          <w:bCs/>
        </w:rPr>
        <w:t>-</w:t>
      </w:r>
      <w:r w:rsidRPr="0025440A">
        <w:t xml:space="preserve">agonist (e.g., salbutamol, inhalation, </w:t>
      </w:r>
      <w:r w:rsidR="007B5A19">
        <w:t>4</w:t>
      </w:r>
      <w:r w:rsidRPr="0025440A">
        <w:t>00 mcg</w:t>
      </w:r>
      <w:r w:rsidRPr="003E64C6">
        <w:t>)</w:t>
      </w:r>
      <w:r w:rsidRPr="0025440A">
        <w:t xml:space="preserve"> strongly supports a diagnosis of asthma.</w:t>
      </w:r>
    </w:p>
    <w:p w14:paraId="5E9B7AD0" w14:textId="77777777" w:rsidR="00A12466" w:rsidRDefault="00A12466" w:rsidP="00A12466"/>
    <w:p w14:paraId="25A9790A" w14:textId="77777777" w:rsidR="00A12466" w:rsidRPr="0025440A" w:rsidRDefault="00A12466" w:rsidP="00A12466">
      <w:pPr>
        <w:pStyle w:val="Paragraphtext"/>
      </w:pPr>
      <w:r w:rsidRPr="0025440A">
        <w:t>Asthma must be distinguished from chronic obstructive pulmonary disease (COPD) to aid in selection of appropriate treatment (</w:t>
      </w:r>
      <w:r>
        <w:t>see</w:t>
      </w:r>
      <w:r w:rsidRPr="0025440A">
        <w:t xml:space="preserve"> Section 17.1.5: Chronic obstructive pulmonary disease (COPD)). A summary table of the differences between asthma and COPD is included below. If symptoms suggest TB (e.g. weight loss, night sweats), investigate and manage accordingly.</w:t>
      </w:r>
    </w:p>
    <w:p w14:paraId="33B72C63" w14:textId="77777777" w:rsidR="00A12466" w:rsidRDefault="00A12466" w:rsidP="00A12466">
      <w:pPr>
        <w:rPr>
          <w:rFonts w:cs="Arial"/>
          <w:b/>
        </w:rPr>
      </w:pPr>
    </w:p>
    <w:p w14:paraId="405990B1" w14:textId="2B4A3601" w:rsidR="00A12466" w:rsidRPr="00A12466" w:rsidRDefault="00A12466" w:rsidP="007B5A19">
      <w:pPr>
        <w:spacing w:after="0"/>
        <w:rPr>
          <w:rFonts w:cs="Arial"/>
          <w:b/>
        </w:rPr>
      </w:pPr>
      <w:r w:rsidRPr="00A12466">
        <w:rPr>
          <w:rFonts w:cs="Arial"/>
          <w:b/>
        </w:rPr>
        <w:t>Table 17.</w:t>
      </w:r>
      <w:r>
        <w:rPr>
          <w:rFonts w:cs="Arial"/>
          <w:b/>
        </w:rPr>
        <w:t>5</w:t>
      </w:r>
      <w:r w:rsidRPr="00A12466">
        <w:rPr>
          <w:rFonts w:cs="Arial"/>
          <w:b/>
        </w:rPr>
        <w:t>: Features of chronic asthma and COPD</w:t>
      </w:r>
    </w:p>
    <w:tbl>
      <w:tblPr>
        <w:tblStyle w:val="TableGrid"/>
        <w:tblW w:w="0" w:type="auto"/>
        <w:tblLook w:val="04A0" w:firstRow="1" w:lastRow="0" w:firstColumn="1" w:lastColumn="0" w:noHBand="0" w:noVBand="1"/>
      </w:tblPr>
      <w:tblGrid>
        <w:gridCol w:w="1838"/>
        <w:gridCol w:w="2693"/>
        <w:gridCol w:w="2148"/>
      </w:tblGrid>
      <w:tr w:rsidR="00A12466" w:rsidRPr="00A12466" w14:paraId="6957B0C3" w14:textId="77777777" w:rsidTr="00A12466">
        <w:tc>
          <w:tcPr>
            <w:tcW w:w="1838" w:type="dxa"/>
            <w:shd w:val="clear" w:color="auto" w:fill="D9D9D9" w:themeFill="background1" w:themeFillShade="D9"/>
          </w:tcPr>
          <w:p w14:paraId="4710B1CA" w14:textId="77777777" w:rsidR="00A12466" w:rsidRPr="007B5A19" w:rsidRDefault="00A12466" w:rsidP="00A12466">
            <w:pPr>
              <w:spacing w:before="0" w:after="0"/>
              <w:rPr>
                <w:rFonts w:cs="Arial"/>
                <w:b/>
                <w:bCs/>
              </w:rPr>
            </w:pPr>
            <w:r w:rsidRPr="007B5A19">
              <w:rPr>
                <w:rFonts w:cs="Arial"/>
                <w:b/>
                <w:bCs/>
              </w:rPr>
              <w:t>Typical Features</w:t>
            </w:r>
          </w:p>
        </w:tc>
        <w:tc>
          <w:tcPr>
            <w:tcW w:w="2693" w:type="dxa"/>
            <w:shd w:val="clear" w:color="auto" w:fill="D9D9D9" w:themeFill="background1" w:themeFillShade="D9"/>
          </w:tcPr>
          <w:p w14:paraId="668163E7" w14:textId="77777777" w:rsidR="00A12466" w:rsidRPr="007B5A19" w:rsidRDefault="00A12466" w:rsidP="00A12466">
            <w:pPr>
              <w:spacing w:before="0" w:after="0"/>
              <w:rPr>
                <w:rFonts w:cs="Arial"/>
                <w:b/>
                <w:bCs/>
              </w:rPr>
            </w:pPr>
            <w:r w:rsidRPr="007B5A19">
              <w:rPr>
                <w:rFonts w:cs="Arial"/>
                <w:b/>
                <w:bCs/>
              </w:rPr>
              <w:t>Asthma</w:t>
            </w:r>
          </w:p>
        </w:tc>
        <w:tc>
          <w:tcPr>
            <w:tcW w:w="2148" w:type="dxa"/>
            <w:shd w:val="clear" w:color="auto" w:fill="D9D9D9" w:themeFill="background1" w:themeFillShade="D9"/>
          </w:tcPr>
          <w:p w14:paraId="0CE286BD" w14:textId="77777777" w:rsidR="00A12466" w:rsidRPr="007B5A19" w:rsidRDefault="00A12466" w:rsidP="00A12466">
            <w:pPr>
              <w:spacing w:before="0" w:after="0"/>
              <w:rPr>
                <w:rFonts w:cs="Arial"/>
                <w:b/>
                <w:bCs/>
              </w:rPr>
            </w:pPr>
            <w:r w:rsidRPr="007B5A19">
              <w:rPr>
                <w:rFonts w:cs="Arial"/>
                <w:b/>
                <w:bCs/>
              </w:rPr>
              <w:t>COPD</w:t>
            </w:r>
          </w:p>
        </w:tc>
      </w:tr>
      <w:tr w:rsidR="00A12466" w:rsidRPr="00A12466" w14:paraId="1E0298BF" w14:textId="77777777" w:rsidTr="00A12466">
        <w:tc>
          <w:tcPr>
            <w:tcW w:w="1838" w:type="dxa"/>
            <w:vAlign w:val="center"/>
          </w:tcPr>
          <w:p w14:paraId="64251A34" w14:textId="77777777" w:rsidR="00A12466" w:rsidRPr="007B5A19" w:rsidRDefault="00A12466" w:rsidP="00A12466">
            <w:pPr>
              <w:spacing w:before="0" w:after="0"/>
              <w:rPr>
                <w:rFonts w:cs="Arial"/>
                <w:b/>
                <w:bCs/>
              </w:rPr>
            </w:pPr>
            <w:r w:rsidRPr="007B5A19">
              <w:rPr>
                <w:rFonts w:cs="Arial"/>
                <w:b/>
                <w:bCs/>
              </w:rPr>
              <w:t>Age of onset</w:t>
            </w:r>
          </w:p>
        </w:tc>
        <w:tc>
          <w:tcPr>
            <w:tcW w:w="2693" w:type="dxa"/>
            <w:vAlign w:val="center"/>
          </w:tcPr>
          <w:p w14:paraId="7E6B3645" w14:textId="77777777" w:rsidR="00A12466" w:rsidRPr="007B5A19" w:rsidRDefault="00A12466" w:rsidP="00A12466">
            <w:pPr>
              <w:spacing w:before="0" w:after="0"/>
              <w:jc w:val="center"/>
              <w:rPr>
                <w:rFonts w:cs="Arial"/>
              </w:rPr>
            </w:pPr>
            <w:r w:rsidRPr="007B5A19">
              <w:rPr>
                <w:rFonts w:cs="Arial"/>
              </w:rPr>
              <w:t>&lt; 20 years</w:t>
            </w:r>
          </w:p>
        </w:tc>
        <w:tc>
          <w:tcPr>
            <w:tcW w:w="2148" w:type="dxa"/>
            <w:vAlign w:val="center"/>
          </w:tcPr>
          <w:p w14:paraId="720DFF28" w14:textId="77777777" w:rsidR="00A12466" w:rsidRPr="007B5A19" w:rsidRDefault="00A12466" w:rsidP="00A12466">
            <w:pPr>
              <w:spacing w:before="0" w:after="0"/>
              <w:jc w:val="center"/>
              <w:rPr>
                <w:rFonts w:cs="Arial"/>
              </w:rPr>
            </w:pPr>
            <w:r w:rsidRPr="007B5A19">
              <w:rPr>
                <w:rFonts w:cs="Arial"/>
              </w:rPr>
              <w:t>Usually &gt; 40 years</w:t>
            </w:r>
          </w:p>
        </w:tc>
      </w:tr>
      <w:tr w:rsidR="00A12466" w:rsidRPr="00A12466" w14:paraId="4CF4592E" w14:textId="77777777" w:rsidTr="00A12466">
        <w:tc>
          <w:tcPr>
            <w:tcW w:w="1838" w:type="dxa"/>
            <w:vAlign w:val="center"/>
          </w:tcPr>
          <w:p w14:paraId="64AA8A90" w14:textId="77777777" w:rsidR="00A12466" w:rsidRPr="007B5A19" w:rsidRDefault="00A12466" w:rsidP="00A12466">
            <w:pPr>
              <w:spacing w:before="0" w:after="0"/>
              <w:rPr>
                <w:rFonts w:cs="Arial"/>
                <w:b/>
                <w:bCs/>
              </w:rPr>
            </w:pPr>
            <w:r w:rsidRPr="007B5A19">
              <w:rPr>
                <w:rFonts w:cs="Arial"/>
                <w:b/>
                <w:bCs/>
              </w:rPr>
              <w:t>History</w:t>
            </w:r>
          </w:p>
        </w:tc>
        <w:tc>
          <w:tcPr>
            <w:tcW w:w="2693" w:type="dxa"/>
            <w:vAlign w:val="center"/>
          </w:tcPr>
          <w:p w14:paraId="7D929279" w14:textId="77777777" w:rsidR="00A12466" w:rsidRPr="007B5A19" w:rsidRDefault="00A12466" w:rsidP="00A12466">
            <w:pPr>
              <w:spacing w:before="0" w:after="0"/>
              <w:jc w:val="center"/>
              <w:rPr>
                <w:rFonts w:cs="Arial"/>
              </w:rPr>
            </w:pPr>
            <w:r w:rsidRPr="007B5A19">
              <w:rPr>
                <w:rFonts w:cs="Arial"/>
              </w:rPr>
              <w:t>Eczema, hay fever, familial</w:t>
            </w:r>
          </w:p>
        </w:tc>
        <w:tc>
          <w:tcPr>
            <w:tcW w:w="2148" w:type="dxa"/>
            <w:vAlign w:val="center"/>
          </w:tcPr>
          <w:p w14:paraId="7B0A15D4" w14:textId="77777777" w:rsidR="00A12466" w:rsidRPr="007B5A19" w:rsidRDefault="00A12466" w:rsidP="00A12466">
            <w:pPr>
              <w:spacing w:before="0" w:after="0"/>
              <w:jc w:val="center"/>
              <w:rPr>
                <w:rFonts w:cs="Arial"/>
              </w:rPr>
            </w:pPr>
            <w:r w:rsidRPr="007B5A19">
              <w:rPr>
                <w:rFonts w:cs="Arial"/>
              </w:rPr>
              <w:t>Heavy smoking (tobacco, cannabis), previous TB</w:t>
            </w:r>
          </w:p>
        </w:tc>
      </w:tr>
      <w:tr w:rsidR="00A12466" w:rsidRPr="00A12466" w14:paraId="6DF63869" w14:textId="77777777" w:rsidTr="00A12466">
        <w:tc>
          <w:tcPr>
            <w:tcW w:w="1838" w:type="dxa"/>
            <w:vAlign w:val="center"/>
          </w:tcPr>
          <w:p w14:paraId="550E1A98" w14:textId="77777777" w:rsidR="00A12466" w:rsidRPr="007B5A19" w:rsidRDefault="00A12466" w:rsidP="00A12466">
            <w:pPr>
              <w:spacing w:before="0" w:after="0"/>
              <w:rPr>
                <w:rFonts w:cs="Arial"/>
                <w:b/>
                <w:bCs/>
              </w:rPr>
            </w:pPr>
            <w:r w:rsidRPr="007B5A19">
              <w:rPr>
                <w:rFonts w:cs="Arial"/>
                <w:b/>
                <w:bCs/>
              </w:rPr>
              <w:t>Symptom pattern</w:t>
            </w:r>
          </w:p>
        </w:tc>
        <w:tc>
          <w:tcPr>
            <w:tcW w:w="2693" w:type="dxa"/>
            <w:vAlign w:val="center"/>
          </w:tcPr>
          <w:p w14:paraId="191F0DBE" w14:textId="77777777" w:rsidR="00A12466" w:rsidRPr="007B5A19" w:rsidRDefault="00A12466" w:rsidP="00A12466">
            <w:pPr>
              <w:spacing w:before="0" w:after="0"/>
              <w:jc w:val="center"/>
              <w:rPr>
                <w:rFonts w:cs="Arial"/>
              </w:rPr>
            </w:pPr>
            <w:r w:rsidRPr="007B5A19">
              <w:rPr>
                <w:rFonts w:cs="Arial"/>
              </w:rPr>
              <w:t>Intermittent</w:t>
            </w:r>
          </w:p>
        </w:tc>
        <w:tc>
          <w:tcPr>
            <w:tcW w:w="2148" w:type="dxa"/>
            <w:vAlign w:val="center"/>
          </w:tcPr>
          <w:p w14:paraId="575EE14D" w14:textId="77777777" w:rsidR="00A12466" w:rsidRPr="007B5A19" w:rsidRDefault="00A12466" w:rsidP="00A12466">
            <w:pPr>
              <w:spacing w:before="0" w:after="0"/>
              <w:jc w:val="center"/>
              <w:rPr>
                <w:rFonts w:cs="Arial"/>
              </w:rPr>
            </w:pPr>
            <w:r w:rsidRPr="007B5A19">
              <w:rPr>
                <w:rFonts w:cs="Arial"/>
              </w:rPr>
              <w:t>Persistent, progressive</w:t>
            </w:r>
          </w:p>
        </w:tc>
      </w:tr>
      <w:tr w:rsidR="00A12466" w:rsidRPr="00A12466" w14:paraId="05A833A3" w14:textId="77777777" w:rsidTr="00A12466">
        <w:tc>
          <w:tcPr>
            <w:tcW w:w="1838" w:type="dxa"/>
            <w:vAlign w:val="center"/>
          </w:tcPr>
          <w:p w14:paraId="19DF1480" w14:textId="77777777" w:rsidR="00A12466" w:rsidRPr="007B5A19" w:rsidRDefault="00A12466" w:rsidP="00A12466">
            <w:pPr>
              <w:spacing w:before="0" w:after="0"/>
              <w:rPr>
                <w:rFonts w:cs="Arial"/>
                <w:b/>
                <w:bCs/>
              </w:rPr>
            </w:pPr>
            <w:r w:rsidRPr="007B5A19">
              <w:rPr>
                <w:rFonts w:cs="Arial"/>
                <w:b/>
                <w:bCs/>
              </w:rPr>
              <w:t>Triggers</w:t>
            </w:r>
          </w:p>
        </w:tc>
        <w:tc>
          <w:tcPr>
            <w:tcW w:w="2693" w:type="dxa"/>
            <w:vAlign w:val="center"/>
          </w:tcPr>
          <w:p w14:paraId="1E222BD3" w14:textId="77777777" w:rsidR="00A12466" w:rsidRPr="007B5A19" w:rsidRDefault="00A12466" w:rsidP="00A12466">
            <w:pPr>
              <w:spacing w:before="0" w:after="0"/>
              <w:jc w:val="center"/>
              <w:rPr>
                <w:rFonts w:cs="Arial"/>
              </w:rPr>
            </w:pPr>
            <w:r w:rsidRPr="007B5A19">
              <w:rPr>
                <w:rFonts w:cs="Arial"/>
              </w:rPr>
              <w:t>URTIs, weather, stress</w:t>
            </w:r>
          </w:p>
        </w:tc>
        <w:tc>
          <w:tcPr>
            <w:tcW w:w="2148" w:type="dxa"/>
            <w:vAlign w:val="center"/>
          </w:tcPr>
          <w:p w14:paraId="1FF7EF68" w14:textId="77777777" w:rsidR="00A12466" w:rsidRPr="007B5A19" w:rsidRDefault="00A12466" w:rsidP="00A12466">
            <w:pPr>
              <w:spacing w:before="0" w:after="0"/>
              <w:jc w:val="center"/>
              <w:rPr>
                <w:rFonts w:cs="Arial"/>
              </w:rPr>
            </w:pPr>
            <w:r w:rsidRPr="007B5A19">
              <w:rPr>
                <w:rFonts w:cs="Arial"/>
              </w:rPr>
              <w:t>N/A</w:t>
            </w:r>
          </w:p>
        </w:tc>
      </w:tr>
      <w:tr w:rsidR="00A12466" w:rsidRPr="00A12466" w14:paraId="4F3869B5" w14:textId="77777777" w:rsidTr="00A12466">
        <w:tc>
          <w:tcPr>
            <w:tcW w:w="1838" w:type="dxa"/>
            <w:vAlign w:val="center"/>
          </w:tcPr>
          <w:p w14:paraId="20D1B94D" w14:textId="77777777" w:rsidR="00A12466" w:rsidRPr="007B5A19" w:rsidRDefault="00A12466" w:rsidP="00A12466">
            <w:pPr>
              <w:spacing w:before="0" w:after="0"/>
              <w:rPr>
                <w:rFonts w:cs="Arial"/>
                <w:b/>
                <w:bCs/>
              </w:rPr>
            </w:pPr>
            <w:r w:rsidRPr="007B5A19">
              <w:rPr>
                <w:rFonts w:cs="Arial"/>
                <w:b/>
                <w:bCs/>
              </w:rPr>
              <w:t>Nocturnal symptoms</w:t>
            </w:r>
          </w:p>
        </w:tc>
        <w:tc>
          <w:tcPr>
            <w:tcW w:w="2693" w:type="dxa"/>
            <w:vAlign w:val="center"/>
          </w:tcPr>
          <w:p w14:paraId="28BE8495" w14:textId="77777777" w:rsidR="00A12466" w:rsidRPr="007B5A19" w:rsidRDefault="00A12466" w:rsidP="00A12466">
            <w:pPr>
              <w:spacing w:before="0" w:after="0"/>
              <w:jc w:val="center"/>
              <w:rPr>
                <w:rFonts w:cs="Arial"/>
              </w:rPr>
            </w:pPr>
            <w:r w:rsidRPr="007B5A19">
              <w:rPr>
                <w:rFonts w:cs="Arial"/>
              </w:rPr>
              <w:t>Common</w:t>
            </w:r>
          </w:p>
        </w:tc>
        <w:tc>
          <w:tcPr>
            <w:tcW w:w="2148" w:type="dxa"/>
            <w:vAlign w:val="center"/>
          </w:tcPr>
          <w:p w14:paraId="2FF11827" w14:textId="77777777" w:rsidR="00A12466" w:rsidRPr="007B5A19" w:rsidRDefault="00A12466" w:rsidP="00A12466">
            <w:pPr>
              <w:spacing w:before="0" w:after="0"/>
              <w:jc w:val="center"/>
              <w:rPr>
                <w:rFonts w:cs="Arial"/>
              </w:rPr>
            </w:pPr>
            <w:r w:rsidRPr="007B5A19">
              <w:rPr>
                <w:rFonts w:cs="Arial"/>
              </w:rPr>
              <w:t>Less prominent</w:t>
            </w:r>
          </w:p>
        </w:tc>
      </w:tr>
      <w:tr w:rsidR="00A12466" w:rsidRPr="00A12466" w14:paraId="56C64ADB" w14:textId="77777777" w:rsidTr="00A12466">
        <w:tc>
          <w:tcPr>
            <w:tcW w:w="1838" w:type="dxa"/>
            <w:vAlign w:val="center"/>
          </w:tcPr>
          <w:p w14:paraId="423C20EA" w14:textId="77777777" w:rsidR="00A12466" w:rsidRPr="007B5A19" w:rsidRDefault="00A12466" w:rsidP="00A12466">
            <w:pPr>
              <w:spacing w:before="0" w:after="0"/>
              <w:rPr>
                <w:rFonts w:cs="Arial"/>
                <w:b/>
                <w:bCs/>
              </w:rPr>
            </w:pPr>
            <w:r w:rsidRPr="007B5A19">
              <w:rPr>
                <w:rFonts w:cs="Arial"/>
                <w:b/>
                <w:bCs/>
              </w:rPr>
              <w:t>Onset of cough</w:t>
            </w:r>
          </w:p>
        </w:tc>
        <w:tc>
          <w:tcPr>
            <w:tcW w:w="2693" w:type="dxa"/>
            <w:vAlign w:val="center"/>
          </w:tcPr>
          <w:p w14:paraId="17C79AE2" w14:textId="77777777" w:rsidR="00A12466" w:rsidRPr="007B5A19" w:rsidRDefault="00A12466" w:rsidP="00A12466">
            <w:pPr>
              <w:spacing w:before="0" w:after="0"/>
              <w:jc w:val="center"/>
              <w:rPr>
                <w:rFonts w:cs="Arial"/>
              </w:rPr>
            </w:pPr>
            <w:r w:rsidRPr="007B5A19">
              <w:rPr>
                <w:rFonts w:cs="Arial"/>
              </w:rPr>
              <w:t>Variable</w:t>
            </w:r>
          </w:p>
        </w:tc>
        <w:tc>
          <w:tcPr>
            <w:tcW w:w="2148" w:type="dxa"/>
            <w:vAlign w:val="center"/>
          </w:tcPr>
          <w:p w14:paraId="5F8D9CD4" w14:textId="77777777" w:rsidR="00A12466" w:rsidRPr="007B5A19" w:rsidRDefault="00A12466" w:rsidP="00A12466">
            <w:pPr>
              <w:spacing w:before="0" w:after="0"/>
              <w:jc w:val="center"/>
              <w:rPr>
                <w:rFonts w:cs="Arial"/>
              </w:rPr>
            </w:pPr>
            <w:r w:rsidRPr="007B5A19">
              <w:rPr>
                <w:rFonts w:cs="Arial"/>
              </w:rPr>
              <w:t>Precedes dyspnoea</w:t>
            </w:r>
          </w:p>
        </w:tc>
      </w:tr>
      <w:tr w:rsidR="00A12466" w:rsidRPr="00A12466" w14:paraId="1135887E" w14:textId="77777777" w:rsidTr="00A12466">
        <w:tc>
          <w:tcPr>
            <w:tcW w:w="1838" w:type="dxa"/>
            <w:vAlign w:val="center"/>
          </w:tcPr>
          <w:p w14:paraId="1032853C" w14:textId="77777777" w:rsidR="00A12466" w:rsidRPr="007B5A19" w:rsidRDefault="00A12466" w:rsidP="00A12466">
            <w:pPr>
              <w:spacing w:before="0" w:after="0"/>
              <w:rPr>
                <w:rFonts w:cs="Arial"/>
                <w:b/>
                <w:bCs/>
              </w:rPr>
            </w:pPr>
            <w:r w:rsidRPr="007B5A19">
              <w:rPr>
                <w:rFonts w:cs="Arial"/>
                <w:b/>
                <w:bCs/>
              </w:rPr>
              <w:lastRenderedPageBreak/>
              <w:t>PEF post β</w:t>
            </w:r>
            <w:r w:rsidRPr="007B5A19">
              <w:rPr>
                <w:rFonts w:cs="Arial"/>
                <w:b/>
                <w:bCs/>
                <w:vertAlign w:val="subscript"/>
              </w:rPr>
              <w:t>2</w:t>
            </w:r>
            <w:r w:rsidRPr="007B5A19">
              <w:rPr>
                <w:rFonts w:cs="Arial"/>
                <w:b/>
                <w:bCs/>
              </w:rPr>
              <w:t>-agonist</w:t>
            </w:r>
          </w:p>
        </w:tc>
        <w:tc>
          <w:tcPr>
            <w:tcW w:w="2693" w:type="dxa"/>
            <w:vAlign w:val="center"/>
          </w:tcPr>
          <w:p w14:paraId="7D2E01D2" w14:textId="77777777" w:rsidR="00A12466" w:rsidRPr="007B5A19" w:rsidRDefault="00A12466" w:rsidP="00A12466">
            <w:pPr>
              <w:spacing w:before="0" w:after="0"/>
              <w:jc w:val="center"/>
              <w:rPr>
                <w:rFonts w:cs="Arial"/>
              </w:rPr>
            </w:pPr>
            <w:r w:rsidRPr="007B5A19">
              <w:rPr>
                <w:rFonts w:cs="Arial"/>
              </w:rPr>
              <w:t>Increases ≥ 20% after bronchodilator challenge</w:t>
            </w:r>
          </w:p>
        </w:tc>
        <w:tc>
          <w:tcPr>
            <w:tcW w:w="2148" w:type="dxa"/>
            <w:vAlign w:val="center"/>
          </w:tcPr>
          <w:p w14:paraId="6908C9E0" w14:textId="77777777" w:rsidR="00A12466" w:rsidRPr="007B5A19" w:rsidRDefault="00A12466" w:rsidP="00A12466">
            <w:pPr>
              <w:spacing w:before="0" w:after="0"/>
              <w:jc w:val="center"/>
              <w:rPr>
                <w:rFonts w:cs="Arial"/>
              </w:rPr>
            </w:pPr>
            <w:r w:rsidRPr="007B5A19">
              <w:rPr>
                <w:rFonts w:cs="Arial"/>
              </w:rPr>
              <w:t>Little improvement</w:t>
            </w:r>
          </w:p>
        </w:tc>
      </w:tr>
    </w:tbl>
    <w:p w14:paraId="4DC215C0" w14:textId="77777777" w:rsidR="00A12466" w:rsidRPr="0025440A" w:rsidRDefault="00A12466" w:rsidP="00A12466">
      <w:pPr>
        <w:rPr>
          <w:rFonts w:cs="Arial"/>
        </w:rPr>
      </w:pPr>
    </w:p>
    <w:p w14:paraId="29C947A2" w14:textId="77777777" w:rsidR="00A12466" w:rsidRPr="0028353C" w:rsidRDefault="00A12466" w:rsidP="00A12466">
      <w:pPr>
        <w:pStyle w:val="Centeredbox"/>
        <w:rPr>
          <w:lang w:val="en-ZA"/>
        </w:rPr>
      </w:pPr>
      <w:r w:rsidRPr="0028353C">
        <w:rPr>
          <w:lang w:val="en-ZA"/>
        </w:rPr>
        <w:t>A normal PEFR excludes the possibility of moderate and severe COPD.</w:t>
      </w:r>
    </w:p>
    <w:p w14:paraId="29CDE65F" w14:textId="77777777" w:rsidR="00A12466" w:rsidRPr="0025440A" w:rsidRDefault="00A12466" w:rsidP="00A12466">
      <w:pPr>
        <w:rPr>
          <w:rFonts w:cs="Arial"/>
        </w:rPr>
      </w:pPr>
    </w:p>
    <w:p w14:paraId="2B1A2927" w14:textId="6E94EA72" w:rsidR="00A12466" w:rsidRPr="00A12466" w:rsidRDefault="00A12466" w:rsidP="00A12466">
      <w:pPr>
        <w:rPr>
          <w:b/>
        </w:rPr>
      </w:pPr>
      <w:r w:rsidRPr="00A12466">
        <w:rPr>
          <w:b/>
        </w:rPr>
        <w:t>GENERAL MEASURES</w:t>
      </w:r>
    </w:p>
    <w:p w14:paraId="7F5431FA" w14:textId="77777777" w:rsidR="00A12466" w:rsidRPr="00A12466" w:rsidRDefault="00A12466" w:rsidP="00A12466">
      <w:pPr>
        <w:pStyle w:val="Paragraphbulletlist-level1"/>
        <w:numPr>
          <w:ilvl w:val="0"/>
          <w:numId w:val="0"/>
        </w:numPr>
        <w:rPr>
          <w:rFonts w:eastAsiaTheme="minorHAnsi"/>
          <w:bCs/>
          <w:iCs/>
          <w:caps/>
        </w:rPr>
      </w:pPr>
      <w:r w:rsidRPr="00A12466">
        <w:rPr>
          <w:b/>
        </w:rPr>
        <w:t>Before starting treatment</w:t>
      </w:r>
    </w:p>
    <w:p w14:paraId="5C0E3077" w14:textId="77777777" w:rsidR="00A12466" w:rsidRPr="0025440A" w:rsidRDefault="00A12466" w:rsidP="00A12466">
      <w:pPr>
        <w:pStyle w:val="Paragraphbulletlist-level1"/>
      </w:pPr>
      <w:r w:rsidRPr="00963473">
        <w:t>Confirm asthma diagnosis.</w:t>
      </w:r>
    </w:p>
    <w:p w14:paraId="27662DC2" w14:textId="77777777" w:rsidR="00A12466" w:rsidRPr="00963473" w:rsidRDefault="00A12466" w:rsidP="00A12466">
      <w:pPr>
        <w:pStyle w:val="Paragraphbulletlist-level1"/>
      </w:pPr>
      <w:r w:rsidRPr="00963473">
        <w:t>Identify triggers and address modifiable risk factors.</w:t>
      </w:r>
    </w:p>
    <w:p w14:paraId="61F30B7A" w14:textId="77777777" w:rsidR="00A12466" w:rsidRDefault="00A12466" w:rsidP="00C6733F">
      <w:pPr>
        <w:spacing w:before="0" w:after="0"/>
        <w:rPr>
          <w:rFonts w:cs="Arial"/>
          <w:b/>
          <w:bCs/>
          <w:u w:val="single"/>
        </w:rPr>
      </w:pPr>
    </w:p>
    <w:p w14:paraId="1965EE22" w14:textId="0077AB83" w:rsidR="00A12466" w:rsidRPr="00A12466" w:rsidRDefault="00A12466" w:rsidP="006A6D25">
      <w:pPr>
        <w:spacing w:after="0"/>
        <w:rPr>
          <w:rFonts w:cs="Arial"/>
          <w:b/>
        </w:rPr>
      </w:pPr>
      <w:r w:rsidRPr="00A12466">
        <w:rPr>
          <w:rFonts w:cs="Arial"/>
          <w:b/>
        </w:rPr>
        <w:t>Table 17.6: Assessment of risk factors for asthma exacerbations and disease progression</w:t>
      </w:r>
    </w:p>
    <w:tbl>
      <w:tblPr>
        <w:tblStyle w:val="TableGrid"/>
        <w:tblW w:w="6807" w:type="dxa"/>
        <w:tblLook w:val="04A0" w:firstRow="1" w:lastRow="0" w:firstColumn="1" w:lastColumn="0" w:noHBand="0" w:noVBand="1"/>
      </w:tblPr>
      <w:tblGrid>
        <w:gridCol w:w="1749"/>
        <w:gridCol w:w="2410"/>
        <w:gridCol w:w="2648"/>
      </w:tblGrid>
      <w:tr w:rsidR="00A12466" w:rsidRPr="006A6D25" w14:paraId="5818D879" w14:textId="77777777" w:rsidTr="0088623D">
        <w:tc>
          <w:tcPr>
            <w:tcW w:w="6807" w:type="dxa"/>
            <w:gridSpan w:val="3"/>
            <w:tcBorders>
              <w:top w:val="single" w:sz="4" w:space="0" w:color="auto"/>
            </w:tcBorders>
            <w:shd w:val="clear" w:color="auto" w:fill="E7E6E6" w:themeFill="background2"/>
          </w:tcPr>
          <w:p w14:paraId="766D3F0D" w14:textId="77777777" w:rsidR="00A12466" w:rsidRPr="006A6D25" w:rsidRDefault="00A12466" w:rsidP="006A6D25">
            <w:pPr>
              <w:spacing w:before="0" w:after="0"/>
              <w:rPr>
                <w:rFonts w:cs="Arial"/>
                <w:b/>
              </w:rPr>
            </w:pPr>
            <w:r w:rsidRPr="006A6D25">
              <w:rPr>
                <w:rFonts w:cs="Arial"/>
                <w:b/>
              </w:rPr>
              <w:t>Risk factors for exacerbations</w:t>
            </w:r>
          </w:p>
        </w:tc>
      </w:tr>
      <w:tr w:rsidR="00A12466" w:rsidRPr="006A6D25" w14:paraId="1CA79464" w14:textId="77777777" w:rsidTr="0088623D">
        <w:tc>
          <w:tcPr>
            <w:tcW w:w="1749" w:type="dxa"/>
            <w:vAlign w:val="center"/>
          </w:tcPr>
          <w:p w14:paraId="4C357272" w14:textId="77777777" w:rsidR="00A12466" w:rsidRPr="006A6D25" w:rsidRDefault="00A12466" w:rsidP="006A6D25">
            <w:pPr>
              <w:spacing w:before="0" w:after="0"/>
              <w:jc w:val="center"/>
              <w:rPr>
                <w:rFonts w:cs="Arial"/>
                <w:bCs/>
              </w:rPr>
            </w:pPr>
            <w:r w:rsidRPr="006A6D25">
              <w:rPr>
                <w:rFonts w:cs="Arial"/>
                <w:bCs/>
              </w:rPr>
              <w:t>Poor control</w:t>
            </w:r>
          </w:p>
        </w:tc>
        <w:tc>
          <w:tcPr>
            <w:tcW w:w="5058" w:type="dxa"/>
            <w:gridSpan w:val="2"/>
            <w:vAlign w:val="center"/>
          </w:tcPr>
          <w:p w14:paraId="39746D1C" w14:textId="77777777" w:rsidR="00A12466" w:rsidRPr="006A6D25" w:rsidRDefault="00A12466" w:rsidP="006A6D25">
            <w:pPr>
              <w:pStyle w:val="ListParagraph"/>
              <w:numPr>
                <w:ilvl w:val="0"/>
                <w:numId w:val="53"/>
              </w:numPr>
              <w:contextualSpacing w:val="0"/>
              <w:rPr>
                <w:rFonts w:cs="Arial"/>
                <w:bCs/>
              </w:rPr>
            </w:pPr>
            <w:r w:rsidRPr="006A6D25">
              <w:rPr>
                <w:rFonts w:cs="Arial"/>
              </w:rPr>
              <w:t xml:space="preserve">Presence of any of the following over the past 4 weeks: </w:t>
            </w:r>
          </w:p>
          <w:p w14:paraId="428AA204" w14:textId="77777777" w:rsidR="00A12466" w:rsidRPr="006A6D25" w:rsidRDefault="00A12466" w:rsidP="006A6D25">
            <w:pPr>
              <w:pStyle w:val="ListParagraph"/>
              <w:numPr>
                <w:ilvl w:val="1"/>
                <w:numId w:val="53"/>
              </w:numPr>
              <w:contextualSpacing w:val="0"/>
              <w:rPr>
                <w:rFonts w:cs="Arial"/>
                <w:bCs/>
              </w:rPr>
            </w:pPr>
            <w:r w:rsidRPr="006A6D25">
              <w:rPr>
                <w:rFonts w:cs="Arial"/>
              </w:rPr>
              <w:t xml:space="preserve">daytime asthma symptoms more than twice per week; </w:t>
            </w:r>
          </w:p>
          <w:p w14:paraId="5B763AEF" w14:textId="77777777" w:rsidR="00A12466" w:rsidRPr="006A6D25" w:rsidRDefault="00A12466" w:rsidP="006A6D25">
            <w:pPr>
              <w:pStyle w:val="ListParagraph"/>
              <w:numPr>
                <w:ilvl w:val="1"/>
                <w:numId w:val="53"/>
              </w:numPr>
              <w:contextualSpacing w:val="0"/>
              <w:rPr>
                <w:rFonts w:cs="Arial"/>
                <w:bCs/>
              </w:rPr>
            </w:pPr>
            <w:r w:rsidRPr="006A6D25">
              <w:rPr>
                <w:rFonts w:cs="Arial"/>
              </w:rPr>
              <w:t>any night waking due to asthma;</w:t>
            </w:r>
          </w:p>
          <w:p w14:paraId="61BFC79A" w14:textId="77777777" w:rsidR="00A12466" w:rsidRPr="006A6D25" w:rsidRDefault="00A12466" w:rsidP="006A6D25">
            <w:pPr>
              <w:pStyle w:val="ListParagraph"/>
              <w:numPr>
                <w:ilvl w:val="1"/>
                <w:numId w:val="53"/>
              </w:numPr>
              <w:contextualSpacing w:val="0"/>
              <w:rPr>
                <w:rFonts w:cs="Arial"/>
                <w:bCs/>
              </w:rPr>
            </w:pPr>
            <w:r w:rsidRPr="006A6D25">
              <w:rPr>
                <w:rFonts w:cs="Arial"/>
              </w:rPr>
              <w:t xml:space="preserve">use of SABA-only reliever more than twice weekly; </w:t>
            </w:r>
          </w:p>
          <w:p w14:paraId="1559448D" w14:textId="77777777" w:rsidR="00A12466" w:rsidRPr="006A6D25" w:rsidRDefault="00A12466" w:rsidP="006A6D25">
            <w:pPr>
              <w:pStyle w:val="ListParagraph"/>
              <w:numPr>
                <w:ilvl w:val="1"/>
                <w:numId w:val="53"/>
              </w:numPr>
              <w:contextualSpacing w:val="0"/>
              <w:rPr>
                <w:rFonts w:cs="Arial"/>
                <w:bCs/>
              </w:rPr>
            </w:pPr>
            <w:proofErr w:type="gramStart"/>
            <w:r w:rsidRPr="006A6D25">
              <w:rPr>
                <w:rFonts w:cs="Arial"/>
              </w:rPr>
              <w:t>any</w:t>
            </w:r>
            <w:proofErr w:type="gramEnd"/>
            <w:r w:rsidRPr="006A6D25">
              <w:rPr>
                <w:rFonts w:cs="Arial"/>
              </w:rPr>
              <w:t xml:space="preserve"> activity limitation due to asthma. </w:t>
            </w:r>
          </w:p>
        </w:tc>
      </w:tr>
      <w:tr w:rsidR="00A12466" w:rsidRPr="006A6D25" w14:paraId="5A489EBA" w14:textId="77777777" w:rsidTr="0088623D">
        <w:tc>
          <w:tcPr>
            <w:tcW w:w="1749" w:type="dxa"/>
            <w:vAlign w:val="center"/>
          </w:tcPr>
          <w:p w14:paraId="63F47886" w14:textId="77777777" w:rsidR="00A12466" w:rsidRPr="006A6D25" w:rsidRDefault="00A12466" w:rsidP="006A6D25">
            <w:pPr>
              <w:spacing w:before="0" w:after="0"/>
              <w:jc w:val="center"/>
              <w:rPr>
                <w:rFonts w:cs="Arial"/>
                <w:bCs/>
              </w:rPr>
            </w:pPr>
            <w:r w:rsidRPr="006A6D25">
              <w:rPr>
                <w:rFonts w:cs="Arial"/>
                <w:bCs/>
              </w:rPr>
              <w:t>Inappropriate medication use</w:t>
            </w:r>
          </w:p>
        </w:tc>
        <w:tc>
          <w:tcPr>
            <w:tcW w:w="5058" w:type="dxa"/>
            <w:gridSpan w:val="2"/>
            <w:tcBorders>
              <w:bottom w:val="single" w:sz="4" w:space="0" w:color="auto"/>
            </w:tcBorders>
          </w:tcPr>
          <w:p w14:paraId="34C08F5C" w14:textId="77777777" w:rsidR="00A12466" w:rsidRPr="006A6D25" w:rsidRDefault="00A12466" w:rsidP="006A6D25">
            <w:pPr>
              <w:pStyle w:val="ListParagraph"/>
              <w:numPr>
                <w:ilvl w:val="0"/>
                <w:numId w:val="44"/>
              </w:numPr>
              <w:ind w:left="284" w:hanging="284"/>
              <w:contextualSpacing w:val="0"/>
              <w:rPr>
                <w:rFonts w:cs="Arial"/>
                <w:bCs/>
              </w:rPr>
            </w:pPr>
            <w:r w:rsidRPr="006A6D25">
              <w:rPr>
                <w:rFonts w:cs="Arial"/>
              </w:rPr>
              <w:t>High SABA use (more than 3 canisters per year; use of ≥ 1 canister per month indicates a high risk of asthma-related death)Inadequate ICS use (not prescribed, poor adherence, poor inhaler technique)</w:t>
            </w:r>
          </w:p>
        </w:tc>
      </w:tr>
      <w:tr w:rsidR="00A12466" w:rsidRPr="006A6D25" w14:paraId="26AE8237" w14:textId="77777777" w:rsidTr="0088623D">
        <w:tc>
          <w:tcPr>
            <w:tcW w:w="1749" w:type="dxa"/>
            <w:tcBorders>
              <w:right w:val="single" w:sz="4" w:space="0" w:color="auto"/>
            </w:tcBorders>
            <w:vAlign w:val="center"/>
          </w:tcPr>
          <w:p w14:paraId="2EFE2B66" w14:textId="77777777" w:rsidR="00A12466" w:rsidRPr="006A6D25" w:rsidRDefault="00A12466" w:rsidP="006A6D25">
            <w:pPr>
              <w:spacing w:before="0" w:after="0"/>
              <w:jc w:val="center"/>
              <w:rPr>
                <w:rFonts w:cs="Arial"/>
                <w:bCs/>
              </w:rPr>
            </w:pPr>
            <w:r w:rsidRPr="006A6D25">
              <w:rPr>
                <w:rFonts w:cs="Arial"/>
                <w:bCs/>
              </w:rPr>
              <w:t>Co-morbidities</w:t>
            </w:r>
          </w:p>
        </w:tc>
        <w:tc>
          <w:tcPr>
            <w:tcW w:w="2410" w:type="dxa"/>
            <w:tcBorders>
              <w:top w:val="single" w:sz="4" w:space="0" w:color="auto"/>
              <w:left w:val="single" w:sz="4" w:space="0" w:color="auto"/>
              <w:bottom w:val="single" w:sz="4" w:space="0" w:color="auto"/>
              <w:right w:val="nil"/>
            </w:tcBorders>
          </w:tcPr>
          <w:p w14:paraId="67D3BC1F" w14:textId="77777777" w:rsidR="00A12466" w:rsidRPr="006A6D25" w:rsidRDefault="00A12466" w:rsidP="006A6D25">
            <w:pPr>
              <w:pStyle w:val="ListParagraph"/>
              <w:numPr>
                <w:ilvl w:val="0"/>
                <w:numId w:val="44"/>
              </w:numPr>
              <w:ind w:left="284" w:hanging="284"/>
              <w:contextualSpacing w:val="0"/>
              <w:rPr>
                <w:rFonts w:cs="Arial"/>
              </w:rPr>
            </w:pPr>
            <w:r w:rsidRPr="006A6D25">
              <w:rPr>
                <w:rFonts w:cs="Arial"/>
              </w:rPr>
              <w:t>Obesity</w:t>
            </w:r>
          </w:p>
          <w:p w14:paraId="40E4E9D2" w14:textId="77777777" w:rsidR="00A12466" w:rsidRPr="006A6D25" w:rsidRDefault="00A12466" w:rsidP="006A6D25">
            <w:pPr>
              <w:pStyle w:val="ListParagraph"/>
              <w:numPr>
                <w:ilvl w:val="0"/>
                <w:numId w:val="44"/>
              </w:numPr>
              <w:ind w:left="284" w:hanging="284"/>
              <w:contextualSpacing w:val="0"/>
              <w:rPr>
                <w:rFonts w:cs="Arial"/>
              </w:rPr>
            </w:pPr>
            <w:r w:rsidRPr="006A6D25">
              <w:rPr>
                <w:rFonts w:cs="Arial"/>
              </w:rPr>
              <w:t xml:space="preserve">Chronic </w:t>
            </w:r>
            <w:proofErr w:type="spellStart"/>
            <w:r w:rsidRPr="006A6D25">
              <w:rPr>
                <w:rFonts w:cs="Arial"/>
              </w:rPr>
              <w:t>rhinosinusitis</w:t>
            </w:r>
            <w:proofErr w:type="spellEnd"/>
          </w:p>
          <w:p w14:paraId="28EB0118" w14:textId="77777777" w:rsidR="00A12466" w:rsidRPr="006A6D25" w:rsidRDefault="00A12466" w:rsidP="006A6D25">
            <w:pPr>
              <w:pStyle w:val="ListParagraph"/>
              <w:numPr>
                <w:ilvl w:val="0"/>
                <w:numId w:val="44"/>
              </w:numPr>
              <w:ind w:left="284" w:hanging="284"/>
              <w:contextualSpacing w:val="0"/>
              <w:rPr>
                <w:rFonts w:cs="Arial"/>
                <w:bCs/>
              </w:rPr>
            </w:pPr>
            <w:r w:rsidRPr="006A6D25">
              <w:rPr>
                <w:rFonts w:cs="Arial"/>
              </w:rPr>
              <w:t>Confirmed food allergy</w:t>
            </w:r>
          </w:p>
        </w:tc>
        <w:tc>
          <w:tcPr>
            <w:tcW w:w="2648" w:type="dxa"/>
            <w:tcBorders>
              <w:top w:val="single" w:sz="4" w:space="0" w:color="auto"/>
              <w:left w:val="nil"/>
              <w:bottom w:val="single" w:sz="4" w:space="0" w:color="auto"/>
              <w:right w:val="single" w:sz="4" w:space="0" w:color="auto"/>
            </w:tcBorders>
          </w:tcPr>
          <w:p w14:paraId="5A95CD75" w14:textId="77777777" w:rsidR="00A12466" w:rsidRPr="006A6D25" w:rsidRDefault="00A12466" w:rsidP="006A6D25">
            <w:pPr>
              <w:pStyle w:val="ListParagraph"/>
              <w:numPr>
                <w:ilvl w:val="0"/>
                <w:numId w:val="44"/>
              </w:numPr>
              <w:ind w:left="284" w:hanging="284"/>
              <w:contextualSpacing w:val="0"/>
              <w:rPr>
                <w:rFonts w:cs="Arial"/>
              </w:rPr>
            </w:pPr>
            <w:r w:rsidRPr="006A6D25">
              <w:rPr>
                <w:rFonts w:cs="Arial"/>
              </w:rPr>
              <w:t>GORD</w:t>
            </w:r>
          </w:p>
          <w:p w14:paraId="3FF7F63E" w14:textId="77777777" w:rsidR="00A12466" w:rsidRPr="006A6D25" w:rsidRDefault="00A12466" w:rsidP="006A6D25">
            <w:pPr>
              <w:pStyle w:val="ListParagraph"/>
              <w:numPr>
                <w:ilvl w:val="0"/>
                <w:numId w:val="44"/>
              </w:numPr>
              <w:ind w:left="284" w:hanging="284"/>
              <w:contextualSpacing w:val="0"/>
              <w:rPr>
                <w:rFonts w:cs="Arial"/>
                <w:bCs/>
              </w:rPr>
            </w:pPr>
            <w:r w:rsidRPr="006A6D25">
              <w:rPr>
                <w:rFonts w:cs="Arial"/>
              </w:rPr>
              <w:t>Pregnancy</w:t>
            </w:r>
          </w:p>
        </w:tc>
      </w:tr>
      <w:tr w:rsidR="00A12466" w:rsidRPr="006A6D25" w14:paraId="1CF0D305" w14:textId="77777777" w:rsidTr="0088623D">
        <w:tc>
          <w:tcPr>
            <w:tcW w:w="1749" w:type="dxa"/>
            <w:vAlign w:val="center"/>
          </w:tcPr>
          <w:p w14:paraId="0FC63BB8" w14:textId="77777777" w:rsidR="00A12466" w:rsidRPr="006A6D25" w:rsidRDefault="00A12466" w:rsidP="006A6D25">
            <w:pPr>
              <w:spacing w:before="0" w:after="0"/>
              <w:jc w:val="center"/>
              <w:rPr>
                <w:rFonts w:cs="Arial"/>
                <w:bCs/>
              </w:rPr>
            </w:pPr>
            <w:r w:rsidRPr="006A6D25">
              <w:rPr>
                <w:rFonts w:cs="Arial"/>
                <w:bCs/>
              </w:rPr>
              <w:t>Exposures</w:t>
            </w:r>
          </w:p>
        </w:tc>
        <w:tc>
          <w:tcPr>
            <w:tcW w:w="2410" w:type="dxa"/>
            <w:tcBorders>
              <w:top w:val="single" w:sz="4" w:space="0" w:color="auto"/>
              <w:right w:val="nil"/>
            </w:tcBorders>
          </w:tcPr>
          <w:p w14:paraId="42EDBD1D" w14:textId="77777777" w:rsidR="00A12466" w:rsidRPr="006A6D25" w:rsidRDefault="00A12466" w:rsidP="006A6D25">
            <w:pPr>
              <w:pStyle w:val="ListParagraph"/>
              <w:numPr>
                <w:ilvl w:val="0"/>
                <w:numId w:val="44"/>
              </w:numPr>
              <w:ind w:left="284" w:hanging="284"/>
              <w:contextualSpacing w:val="0"/>
              <w:jc w:val="left"/>
              <w:rPr>
                <w:rFonts w:cs="Arial"/>
              </w:rPr>
            </w:pPr>
            <w:r w:rsidRPr="006A6D25">
              <w:rPr>
                <w:rFonts w:cs="Arial"/>
              </w:rPr>
              <w:t>Smoking (including e-cigarettes)</w:t>
            </w:r>
          </w:p>
          <w:p w14:paraId="357CCF03" w14:textId="77777777" w:rsidR="00A12466" w:rsidRPr="006A6D25" w:rsidRDefault="00A12466" w:rsidP="006A6D25">
            <w:pPr>
              <w:pStyle w:val="ListParagraph"/>
              <w:numPr>
                <w:ilvl w:val="0"/>
                <w:numId w:val="44"/>
              </w:numPr>
              <w:ind w:left="284" w:hanging="284"/>
              <w:contextualSpacing w:val="0"/>
              <w:rPr>
                <w:rFonts w:cs="Arial"/>
                <w:bCs/>
              </w:rPr>
            </w:pPr>
            <w:r w:rsidRPr="006A6D25">
              <w:rPr>
                <w:rFonts w:cs="Arial"/>
              </w:rPr>
              <w:t>Air pollution</w:t>
            </w:r>
          </w:p>
        </w:tc>
        <w:tc>
          <w:tcPr>
            <w:tcW w:w="2648" w:type="dxa"/>
            <w:tcBorders>
              <w:top w:val="single" w:sz="4" w:space="0" w:color="auto"/>
              <w:left w:val="nil"/>
            </w:tcBorders>
          </w:tcPr>
          <w:p w14:paraId="101E78E4" w14:textId="77777777" w:rsidR="00A12466" w:rsidRPr="006A6D25" w:rsidRDefault="00A12466" w:rsidP="006A6D25">
            <w:pPr>
              <w:pStyle w:val="ListParagraph"/>
              <w:numPr>
                <w:ilvl w:val="0"/>
                <w:numId w:val="44"/>
              </w:numPr>
              <w:ind w:left="284" w:hanging="284"/>
              <w:contextualSpacing w:val="0"/>
              <w:rPr>
                <w:rFonts w:cs="Arial"/>
              </w:rPr>
            </w:pPr>
            <w:r w:rsidRPr="006A6D25">
              <w:rPr>
                <w:rFonts w:cs="Arial"/>
              </w:rPr>
              <w:t>Known allergen exposure</w:t>
            </w:r>
          </w:p>
          <w:p w14:paraId="7C106B49" w14:textId="77777777" w:rsidR="00A12466" w:rsidRPr="006A6D25" w:rsidRDefault="00A12466" w:rsidP="006A6D25">
            <w:pPr>
              <w:pStyle w:val="ListParagraph"/>
              <w:numPr>
                <w:ilvl w:val="0"/>
                <w:numId w:val="44"/>
              </w:numPr>
              <w:ind w:left="284" w:hanging="284"/>
              <w:contextualSpacing w:val="0"/>
              <w:rPr>
                <w:rFonts w:cs="Arial"/>
                <w:bCs/>
              </w:rPr>
            </w:pPr>
            <w:r w:rsidRPr="006A6D25">
              <w:rPr>
                <w:rFonts w:cs="Arial"/>
              </w:rPr>
              <w:t>Indoor smoke exposure</w:t>
            </w:r>
          </w:p>
        </w:tc>
      </w:tr>
      <w:tr w:rsidR="00A12466" w:rsidRPr="006A6D25" w14:paraId="6A090506" w14:textId="77777777" w:rsidTr="0088623D">
        <w:tc>
          <w:tcPr>
            <w:tcW w:w="1749" w:type="dxa"/>
            <w:vAlign w:val="center"/>
          </w:tcPr>
          <w:p w14:paraId="5DDC3843" w14:textId="77777777" w:rsidR="00A12466" w:rsidRPr="006A6D25" w:rsidRDefault="00A12466" w:rsidP="006A6D25">
            <w:pPr>
              <w:spacing w:before="0" w:after="0"/>
              <w:jc w:val="center"/>
              <w:rPr>
                <w:rFonts w:cs="Arial"/>
                <w:bCs/>
              </w:rPr>
            </w:pPr>
            <w:r w:rsidRPr="006A6D25">
              <w:rPr>
                <w:rFonts w:cs="Arial"/>
                <w:bCs/>
              </w:rPr>
              <w:t>Social factors</w:t>
            </w:r>
          </w:p>
        </w:tc>
        <w:tc>
          <w:tcPr>
            <w:tcW w:w="5058" w:type="dxa"/>
            <w:gridSpan w:val="2"/>
            <w:vAlign w:val="center"/>
          </w:tcPr>
          <w:p w14:paraId="64674D30" w14:textId="77777777" w:rsidR="00A12466" w:rsidRPr="006A6D25" w:rsidRDefault="00A12466" w:rsidP="006A6D25">
            <w:pPr>
              <w:pStyle w:val="ListParagraph"/>
              <w:numPr>
                <w:ilvl w:val="0"/>
                <w:numId w:val="44"/>
              </w:numPr>
              <w:ind w:left="284" w:hanging="284"/>
              <w:contextualSpacing w:val="0"/>
              <w:rPr>
                <w:rFonts w:cs="Arial"/>
              </w:rPr>
            </w:pPr>
            <w:r w:rsidRPr="006A6D25">
              <w:rPr>
                <w:rFonts w:cs="Arial"/>
              </w:rPr>
              <w:t>Major psychosocial and socioeconomic issues, e.g. poverty, overcrowding, access to healthcare, substance abuse, etc.</w:t>
            </w:r>
          </w:p>
        </w:tc>
      </w:tr>
      <w:tr w:rsidR="00A12466" w:rsidRPr="006A6D25" w14:paraId="6914A739" w14:textId="77777777" w:rsidTr="0088623D">
        <w:tc>
          <w:tcPr>
            <w:tcW w:w="1749" w:type="dxa"/>
            <w:vAlign w:val="center"/>
          </w:tcPr>
          <w:p w14:paraId="7712A82B" w14:textId="77777777" w:rsidR="00A12466" w:rsidRPr="006A6D25" w:rsidRDefault="00A12466" w:rsidP="006A6D25">
            <w:pPr>
              <w:spacing w:before="0" w:after="0"/>
              <w:jc w:val="center"/>
              <w:rPr>
                <w:rFonts w:cs="Arial"/>
                <w:bCs/>
              </w:rPr>
            </w:pPr>
            <w:r w:rsidRPr="006A6D25">
              <w:rPr>
                <w:rFonts w:cs="Arial"/>
                <w:bCs/>
              </w:rPr>
              <w:t>Poor lung function</w:t>
            </w:r>
          </w:p>
        </w:tc>
        <w:tc>
          <w:tcPr>
            <w:tcW w:w="5058" w:type="dxa"/>
            <w:gridSpan w:val="2"/>
          </w:tcPr>
          <w:p w14:paraId="21CA7687" w14:textId="77777777" w:rsidR="00A12466" w:rsidRPr="006A6D25" w:rsidRDefault="00A12466" w:rsidP="006A6D25">
            <w:pPr>
              <w:pStyle w:val="ListParagraph"/>
              <w:numPr>
                <w:ilvl w:val="0"/>
                <w:numId w:val="44"/>
              </w:numPr>
              <w:ind w:left="284" w:hanging="284"/>
              <w:contextualSpacing w:val="0"/>
              <w:rPr>
                <w:rFonts w:cs="Arial"/>
              </w:rPr>
            </w:pPr>
            <w:r w:rsidRPr="006A6D25">
              <w:rPr>
                <w:rFonts w:cs="Arial"/>
              </w:rPr>
              <w:t xml:space="preserve">FEV1 &lt; 60% predicted (measured with </w:t>
            </w:r>
            <w:proofErr w:type="spellStart"/>
            <w:r w:rsidRPr="006A6D25">
              <w:rPr>
                <w:rFonts w:cs="Arial"/>
              </w:rPr>
              <w:t>spirometry</w:t>
            </w:r>
            <w:proofErr w:type="spellEnd"/>
            <w:r w:rsidRPr="006A6D25">
              <w:rPr>
                <w:rFonts w:cs="Arial"/>
              </w:rPr>
              <w:t>)</w:t>
            </w:r>
          </w:p>
          <w:p w14:paraId="6F31EB16" w14:textId="77777777" w:rsidR="00A12466" w:rsidRPr="006A6D25" w:rsidRDefault="00A12466" w:rsidP="006A6D25">
            <w:pPr>
              <w:pStyle w:val="ListParagraph"/>
              <w:numPr>
                <w:ilvl w:val="0"/>
                <w:numId w:val="44"/>
              </w:numPr>
              <w:ind w:left="284" w:hanging="284"/>
              <w:contextualSpacing w:val="0"/>
              <w:rPr>
                <w:rFonts w:cs="Arial"/>
              </w:rPr>
            </w:pPr>
            <w:r w:rsidRPr="006A6D25">
              <w:rPr>
                <w:rFonts w:cs="Arial"/>
              </w:rPr>
              <w:t>High bronchodilator responsiveness</w:t>
            </w:r>
          </w:p>
        </w:tc>
      </w:tr>
      <w:tr w:rsidR="00A12466" w:rsidRPr="006A6D25" w14:paraId="11A13A72" w14:textId="77777777" w:rsidTr="0088623D">
        <w:tc>
          <w:tcPr>
            <w:tcW w:w="1749" w:type="dxa"/>
            <w:vAlign w:val="center"/>
          </w:tcPr>
          <w:p w14:paraId="586015D7" w14:textId="77777777" w:rsidR="00A12466" w:rsidRPr="006A6D25" w:rsidRDefault="00A12466" w:rsidP="006A6D25">
            <w:pPr>
              <w:spacing w:before="0" w:after="0"/>
              <w:jc w:val="center"/>
              <w:rPr>
                <w:rFonts w:cs="Arial"/>
                <w:bCs/>
              </w:rPr>
            </w:pPr>
            <w:r w:rsidRPr="006A6D25">
              <w:rPr>
                <w:rFonts w:cs="Arial"/>
                <w:bCs/>
              </w:rPr>
              <w:t>Inflammatory markers</w:t>
            </w:r>
          </w:p>
        </w:tc>
        <w:tc>
          <w:tcPr>
            <w:tcW w:w="5058" w:type="dxa"/>
            <w:gridSpan w:val="2"/>
            <w:vAlign w:val="center"/>
          </w:tcPr>
          <w:p w14:paraId="7932B4AA" w14:textId="77777777" w:rsidR="00A12466" w:rsidRPr="006A6D25" w:rsidRDefault="00A12466" w:rsidP="006A6D25">
            <w:pPr>
              <w:pStyle w:val="ListParagraph"/>
              <w:numPr>
                <w:ilvl w:val="0"/>
                <w:numId w:val="44"/>
              </w:numPr>
              <w:ind w:left="284" w:hanging="284"/>
              <w:contextualSpacing w:val="0"/>
              <w:rPr>
                <w:rFonts w:cs="Arial"/>
              </w:rPr>
            </w:pPr>
            <w:r w:rsidRPr="006A6D25">
              <w:rPr>
                <w:rFonts w:cs="Arial"/>
              </w:rPr>
              <w:t>Eosinophilia (blood)</w:t>
            </w:r>
          </w:p>
          <w:p w14:paraId="2949DC9D" w14:textId="77777777" w:rsidR="00A12466" w:rsidRPr="006A6D25" w:rsidRDefault="00A12466" w:rsidP="006A6D25">
            <w:pPr>
              <w:pStyle w:val="ListParagraph"/>
              <w:numPr>
                <w:ilvl w:val="0"/>
                <w:numId w:val="0"/>
              </w:numPr>
              <w:ind w:left="284"/>
              <w:contextualSpacing w:val="0"/>
              <w:rPr>
                <w:rFonts w:cs="Arial"/>
              </w:rPr>
            </w:pPr>
          </w:p>
        </w:tc>
      </w:tr>
      <w:tr w:rsidR="00A12466" w:rsidRPr="006A6D25" w14:paraId="18661CAC" w14:textId="77777777" w:rsidTr="0088623D">
        <w:tc>
          <w:tcPr>
            <w:tcW w:w="1749" w:type="dxa"/>
            <w:vAlign w:val="center"/>
          </w:tcPr>
          <w:p w14:paraId="714BDEDC" w14:textId="77777777" w:rsidR="00A12466" w:rsidRPr="006A6D25" w:rsidRDefault="00A12466" w:rsidP="006A6D25">
            <w:pPr>
              <w:spacing w:before="0" w:after="0"/>
              <w:jc w:val="center"/>
              <w:rPr>
                <w:rFonts w:cs="Arial"/>
                <w:bCs/>
              </w:rPr>
            </w:pPr>
            <w:r w:rsidRPr="006A6D25">
              <w:rPr>
                <w:rFonts w:cs="Arial"/>
                <w:bCs/>
              </w:rPr>
              <w:t>Exacerbations</w:t>
            </w:r>
          </w:p>
        </w:tc>
        <w:tc>
          <w:tcPr>
            <w:tcW w:w="5058" w:type="dxa"/>
            <w:gridSpan w:val="2"/>
          </w:tcPr>
          <w:p w14:paraId="06B187A6" w14:textId="77777777" w:rsidR="00A12466" w:rsidRPr="006A6D25" w:rsidRDefault="00A12466" w:rsidP="006A6D25">
            <w:pPr>
              <w:pStyle w:val="ListParagraph"/>
              <w:numPr>
                <w:ilvl w:val="0"/>
                <w:numId w:val="44"/>
              </w:numPr>
              <w:ind w:left="284" w:hanging="284"/>
              <w:contextualSpacing w:val="0"/>
              <w:rPr>
                <w:rFonts w:cs="Arial"/>
              </w:rPr>
            </w:pPr>
            <w:r w:rsidRPr="006A6D25">
              <w:rPr>
                <w:rFonts w:cs="Arial"/>
              </w:rPr>
              <w:t>Any prior intubation or ICU admission for asthma</w:t>
            </w:r>
          </w:p>
          <w:p w14:paraId="63ADAA2B" w14:textId="77777777" w:rsidR="00A12466" w:rsidRPr="006A6D25" w:rsidRDefault="00A12466" w:rsidP="006A6D25">
            <w:pPr>
              <w:pStyle w:val="ListParagraph"/>
              <w:numPr>
                <w:ilvl w:val="0"/>
                <w:numId w:val="44"/>
              </w:numPr>
              <w:ind w:left="284" w:hanging="284"/>
              <w:contextualSpacing w:val="0"/>
              <w:rPr>
                <w:rFonts w:cs="Arial"/>
              </w:rPr>
            </w:pPr>
            <w:r w:rsidRPr="006A6D25">
              <w:rPr>
                <w:rFonts w:cs="Arial"/>
              </w:rPr>
              <w:t>Severe exacerbation in the past year</w:t>
            </w:r>
          </w:p>
        </w:tc>
      </w:tr>
      <w:tr w:rsidR="00A12466" w:rsidRPr="006A6D25" w14:paraId="20C53454" w14:textId="77777777" w:rsidTr="0088623D">
        <w:tc>
          <w:tcPr>
            <w:tcW w:w="6807" w:type="dxa"/>
            <w:gridSpan w:val="3"/>
            <w:shd w:val="clear" w:color="auto" w:fill="E7E6E6" w:themeFill="background2"/>
          </w:tcPr>
          <w:p w14:paraId="2066BF4A" w14:textId="77777777" w:rsidR="00A12466" w:rsidRPr="006A6D25" w:rsidRDefault="00A12466" w:rsidP="006A6D25">
            <w:pPr>
              <w:spacing w:before="0" w:after="0"/>
              <w:rPr>
                <w:rFonts w:cs="Arial"/>
                <w:b/>
              </w:rPr>
            </w:pPr>
            <w:r w:rsidRPr="006A6D25">
              <w:rPr>
                <w:rFonts w:cs="Arial"/>
                <w:b/>
              </w:rPr>
              <w:t>Risk factors for developing persistent airflow limitation</w:t>
            </w:r>
          </w:p>
        </w:tc>
      </w:tr>
      <w:tr w:rsidR="00A12466" w:rsidRPr="006A6D25" w14:paraId="187C9820" w14:textId="77777777" w:rsidTr="0088623D">
        <w:tc>
          <w:tcPr>
            <w:tcW w:w="1749" w:type="dxa"/>
            <w:vAlign w:val="center"/>
          </w:tcPr>
          <w:p w14:paraId="48754811" w14:textId="77777777" w:rsidR="00A12466" w:rsidRPr="006A6D25" w:rsidRDefault="00A12466" w:rsidP="006A6D25">
            <w:pPr>
              <w:spacing w:before="0" w:after="0"/>
              <w:jc w:val="center"/>
              <w:rPr>
                <w:rFonts w:cs="Arial"/>
                <w:bCs/>
              </w:rPr>
            </w:pPr>
            <w:r w:rsidRPr="006A6D25">
              <w:rPr>
                <w:rFonts w:cs="Arial"/>
                <w:bCs/>
              </w:rPr>
              <w:t>History</w:t>
            </w:r>
          </w:p>
        </w:tc>
        <w:tc>
          <w:tcPr>
            <w:tcW w:w="5058" w:type="dxa"/>
            <w:gridSpan w:val="2"/>
          </w:tcPr>
          <w:p w14:paraId="565A8DF0" w14:textId="77777777" w:rsidR="00A12466" w:rsidRPr="006A6D25" w:rsidRDefault="00A12466" w:rsidP="006A6D25">
            <w:pPr>
              <w:pStyle w:val="ListParagraph"/>
              <w:numPr>
                <w:ilvl w:val="0"/>
                <w:numId w:val="44"/>
              </w:numPr>
              <w:ind w:left="284" w:hanging="284"/>
              <w:contextualSpacing w:val="0"/>
              <w:rPr>
                <w:rFonts w:cs="Arial"/>
              </w:rPr>
            </w:pPr>
            <w:r w:rsidRPr="006A6D25">
              <w:rPr>
                <w:rFonts w:cs="Arial"/>
              </w:rPr>
              <w:t>Preterm birth, low birth weight and greater infant weight gain</w:t>
            </w:r>
          </w:p>
          <w:p w14:paraId="6B042141" w14:textId="77777777" w:rsidR="00A12466" w:rsidRPr="006A6D25" w:rsidRDefault="00A12466" w:rsidP="006A6D25">
            <w:pPr>
              <w:pStyle w:val="ListParagraph"/>
              <w:numPr>
                <w:ilvl w:val="0"/>
                <w:numId w:val="44"/>
              </w:numPr>
              <w:ind w:left="284" w:hanging="284"/>
              <w:contextualSpacing w:val="0"/>
              <w:rPr>
                <w:rFonts w:cs="Arial"/>
              </w:rPr>
            </w:pPr>
            <w:r w:rsidRPr="006A6D25">
              <w:rPr>
                <w:rFonts w:cs="Arial"/>
              </w:rPr>
              <w:t xml:space="preserve">Chronic mucus </w:t>
            </w:r>
            <w:proofErr w:type="spellStart"/>
            <w:r w:rsidRPr="006A6D25">
              <w:rPr>
                <w:rFonts w:cs="Arial"/>
              </w:rPr>
              <w:t>hypersecretion</w:t>
            </w:r>
            <w:proofErr w:type="spellEnd"/>
          </w:p>
        </w:tc>
      </w:tr>
      <w:tr w:rsidR="00A12466" w:rsidRPr="006A6D25" w14:paraId="11CE1BF4" w14:textId="77777777" w:rsidTr="0088623D">
        <w:tc>
          <w:tcPr>
            <w:tcW w:w="1749" w:type="dxa"/>
            <w:vAlign w:val="center"/>
          </w:tcPr>
          <w:p w14:paraId="7EE4D179" w14:textId="77777777" w:rsidR="00A12466" w:rsidRPr="006A6D25" w:rsidRDefault="00A12466" w:rsidP="006A6D25">
            <w:pPr>
              <w:spacing w:before="0" w:after="0"/>
              <w:jc w:val="center"/>
              <w:rPr>
                <w:rFonts w:cs="Arial"/>
                <w:bCs/>
              </w:rPr>
            </w:pPr>
            <w:r w:rsidRPr="006A6D25">
              <w:rPr>
                <w:rFonts w:cs="Arial"/>
                <w:bCs/>
              </w:rPr>
              <w:t>Medications</w:t>
            </w:r>
          </w:p>
        </w:tc>
        <w:tc>
          <w:tcPr>
            <w:tcW w:w="5058" w:type="dxa"/>
            <w:gridSpan w:val="2"/>
            <w:vAlign w:val="center"/>
          </w:tcPr>
          <w:p w14:paraId="2B450499" w14:textId="37B8A309" w:rsidR="00A12466" w:rsidRPr="006A6D25" w:rsidRDefault="00A12466" w:rsidP="006A6D25">
            <w:pPr>
              <w:pStyle w:val="ListParagraph"/>
              <w:numPr>
                <w:ilvl w:val="0"/>
                <w:numId w:val="44"/>
              </w:numPr>
              <w:ind w:left="284" w:hanging="284"/>
              <w:contextualSpacing w:val="0"/>
              <w:rPr>
                <w:rFonts w:cs="Arial"/>
              </w:rPr>
            </w:pPr>
            <w:r w:rsidRPr="006A6D25">
              <w:rPr>
                <w:rFonts w:cs="Arial"/>
              </w:rPr>
              <w:t>History of severe exacerbation without ICS treatment thereafter (see definition in Section 17.1.1: Acute asthma &amp; acute exacerbation of COPD, adults</w:t>
            </w:r>
            <w:r w:rsidR="006A6D25" w:rsidRPr="006A6D25">
              <w:rPr>
                <w:rFonts w:cs="Arial"/>
              </w:rPr>
              <w:t xml:space="preserve"> and adolescents ≥ 12 years</w:t>
            </w:r>
            <w:r w:rsidRPr="006A6D25">
              <w:rPr>
                <w:rFonts w:cs="Arial"/>
              </w:rPr>
              <w:t>).</w:t>
            </w:r>
          </w:p>
        </w:tc>
      </w:tr>
      <w:tr w:rsidR="00A12466" w:rsidRPr="006A6D25" w14:paraId="548E835C" w14:textId="77777777" w:rsidTr="0088623D">
        <w:tc>
          <w:tcPr>
            <w:tcW w:w="1749" w:type="dxa"/>
            <w:vAlign w:val="center"/>
          </w:tcPr>
          <w:p w14:paraId="2B13263A" w14:textId="77777777" w:rsidR="00A12466" w:rsidRPr="006A6D25" w:rsidRDefault="00A12466" w:rsidP="006A6D25">
            <w:pPr>
              <w:spacing w:before="0" w:after="0"/>
              <w:jc w:val="center"/>
              <w:rPr>
                <w:rFonts w:cs="Arial"/>
                <w:bCs/>
              </w:rPr>
            </w:pPr>
            <w:r w:rsidRPr="006A6D25">
              <w:rPr>
                <w:rFonts w:cs="Arial"/>
                <w:bCs/>
              </w:rPr>
              <w:lastRenderedPageBreak/>
              <w:t>Exposures</w:t>
            </w:r>
          </w:p>
        </w:tc>
        <w:tc>
          <w:tcPr>
            <w:tcW w:w="2410" w:type="dxa"/>
          </w:tcPr>
          <w:p w14:paraId="18AE3698" w14:textId="77777777" w:rsidR="00A12466" w:rsidRPr="006A6D25" w:rsidRDefault="00A12466" w:rsidP="006A6D25">
            <w:pPr>
              <w:pStyle w:val="ListParagraph"/>
              <w:numPr>
                <w:ilvl w:val="0"/>
                <w:numId w:val="44"/>
              </w:numPr>
              <w:ind w:left="284" w:hanging="284"/>
              <w:contextualSpacing w:val="0"/>
              <w:rPr>
                <w:rFonts w:cs="Arial"/>
              </w:rPr>
            </w:pPr>
            <w:r w:rsidRPr="006A6D25">
              <w:rPr>
                <w:rFonts w:cs="Arial"/>
              </w:rPr>
              <w:t>Tobacco smoke</w:t>
            </w:r>
          </w:p>
          <w:p w14:paraId="6E712F8C" w14:textId="77777777" w:rsidR="00A12466" w:rsidRPr="006A6D25" w:rsidRDefault="00A12466" w:rsidP="006A6D25">
            <w:pPr>
              <w:pStyle w:val="ListParagraph"/>
              <w:numPr>
                <w:ilvl w:val="0"/>
                <w:numId w:val="44"/>
              </w:numPr>
              <w:ind w:left="284" w:hanging="284"/>
              <w:contextualSpacing w:val="0"/>
              <w:rPr>
                <w:rFonts w:cs="Arial"/>
              </w:rPr>
            </w:pPr>
            <w:r w:rsidRPr="006A6D25">
              <w:rPr>
                <w:rFonts w:cs="Arial"/>
              </w:rPr>
              <w:t>Noxious chemicals</w:t>
            </w:r>
          </w:p>
        </w:tc>
        <w:tc>
          <w:tcPr>
            <w:tcW w:w="2648" w:type="dxa"/>
          </w:tcPr>
          <w:p w14:paraId="0739EEE5" w14:textId="77777777" w:rsidR="00A12466" w:rsidRPr="006A6D25" w:rsidRDefault="00A12466" w:rsidP="006A6D25">
            <w:pPr>
              <w:pStyle w:val="ListParagraph"/>
              <w:numPr>
                <w:ilvl w:val="0"/>
                <w:numId w:val="44"/>
              </w:numPr>
              <w:ind w:left="284" w:hanging="284"/>
              <w:contextualSpacing w:val="0"/>
              <w:jc w:val="left"/>
              <w:rPr>
                <w:rFonts w:cs="Arial"/>
              </w:rPr>
            </w:pPr>
            <w:r w:rsidRPr="006A6D25">
              <w:rPr>
                <w:rFonts w:cs="Arial"/>
              </w:rPr>
              <w:t>Occupational or domestic exposures</w:t>
            </w:r>
          </w:p>
        </w:tc>
      </w:tr>
      <w:tr w:rsidR="00A12466" w:rsidRPr="006A6D25" w14:paraId="2FC5B7FB" w14:textId="77777777" w:rsidTr="0088623D">
        <w:tc>
          <w:tcPr>
            <w:tcW w:w="1749" w:type="dxa"/>
            <w:vAlign w:val="center"/>
          </w:tcPr>
          <w:p w14:paraId="7A5234CA" w14:textId="77777777" w:rsidR="00A12466" w:rsidRPr="006A6D25" w:rsidRDefault="00A12466" w:rsidP="006A6D25">
            <w:pPr>
              <w:spacing w:before="0" w:after="0"/>
              <w:jc w:val="center"/>
              <w:rPr>
                <w:rFonts w:cs="Arial"/>
                <w:bCs/>
              </w:rPr>
            </w:pPr>
            <w:r w:rsidRPr="006A6D25">
              <w:rPr>
                <w:rFonts w:cs="Arial"/>
                <w:bCs/>
              </w:rPr>
              <w:t>Investigations</w:t>
            </w:r>
          </w:p>
        </w:tc>
        <w:tc>
          <w:tcPr>
            <w:tcW w:w="2410" w:type="dxa"/>
          </w:tcPr>
          <w:p w14:paraId="3EC01774" w14:textId="77777777" w:rsidR="00A12466" w:rsidRPr="006A6D25" w:rsidRDefault="00A12466" w:rsidP="006A6D25">
            <w:pPr>
              <w:pStyle w:val="ListParagraph"/>
              <w:numPr>
                <w:ilvl w:val="0"/>
                <w:numId w:val="44"/>
              </w:numPr>
              <w:ind w:left="284" w:hanging="284"/>
              <w:contextualSpacing w:val="0"/>
              <w:rPr>
                <w:rFonts w:cs="Arial"/>
              </w:rPr>
            </w:pPr>
            <w:r w:rsidRPr="006A6D25">
              <w:rPr>
                <w:rFonts w:cs="Arial"/>
              </w:rPr>
              <w:t>Low initial FEV</w:t>
            </w:r>
            <w:r w:rsidRPr="006A6D25">
              <w:rPr>
                <w:rFonts w:cs="Arial"/>
                <w:vertAlign w:val="subscript"/>
              </w:rPr>
              <w:t>1</w:t>
            </w:r>
          </w:p>
        </w:tc>
        <w:tc>
          <w:tcPr>
            <w:tcW w:w="2648" w:type="dxa"/>
          </w:tcPr>
          <w:p w14:paraId="6A509089" w14:textId="77777777" w:rsidR="00A12466" w:rsidRPr="006A6D25" w:rsidRDefault="00A12466" w:rsidP="006A6D25">
            <w:pPr>
              <w:pStyle w:val="ListParagraph"/>
              <w:numPr>
                <w:ilvl w:val="0"/>
                <w:numId w:val="44"/>
              </w:numPr>
              <w:ind w:left="284" w:hanging="284"/>
              <w:contextualSpacing w:val="0"/>
              <w:jc w:val="left"/>
              <w:rPr>
                <w:rFonts w:cs="Arial"/>
              </w:rPr>
            </w:pPr>
            <w:r w:rsidRPr="006A6D25">
              <w:rPr>
                <w:rFonts w:cs="Arial"/>
              </w:rPr>
              <w:t>Sputum/blood eosinophilia</w:t>
            </w:r>
          </w:p>
        </w:tc>
      </w:tr>
      <w:tr w:rsidR="00A12466" w:rsidRPr="006A6D25" w14:paraId="78F25510" w14:textId="77777777" w:rsidTr="0088623D">
        <w:tc>
          <w:tcPr>
            <w:tcW w:w="6807" w:type="dxa"/>
            <w:gridSpan w:val="3"/>
            <w:vAlign w:val="center"/>
          </w:tcPr>
          <w:p w14:paraId="4F2FD45A" w14:textId="77777777" w:rsidR="00A12466" w:rsidRPr="006A6D25" w:rsidRDefault="00A12466" w:rsidP="006A6D25">
            <w:pPr>
              <w:pStyle w:val="ListParagraph"/>
              <w:numPr>
                <w:ilvl w:val="0"/>
                <w:numId w:val="0"/>
              </w:numPr>
              <w:contextualSpacing w:val="0"/>
              <w:jc w:val="left"/>
              <w:rPr>
                <w:rFonts w:cs="Arial"/>
              </w:rPr>
            </w:pPr>
            <w:r w:rsidRPr="006A6D25">
              <w:rPr>
                <w:rFonts w:cs="Arial"/>
              </w:rPr>
              <w:t>Abbreviations</w:t>
            </w:r>
            <w:proofErr w:type="gramStart"/>
            <w:r w:rsidRPr="006A6D25">
              <w:rPr>
                <w:rFonts w:cs="Arial"/>
              </w:rPr>
              <w:t>:;</w:t>
            </w:r>
            <w:proofErr w:type="gramEnd"/>
            <w:r w:rsidRPr="006A6D25">
              <w:rPr>
                <w:rFonts w:cs="Arial"/>
              </w:rPr>
              <w:t xml:space="preserve"> FEV</w:t>
            </w:r>
            <w:r w:rsidRPr="006A6D25">
              <w:rPr>
                <w:rFonts w:cs="Arial"/>
                <w:vertAlign w:val="subscript"/>
              </w:rPr>
              <w:t>1</w:t>
            </w:r>
            <w:r w:rsidRPr="006A6D25">
              <w:rPr>
                <w:rFonts w:cs="Arial"/>
              </w:rPr>
              <w:t>: forced expiratory  volume in 1 second; GORD: Gastro-oesophageal reflux disease; ICS: inhaled corticosteroid; SABA: short-acting β</w:t>
            </w:r>
            <w:r w:rsidRPr="006A6D25">
              <w:rPr>
                <w:rFonts w:cs="Arial"/>
                <w:vertAlign w:val="subscript"/>
              </w:rPr>
              <w:t>2</w:t>
            </w:r>
            <w:r w:rsidRPr="006A6D25">
              <w:rPr>
                <w:rFonts w:cs="Arial"/>
              </w:rPr>
              <w:t xml:space="preserve"> agonist.</w:t>
            </w:r>
          </w:p>
        </w:tc>
      </w:tr>
    </w:tbl>
    <w:p w14:paraId="03B634E3" w14:textId="77777777" w:rsidR="00A12466" w:rsidRPr="0028353C" w:rsidRDefault="00A12466" w:rsidP="00A12466">
      <w:pPr>
        <w:rPr>
          <w:rFonts w:cs="Arial"/>
          <w:b/>
          <w:bCs/>
          <w:i/>
          <w:iCs/>
        </w:rPr>
      </w:pPr>
    </w:p>
    <w:p w14:paraId="00179580" w14:textId="77777777" w:rsidR="00A12466" w:rsidRPr="00E71776" w:rsidRDefault="00A12466" w:rsidP="00A12466">
      <w:pPr>
        <w:pStyle w:val="Paragraphbulletlist-level1"/>
        <w:numPr>
          <w:ilvl w:val="0"/>
          <w:numId w:val="0"/>
        </w:numPr>
        <w:ind w:left="357" w:hanging="357"/>
        <w:rPr>
          <w:b/>
          <w:bCs/>
        </w:rPr>
      </w:pPr>
      <w:r w:rsidRPr="00E71776">
        <w:rPr>
          <w:b/>
          <w:bCs/>
        </w:rPr>
        <w:t>Peak expiratory Flow Rate (PEFR):</w:t>
      </w:r>
    </w:p>
    <w:p w14:paraId="1C96D3CD" w14:textId="77777777" w:rsidR="00A12466" w:rsidRPr="0025440A" w:rsidRDefault="00A12466" w:rsidP="00A12466">
      <w:pPr>
        <w:pStyle w:val="Paragraphbulletlist-level1"/>
      </w:pPr>
      <w:r w:rsidRPr="0025440A">
        <w:t>The PEFR may provide additional information for diagnosis and assessment of response to therapy.</w:t>
      </w:r>
    </w:p>
    <w:p w14:paraId="614821A2" w14:textId="77777777" w:rsidR="00A12466" w:rsidRPr="0025440A" w:rsidRDefault="00A12466" w:rsidP="00A12466">
      <w:pPr>
        <w:pStyle w:val="Paragraphbulletlist-level1"/>
      </w:pPr>
      <w:r w:rsidRPr="0025440A">
        <w:t>A PEFR after therapy that is ≥ 80% of the patient’s personal best before therapy is regarded as confirmation of adequate control. Ensure that pre-bronchodilator values are measured and recorded at follow-up visits.</w:t>
      </w:r>
    </w:p>
    <w:p w14:paraId="273F2C9A" w14:textId="77777777" w:rsidR="00A12466" w:rsidRPr="0025440A" w:rsidRDefault="00A12466" w:rsidP="00A12466">
      <w:pPr>
        <w:pStyle w:val="Paragraphbulletlist-level1"/>
      </w:pPr>
      <w:r w:rsidRPr="0025440A">
        <w:t>Best practice tips for PEFR assessment:</w:t>
      </w:r>
    </w:p>
    <w:p w14:paraId="3D9EE73D" w14:textId="77777777" w:rsidR="00A12466" w:rsidRPr="0025440A" w:rsidRDefault="00A12466" w:rsidP="00643A42">
      <w:pPr>
        <w:pStyle w:val="Paragraphbulletlist-level1"/>
        <w:numPr>
          <w:ilvl w:val="1"/>
          <w:numId w:val="45"/>
        </w:numPr>
      </w:pPr>
      <w:r w:rsidRPr="0025440A">
        <w:t>PEFR is best assessed in the morning and evening.</w:t>
      </w:r>
    </w:p>
    <w:p w14:paraId="1419DA17" w14:textId="77777777" w:rsidR="00A12466" w:rsidRPr="0025440A" w:rsidRDefault="00A12466" w:rsidP="00643A42">
      <w:pPr>
        <w:pStyle w:val="Paragraphbulletlist-level1"/>
        <w:numPr>
          <w:ilvl w:val="1"/>
          <w:numId w:val="45"/>
        </w:numPr>
      </w:pPr>
      <w:r w:rsidRPr="0025440A">
        <w:t>Instruct the patient to blow forcibly into the device after a deep inspiratory effort.</w:t>
      </w:r>
    </w:p>
    <w:p w14:paraId="3ED07068" w14:textId="77777777" w:rsidR="00A12466" w:rsidRPr="0025440A" w:rsidRDefault="00A12466" w:rsidP="00643A42">
      <w:pPr>
        <w:pStyle w:val="Paragraphbulletlist-level1"/>
        <w:numPr>
          <w:ilvl w:val="1"/>
          <w:numId w:val="45"/>
        </w:numPr>
      </w:pPr>
      <w:r w:rsidRPr="0025440A">
        <w:t>The patient must perform three blows at each testing point.</w:t>
      </w:r>
    </w:p>
    <w:p w14:paraId="5D752DA1" w14:textId="77777777" w:rsidR="00A12466" w:rsidRPr="0025440A" w:rsidRDefault="00A12466" w:rsidP="00643A42">
      <w:pPr>
        <w:pStyle w:val="Paragraphbulletlist-level1"/>
        <w:numPr>
          <w:ilvl w:val="1"/>
          <w:numId w:val="45"/>
        </w:numPr>
      </w:pPr>
      <w:r w:rsidRPr="0025440A">
        <w:t>Take the highest value of the three tests as the true value.</w:t>
      </w:r>
    </w:p>
    <w:p w14:paraId="7364703F" w14:textId="77777777" w:rsidR="00A12466" w:rsidRPr="00597827" w:rsidRDefault="00A12466" w:rsidP="00A12466">
      <w:pPr>
        <w:pStyle w:val="Paragraphbulletlist-level1"/>
      </w:pPr>
      <w:r w:rsidRPr="00597827">
        <w:t>Ensure optimal Inhaler and nebuliser technique:</w:t>
      </w:r>
    </w:p>
    <w:p w14:paraId="6F331D44" w14:textId="77777777" w:rsidR="00A12466" w:rsidRPr="00597827" w:rsidRDefault="00A12466" w:rsidP="00643A42">
      <w:pPr>
        <w:pStyle w:val="Paragraphbulletlist-level1"/>
        <w:numPr>
          <w:ilvl w:val="1"/>
          <w:numId w:val="45"/>
        </w:numPr>
        <w:rPr>
          <w:b/>
          <w:bCs/>
        </w:rPr>
      </w:pPr>
      <w:r w:rsidRPr="0025440A">
        <w:t>See Appendix II: Devices for Respiratory Conditions for guidance on inhaler, spacer and nebuliser device techniques.</w:t>
      </w:r>
    </w:p>
    <w:p w14:paraId="16F6A7A0" w14:textId="77777777" w:rsidR="00A12466" w:rsidRPr="00597827" w:rsidRDefault="00A12466" w:rsidP="00643A42">
      <w:pPr>
        <w:pStyle w:val="Paragraphbulletlist-level1"/>
        <w:numPr>
          <w:ilvl w:val="1"/>
          <w:numId w:val="45"/>
        </w:numPr>
        <w:rPr>
          <w:b/>
          <w:bCs/>
        </w:rPr>
      </w:pPr>
      <w:r w:rsidRPr="0025440A">
        <w:t xml:space="preserve">To avoid unwanted dead space in the nebuliser chamber, ensure that the total fluid volume is 4 </w:t>
      </w:r>
      <w:proofErr w:type="spellStart"/>
      <w:r w:rsidRPr="0025440A">
        <w:t>mL.</w:t>
      </w:r>
      <w:proofErr w:type="spellEnd"/>
      <w:r w:rsidRPr="0025440A">
        <w:t xml:space="preserve"> This may require addition of sodium chloride, 0.9%.</w:t>
      </w:r>
    </w:p>
    <w:p w14:paraId="7BE7ACE2" w14:textId="77777777" w:rsidR="00A12466" w:rsidRDefault="00A12466" w:rsidP="00C6733F">
      <w:pPr>
        <w:spacing w:before="0" w:after="0"/>
        <w:rPr>
          <w:rFonts w:cs="Arial"/>
          <w:b/>
          <w:bCs/>
          <w:u w:val="single"/>
        </w:rPr>
      </w:pPr>
    </w:p>
    <w:p w14:paraId="0F896A96" w14:textId="0314E6A7" w:rsidR="00A12466" w:rsidRPr="00E71776" w:rsidRDefault="00A12466" w:rsidP="00C6733F">
      <w:pPr>
        <w:spacing w:before="0" w:after="0"/>
        <w:rPr>
          <w:rFonts w:cs="Arial"/>
          <w:b/>
          <w:bCs/>
          <w:sz w:val="20"/>
          <w:szCs w:val="20"/>
        </w:rPr>
      </w:pPr>
      <w:r w:rsidRPr="00E71776">
        <w:rPr>
          <w:rFonts w:cs="Arial"/>
          <w:b/>
          <w:bCs/>
          <w:sz w:val="20"/>
          <w:szCs w:val="20"/>
        </w:rPr>
        <w:t>MEDICINE TREATMENT</w:t>
      </w:r>
    </w:p>
    <w:p w14:paraId="716BAA43" w14:textId="77777777" w:rsidR="00A12466" w:rsidRPr="00A12466" w:rsidRDefault="00A12466" w:rsidP="00A12466">
      <w:pPr>
        <w:pStyle w:val="Paragraphbulletlist-level1"/>
        <w:numPr>
          <w:ilvl w:val="0"/>
          <w:numId w:val="0"/>
        </w:numPr>
        <w:rPr>
          <w:b/>
        </w:rPr>
      </w:pPr>
      <w:r w:rsidRPr="00A12466">
        <w:rPr>
          <w:b/>
        </w:rPr>
        <w:t xml:space="preserve">Corticosteroid and bronchodilator combination therapy </w:t>
      </w:r>
    </w:p>
    <w:p w14:paraId="49D14228" w14:textId="77777777" w:rsidR="00A12466" w:rsidRPr="0028353C" w:rsidRDefault="00A12466" w:rsidP="00A12466">
      <w:pPr>
        <w:pStyle w:val="Paragraphtext"/>
        <w:rPr>
          <w:lang w:val="en-ZA"/>
        </w:rPr>
      </w:pPr>
      <w:r w:rsidRPr="0028353C">
        <w:rPr>
          <w:lang w:val="en-ZA"/>
        </w:rPr>
        <w:t xml:space="preserve">The use of combined anti-inflammatory (usually an inhaled corticosteroid/ICS) and reliever therapy is more effective than SABA use alone, even in asthma with low symptom frequency. In more severe disease, the same ICS-reliever combination inhaler may be used for symptom relief as well as maintenance therapy and is called maintenance-and-reliever therapy (MART). </w:t>
      </w:r>
    </w:p>
    <w:p w14:paraId="7BE3E70C" w14:textId="77777777" w:rsidR="00A12466" w:rsidRPr="0028353C" w:rsidRDefault="00A12466" w:rsidP="00A12466">
      <w:pPr>
        <w:rPr>
          <w:rFonts w:cs="Arial"/>
          <w:b/>
          <w:bCs/>
          <w:sz w:val="20"/>
          <w:szCs w:val="20"/>
        </w:rPr>
      </w:pPr>
    </w:p>
    <w:p w14:paraId="7123B47D" w14:textId="77777777" w:rsidR="00A12466" w:rsidRPr="0028353C" w:rsidRDefault="00A12466" w:rsidP="00A12466">
      <w:pPr>
        <w:pStyle w:val="Paragraphtext"/>
        <w:rPr>
          <w:lang w:val="en-ZA"/>
        </w:rPr>
      </w:pPr>
      <w:r w:rsidRPr="0028353C">
        <w:rPr>
          <w:lang w:val="en-ZA"/>
        </w:rPr>
        <w:t xml:space="preserve">Patient therapy should be determined as follows (see chronic asthma management below): </w:t>
      </w:r>
    </w:p>
    <w:p w14:paraId="01D00671" w14:textId="77777777" w:rsidR="00A12466" w:rsidRPr="0025440A" w:rsidRDefault="00A12466" w:rsidP="00A12466">
      <w:pPr>
        <w:pStyle w:val="Paragraphbulletlist-level1"/>
      </w:pPr>
      <w:r w:rsidRPr="0025440A">
        <w:t>Evaluate all three clinical domains (symptom frequency, nocturnal symptoms, and lung function/exacerbation history). Select the initial treatment step based on whichever individual domain dictates the highest (most intensive) treatment step.</w:t>
      </w:r>
    </w:p>
    <w:p w14:paraId="2493C73D" w14:textId="77777777" w:rsidR="00A12466" w:rsidRPr="0025440A" w:rsidRDefault="00A12466" w:rsidP="00A12466">
      <w:pPr>
        <w:pStyle w:val="Paragraphbulletlist-level1"/>
      </w:pPr>
      <w:r w:rsidRPr="0025440A">
        <w:t xml:space="preserve">Step up treatment to the next level if patient is uncontrolled, partially controlled, or at high risk of exacerbations. </w:t>
      </w:r>
    </w:p>
    <w:p w14:paraId="544F2CC1" w14:textId="77777777" w:rsidR="00A12466" w:rsidRPr="0025440A" w:rsidRDefault="00A12466" w:rsidP="00A12466">
      <w:pPr>
        <w:pStyle w:val="Paragraphbulletlist-level1"/>
      </w:pPr>
      <w:r w:rsidRPr="0025440A">
        <w:t>Consider treatment step down if patient has been well-controlled for</w:t>
      </w:r>
      <w:r>
        <w:t xml:space="preserve"> 2–3 months (see “Before STEPPING DOWN treatment” below).</w:t>
      </w:r>
    </w:p>
    <w:p w14:paraId="7C74BE6D" w14:textId="77777777" w:rsidR="00A12466" w:rsidRPr="00AF161A" w:rsidRDefault="00A12466" w:rsidP="00A12466">
      <w:pPr>
        <w:pStyle w:val="Paragraphtext"/>
        <w:rPr>
          <w:lang w:val="en-ZA"/>
        </w:rPr>
      </w:pPr>
      <w:r w:rsidRPr="0028353C">
        <w:rPr>
          <w:b/>
          <w:bCs/>
          <w:lang w:val="en-ZA"/>
        </w:rPr>
        <w:lastRenderedPageBreak/>
        <w:t>Note:</w:t>
      </w:r>
      <w:r w:rsidRPr="0028353C">
        <w:rPr>
          <w:lang w:val="en-ZA"/>
        </w:rPr>
        <w:t xml:space="preserve"> There is a significant drug interaction between </w:t>
      </w:r>
      <w:r>
        <w:rPr>
          <w:lang w:val="en-ZA"/>
        </w:rPr>
        <w:t>budesonide (the inhaled corticosteroid component of budesonide/</w:t>
      </w:r>
      <w:proofErr w:type="spellStart"/>
      <w:r>
        <w:rPr>
          <w:lang w:val="en-ZA"/>
        </w:rPr>
        <w:t>formoterol</w:t>
      </w:r>
      <w:proofErr w:type="spellEnd"/>
      <w:r>
        <w:rPr>
          <w:lang w:val="en-ZA"/>
        </w:rPr>
        <w:t>)</w:t>
      </w:r>
      <w:r w:rsidRPr="0028353C">
        <w:rPr>
          <w:lang w:val="en-ZA"/>
        </w:rPr>
        <w:t xml:space="preserve"> and protease inhibitors (PIs). See the recommended therapy for patients on PIs below</w:t>
      </w:r>
      <w:r w:rsidRPr="00AF161A">
        <w:rPr>
          <w:lang w:val="en-ZA"/>
        </w:rPr>
        <w:t>.</w:t>
      </w:r>
    </w:p>
    <w:p w14:paraId="440C2F19" w14:textId="77777777" w:rsidR="00A12466" w:rsidRDefault="00A12466" w:rsidP="00C6733F">
      <w:pPr>
        <w:spacing w:before="0" w:after="0"/>
        <w:rPr>
          <w:rFonts w:cs="Arial"/>
          <w:b/>
          <w:bCs/>
          <w:u w:val="single"/>
        </w:rPr>
      </w:pPr>
    </w:p>
    <w:p w14:paraId="0CD4D56C" w14:textId="00CBFF37" w:rsidR="00A12466" w:rsidRPr="00A12466" w:rsidRDefault="00A12466" w:rsidP="00203506">
      <w:pPr>
        <w:spacing w:after="0"/>
        <w:rPr>
          <w:rFonts w:cs="Arial"/>
          <w:b/>
        </w:rPr>
      </w:pPr>
      <w:r w:rsidRPr="00A12466">
        <w:rPr>
          <w:rFonts w:cs="Arial"/>
          <w:b/>
        </w:rPr>
        <w:t>Table 17.</w:t>
      </w:r>
      <w:r>
        <w:rPr>
          <w:rFonts w:cs="Arial"/>
          <w:b/>
        </w:rPr>
        <w:t>7</w:t>
      </w:r>
      <w:r w:rsidRPr="00A12466">
        <w:rPr>
          <w:rFonts w:cs="Arial"/>
          <w:b/>
        </w:rPr>
        <w:t>: Assessment of asthma control &amp; recommended entry point for stepwise treatment</w:t>
      </w:r>
    </w:p>
    <w:tbl>
      <w:tblPr>
        <w:tblStyle w:val="TableGrid"/>
        <w:tblW w:w="6438" w:type="dxa"/>
        <w:jc w:val="center"/>
        <w:tblLook w:val="04A0" w:firstRow="1" w:lastRow="0" w:firstColumn="1" w:lastColumn="0" w:noHBand="0" w:noVBand="1"/>
      </w:tblPr>
      <w:tblGrid>
        <w:gridCol w:w="1465"/>
        <w:gridCol w:w="1239"/>
        <w:gridCol w:w="1686"/>
        <w:gridCol w:w="2048"/>
      </w:tblGrid>
      <w:tr w:rsidR="00A12466" w:rsidRPr="00965AF4" w14:paraId="454AE877" w14:textId="77777777" w:rsidTr="00965AF4">
        <w:trPr>
          <w:trHeight w:val="416"/>
          <w:jc w:val="center"/>
        </w:trPr>
        <w:tc>
          <w:tcPr>
            <w:tcW w:w="0" w:type="auto"/>
          </w:tcPr>
          <w:p w14:paraId="5C0C3FE3" w14:textId="77777777" w:rsidR="00A12466" w:rsidRPr="00203506" w:rsidRDefault="00A12466" w:rsidP="00965AF4">
            <w:pPr>
              <w:spacing w:before="0" w:after="0"/>
              <w:jc w:val="left"/>
              <w:rPr>
                <w:rFonts w:cs="Arial"/>
                <w:b/>
              </w:rPr>
            </w:pPr>
            <w:r w:rsidRPr="00203506">
              <w:rPr>
                <w:rFonts w:cs="Arial"/>
                <w:b/>
              </w:rPr>
              <w:t>Symptom frequency (per week)</w:t>
            </w:r>
          </w:p>
        </w:tc>
        <w:tc>
          <w:tcPr>
            <w:tcW w:w="1239" w:type="dxa"/>
          </w:tcPr>
          <w:p w14:paraId="5CFBD562" w14:textId="77777777" w:rsidR="00A12466" w:rsidRPr="00203506" w:rsidRDefault="00A12466" w:rsidP="00965AF4">
            <w:pPr>
              <w:spacing w:before="0" w:after="0"/>
              <w:rPr>
                <w:rFonts w:cs="Arial"/>
                <w:b/>
              </w:rPr>
            </w:pPr>
            <w:r w:rsidRPr="00203506">
              <w:rPr>
                <w:rFonts w:cs="Arial"/>
                <w:b/>
              </w:rPr>
              <w:t>Nocturnal symptoms</w:t>
            </w:r>
          </w:p>
        </w:tc>
        <w:tc>
          <w:tcPr>
            <w:tcW w:w="1686" w:type="dxa"/>
          </w:tcPr>
          <w:p w14:paraId="4435FC59" w14:textId="77777777" w:rsidR="00A12466" w:rsidRPr="00203506" w:rsidRDefault="00A12466" w:rsidP="00965AF4">
            <w:pPr>
              <w:spacing w:before="0" w:after="0"/>
              <w:jc w:val="left"/>
              <w:rPr>
                <w:rFonts w:cs="Arial"/>
                <w:b/>
              </w:rPr>
            </w:pPr>
            <w:r w:rsidRPr="00203506">
              <w:rPr>
                <w:rFonts w:cs="Arial"/>
                <w:b/>
              </w:rPr>
              <w:t>Lung function / Recent exacerbation</w:t>
            </w:r>
          </w:p>
        </w:tc>
        <w:tc>
          <w:tcPr>
            <w:tcW w:w="2048" w:type="dxa"/>
            <w:shd w:val="clear" w:color="auto" w:fill="D9D9D9" w:themeFill="background1" w:themeFillShade="D9"/>
          </w:tcPr>
          <w:p w14:paraId="661EC3D0" w14:textId="77777777" w:rsidR="00A12466" w:rsidRPr="00203506" w:rsidRDefault="00A12466" w:rsidP="00965AF4">
            <w:pPr>
              <w:spacing w:before="0" w:after="0"/>
              <w:rPr>
                <w:rFonts w:cs="Arial"/>
                <w:bCs/>
              </w:rPr>
            </w:pPr>
            <w:r w:rsidRPr="00203506">
              <w:rPr>
                <w:rFonts w:cs="Arial"/>
                <w:b/>
              </w:rPr>
              <w:t>Management</w:t>
            </w:r>
          </w:p>
        </w:tc>
      </w:tr>
      <w:tr w:rsidR="00A12466" w:rsidRPr="00965AF4" w14:paraId="7AD7B84B" w14:textId="77777777" w:rsidTr="00965AF4">
        <w:trPr>
          <w:trHeight w:val="143"/>
          <w:jc w:val="center"/>
        </w:trPr>
        <w:tc>
          <w:tcPr>
            <w:tcW w:w="0" w:type="auto"/>
            <w:vAlign w:val="center"/>
          </w:tcPr>
          <w:p w14:paraId="65C4F844" w14:textId="77777777" w:rsidR="00A12466" w:rsidRPr="00203506" w:rsidRDefault="00A12466" w:rsidP="00965AF4">
            <w:pPr>
              <w:spacing w:before="0" w:after="0"/>
              <w:jc w:val="left"/>
              <w:rPr>
                <w:rFonts w:cs="Arial"/>
                <w:bCs/>
              </w:rPr>
            </w:pPr>
            <w:r w:rsidRPr="00203506">
              <w:rPr>
                <w:rFonts w:cs="Arial"/>
                <w:bCs/>
              </w:rPr>
              <w:t>Two days or less</w:t>
            </w:r>
          </w:p>
        </w:tc>
        <w:tc>
          <w:tcPr>
            <w:tcW w:w="1239" w:type="dxa"/>
            <w:vAlign w:val="center"/>
          </w:tcPr>
          <w:p w14:paraId="50753D24" w14:textId="77777777" w:rsidR="00A12466" w:rsidRPr="00203506" w:rsidRDefault="00A12466" w:rsidP="00965AF4">
            <w:pPr>
              <w:spacing w:before="0" w:after="0"/>
              <w:jc w:val="left"/>
              <w:rPr>
                <w:rFonts w:cs="Arial"/>
                <w:bCs/>
              </w:rPr>
            </w:pPr>
            <w:r w:rsidRPr="00203506">
              <w:rPr>
                <w:rFonts w:cs="Arial"/>
                <w:bCs/>
              </w:rPr>
              <w:t>None</w:t>
            </w:r>
          </w:p>
        </w:tc>
        <w:tc>
          <w:tcPr>
            <w:tcW w:w="1686" w:type="dxa"/>
            <w:vAlign w:val="center"/>
          </w:tcPr>
          <w:p w14:paraId="3CB77242" w14:textId="77777777" w:rsidR="00A12466" w:rsidRPr="00203506" w:rsidRDefault="00A12466" w:rsidP="00965AF4">
            <w:pPr>
              <w:spacing w:before="0" w:after="0"/>
              <w:jc w:val="left"/>
              <w:rPr>
                <w:rFonts w:cs="Arial"/>
                <w:bCs/>
              </w:rPr>
            </w:pPr>
            <w:r w:rsidRPr="00203506">
              <w:rPr>
                <w:rFonts w:cs="Arial"/>
                <w:bCs/>
              </w:rPr>
              <w:t>Normal</w:t>
            </w:r>
          </w:p>
        </w:tc>
        <w:tc>
          <w:tcPr>
            <w:tcW w:w="2048" w:type="dxa"/>
            <w:shd w:val="clear" w:color="auto" w:fill="D9D9D9" w:themeFill="background1" w:themeFillShade="D9"/>
            <w:vAlign w:val="center"/>
          </w:tcPr>
          <w:p w14:paraId="41DC9A2D" w14:textId="77777777" w:rsidR="00965AF4" w:rsidRPr="00203506" w:rsidRDefault="00A12466" w:rsidP="00965AF4">
            <w:pPr>
              <w:spacing w:before="0" w:after="0"/>
              <w:jc w:val="left"/>
              <w:rPr>
                <w:rFonts w:cs="Arial"/>
                <w:b/>
                <w:bCs/>
              </w:rPr>
            </w:pPr>
            <w:r w:rsidRPr="00203506">
              <w:rPr>
                <w:rFonts w:cs="Arial"/>
                <w:b/>
                <w:bCs/>
              </w:rPr>
              <w:t>Step 1</w:t>
            </w:r>
          </w:p>
          <w:p w14:paraId="64A72232" w14:textId="0DEC8F46" w:rsidR="00A12466" w:rsidRPr="00203506" w:rsidRDefault="00A12466" w:rsidP="00965AF4">
            <w:pPr>
              <w:spacing w:before="0" w:after="0"/>
              <w:jc w:val="left"/>
              <w:rPr>
                <w:rFonts w:cs="Arial"/>
                <w:bCs/>
              </w:rPr>
            </w:pPr>
            <w:r w:rsidRPr="00203506">
              <w:rPr>
                <w:rFonts w:cs="Arial"/>
                <w:bCs/>
              </w:rPr>
              <w:t>As needed</w:t>
            </w:r>
            <w:r w:rsidR="00965AF4" w:rsidRPr="00203506">
              <w:rPr>
                <w:rFonts w:cs="Arial"/>
                <w:bCs/>
              </w:rPr>
              <w:t xml:space="preserve"> ICS/</w:t>
            </w:r>
            <w:proofErr w:type="spellStart"/>
            <w:r w:rsidR="00965AF4" w:rsidRPr="00203506">
              <w:rPr>
                <w:rFonts w:cs="Arial"/>
                <w:bCs/>
              </w:rPr>
              <w:t>formoterol</w:t>
            </w:r>
            <w:proofErr w:type="spellEnd"/>
          </w:p>
        </w:tc>
      </w:tr>
      <w:tr w:rsidR="00A12466" w:rsidRPr="00965AF4" w14:paraId="0399107B" w14:textId="77777777" w:rsidTr="00965AF4">
        <w:trPr>
          <w:trHeight w:val="143"/>
          <w:jc w:val="center"/>
        </w:trPr>
        <w:tc>
          <w:tcPr>
            <w:tcW w:w="0" w:type="auto"/>
            <w:vAlign w:val="center"/>
          </w:tcPr>
          <w:p w14:paraId="40C6172C" w14:textId="77777777" w:rsidR="00A12466" w:rsidRPr="00203506" w:rsidRDefault="00A12466" w:rsidP="00965AF4">
            <w:pPr>
              <w:spacing w:before="0" w:after="0"/>
              <w:jc w:val="left"/>
              <w:rPr>
                <w:rFonts w:cs="Arial"/>
                <w:bCs/>
              </w:rPr>
            </w:pPr>
            <w:r w:rsidRPr="00203506">
              <w:rPr>
                <w:rFonts w:cs="Arial"/>
                <w:bCs/>
              </w:rPr>
              <w:t>3–5 days</w:t>
            </w:r>
          </w:p>
        </w:tc>
        <w:tc>
          <w:tcPr>
            <w:tcW w:w="1239" w:type="dxa"/>
            <w:vAlign w:val="center"/>
          </w:tcPr>
          <w:p w14:paraId="0A73CBA1" w14:textId="77777777" w:rsidR="00A12466" w:rsidRPr="00203506" w:rsidRDefault="00A12466" w:rsidP="00965AF4">
            <w:pPr>
              <w:spacing w:before="0" w:after="0"/>
              <w:jc w:val="left"/>
              <w:rPr>
                <w:rFonts w:cs="Arial"/>
                <w:bCs/>
              </w:rPr>
            </w:pPr>
            <w:r w:rsidRPr="00203506">
              <w:rPr>
                <w:rFonts w:cs="Arial"/>
                <w:bCs/>
              </w:rPr>
              <w:t>None</w:t>
            </w:r>
          </w:p>
        </w:tc>
        <w:tc>
          <w:tcPr>
            <w:tcW w:w="1686" w:type="dxa"/>
            <w:vAlign w:val="center"/>
          </w:tcPr>
          <w:p w14:paraId="17578E65" w14:textId="77777777" w:rsidR="00A12466" w:rsidRPr="00203506" w:rsidRDefault="00A12466" w:rsidP="00965AF4">
            <w:pPr>
              <w:spacing w:before="0" w:after="0"/>
              <w:jc w:val="left"/>
              <w:rPr>
                <w:rFonts w:cs="Arial"/>
                <w:bCs/>
              </w:rPr>
            </w:pPr>
            <w:r w:rsidRPr="00203506">
              <w:rPr>
                <w:rFonts w:cs="Arial"/>
                <w:bCs/>
              </w:rPr>
              <w:t>Normal / Mildly reduced</w:t>
            </w:r>
          </w:p>
        </w:tc>
        <w:tc>
          <w:tcPr>
            <w:tcW w:w="2048" w:type="dxa"/>
            <w:shd w:val="clear" w:color="auto" w:fill="D9D9D9" w:themeFill="background1" w:themeFillShade="D9"/>
            <w:vAlign w:val="center"/>
          </w:tcPr>
          <w:p w14:paraId="555E1173" w14:textId="77777777" w:rsidR="00965AF4" w:rsidRPr="00203506" w:rsidRDefault="00A12466" w:rsidP="00965AF4">
            <w:pPr>
              <w:spacing w:before="0" w:after="0"/>
              <w:jc w:val="left"/>
              <w:rPr>
                <w:rFonts w:cs="Arial"/>
                <w:b/>
                <w:bCs/>
              </w:rPr>
            </w:pPr>
            <w:r w:rsidRPr="00203506">
              <w:rPr>
                <w:rFonts w:cs="Arial"/>
                <w:b/>
                <w:bCs/>
              </w:rPr>
              <w:t>Step 2</w:t>
            </w:r>
          </w:p>
          <w:p w14:paraId="14FE874B" w14:textId="04CEF5A4" w:rsidR="00A12466" w:rsidRPr="00203506" w:rsidRDefault="00A12466" w:rsidP="00965AF4">
            <w:pPr>
              <w:spacing w:before="0" w:after="0"/>
              <w:jc w:val="left"/>
              <w:rPr>
                <w:rFonts w:cs="Arial"/>
                <w:bCs/>
              </w:rPr>
            </w:pPr>
            <w:r w:rsidRPr="00203506">
              <w:rPr>
                <w:rFonts w:cs="Arial"/>
                <w:bCs/>
              </w:rPr>
              <w:t>As needed ICS/</w:t>
            </w:r>
            <w:proofErr w:type="spellStart"/>
            <w:r w:rsidRPr="00203506">
              <w:rPr>
                <w:rFonts w:cs="Arial"/>
                <w:bCs/>
              </w:rPr>
              <w:t>formoterol</w:t>
            </w:r>
            <w:proofErr w:type="spellEnd"/>
            <w:r w:rsidRPr="00203506">
              <w:rPr>
                <w:rFonts w:cs="Arial"/>
                <w:bCs/>
              </w:rPr>
              <w:t>*</w:t>
            </w:r>
          </w:p>
        </w:tc>
      </w:tr>
      <w:tr w:rsidR="00A12466" w:rsidRPr="00965AF4" w14:paraId="723D405B" w14:textId="77777777" w:rsidTr="00965AF4">
        <w:trPr>
          <w:trHeight w:val="59"/>
          <w:jc w:val="center"/>
        </w:trPr>
        <w:tc>
          <w:tcPr>
            <w:tcW w:w="0" w:type="auto"/>
            <w:vAlign w:val="center"/>
          </w:tcPr>
          <w:p w14:paraId="2219F60F" w14:textId="77777777" w:rsidR="00A12466" w:rsidRPr="00203506" w:rsidRDefault="00A12466" w:rsidP="00965AF4">
            <w:pPr>
              <w:spacing w:before="0" w:after="0"/>
              <w:jc w:val="left"/>
              <w:rPr>
                <w:rFonts w:cs="Arial"/>
                <w:bCs/>
              </w:rPr>
            </w:pPr>
            <w:r w:rsidRPr="00203506">
              <w:rPr>
                <w:rFonts w:cs="Arial"/>
                <w:bCs/>
              </w:rPr>
              <w:t>4 or more days (most days)</w:t>
            </w:r>
          </w:p>
        </w:tc>
        <w:tc>
          <w:tcPr>
            <w:tcW w:w="1239" w:type="dxa"/>
            <w:vAlign w:val="center"/>
          </w:tcPr>
          <w:p w14:paraId="590159D7" w14:textId="77777777" w:rsidR="00A12466" w:rsidRPr="00203506" w:rsidRDefault="00A12466" w:rsidP="00965AF4">
            <w:pPr>
              <w:spacing w:before="0" w:after="0"/>
              <w:jc w:val="left"/>
              <w:rPr>
                <w:rFonts w:cs="Arial"/>
                <w:bCs/>
              </w:rPr>
            </w:pPr>
            <w:r w:rsidRPr="00203506">
              <w:rPr>
                <w:rFonts w:cs="Arial"/>
                <w:bCs/>
              </w:rPr>
              <w:t>Once a week or more</w:t>
            </w:r>
          </w:p>
        </w:tc>
        <w:tc>
          <w:tcPr>
            <w:tcW w:w="1686" w:type="dxa"/>
            <w:vAlign w:val="center"/>
          </w:tcPr>
          <w:p w14:paraId="23E07662" w14:textId="77777777" w:rsidR="00A12466" w:rsidRPr="00203506" w:rsidRDefault="00A12466" w:rsidP="00965AF4">
            <w:pPr>
              <w:spacing w:before="0" w:after="0"/>
              <w:jc w:val="left"/>
              <w:rPr>
                <w:rFonts w:cs="Arial"/>
                <w:bCs/>
              </w:rPr>
            </w:pPr>
            <w:r w:rsidRPr="00203506">
              <w:rPr>
                <w:rFonts w:cs="Arial"/>
                <w:bCs/>
              </w:rPr>
              <w:t>Reduced</w:t>
            </w:r>
          </w:p>
        </w:tc>
        <w:tc>
          <w:tcPr>
            <w:tcW w:w="2048" w:type="dxa"/>
            <w:shd w:val="clear" w:color="auto" w:fill="D9D9D9" w:themeFill="background1" w:themeFillShade="D9"/>
            <w:vAlign w:val="center"/>
          </w:tcPr>
          <w:p w14:paraId="18640D5C" w14:textId="77777777" w:rsidR="00965AF4" w:rsidRPr="00203506" w:rsidRDefault="00A12466" w:rsidP="00965AF4">
            <w:pPr>
              <w:spacing w:before="0" w:after="0"/>
              <w:jc w:val="left"/>
              <w:rPr>
                <w:rFonts w:cs="Arial"/>
                <w:b/>
                <w:bCs/>
              </w:rPr>
            </w:pPr>
            <w:r w:rsidRPr="00203506">
              <w:rPr>
                <w:rFonts w:cs="Arial"/>
                <w:b/>
                <w:bCs/>
              </w:rPr>
              <w:t xml:space="preserve">Step 3 </w:t>
            </w:r>
          </w:p>
          <w:p w14:paraId="752A48F1" w14:textId="7755775E" w:rsidR="00A12466" w:rsidRPr="00203506" w:rsidRDefault="00A12466" w:rsidP="00965AF4">
            <w:pPr>
              <w:spacing w:before="0" w:after="0"/>
              <w:jc w:val="left"/>
              <w:rPr>
                <w:rFonts w:cs="Arial"/>
                <w:bCs/>
              </w:rPr>
            </w:pPr>
            <w:r w:rsidRPr="00203506">
              <w:rPr>
                <w:rFonts w:cs="Arial"/>
                <w:bCs/>
              </w:rPr>
              <w:t xml:space="preserve">Refer + </w:t>
            </w:r>
            <w:r w:rsidR="00965AF4" w:rsidRPr="00203506">
              <w:rPr>
                <w:rFonts w:cs="Arial"/>
                <w:bCs/>
              </w:rPr>
              <w:t>MART</w:t>
            </w:r>
          </w:p>
        </w:tc>
      </w:tr>
      <w:tr w:rsidR="00A12466" w:rsidRPr="00965AF4" w14:paraId="36A79B10" w14:textId="77777777" w:rsidTr="00965AF4">
        <w:trPr>
          <w:trHeight w:val="702"/>
          <w:jc w:val="center"/>
        </w:trPr>
        <w:tc>
          <w:tcPr>
            <w:tcW w:w="0" w:type="auto"/>
            <w:vAlign w:val="center"/>
          </w:tcPr>
          <w:p w14:paraId="32DAD82C" w14:textId="77777777" w:rsidR="00A12466" w:rsidRPr="00203506" w:rsidRDefault="00A12466" w:rsidP="00965AF4">
            <w:pPr>
              <w:spacing w:before="0" w:after="0"/>
              <w:jc w:val="left"/>
              <w:rPr>
                <w:rFonts w:cs="Arial"/>
                <w:bCs/>
              </w:rPr>
            </w:pPr>
            <w:r w:rsidRPr="00203506">
              <w:rPr>
                <w:rFonts w:cs="Arial"/>
                <w:bCs/>
              </w:rPr>
              <w:t>Daily</w:t>
            </w:r>
          </w:p>
        </w:tc>
        <w:tc>
          <w:tcPr>
            <w:tcW w:w="1239" w:type="dxa"/>
            <w:vAlign w:val="center"/>
          </w:tcPr>
          <w:p w14:paraId="10A3E63B" w14:textId="77777777" w:rsidR="00A12466" w:rsidRPr="00203506" w:rsidRDefault="00A12466" w:rsidP="00965AF4">
            <w:pPr>
              <w:spacing w:before="0" w:after="0"/>
              <w:jc w:val="left"/>
              <w:rPr>
                <w:rFonts w:cs="Arial"/>
                <w:b/>
              </w:rPr>
            </w:pPr>
            <w:r w:rsidRPr="00203506">
              <w:rPr>
                <w:rFonts w:cs="Arial"/>
                <w:bCs/>
              </w:rPr>
              <w:t>Once a week or more</w:t>
            </w:r>
          </w:p>
        </w:tc>
        <w:tc>
          <w:tcPr>
            <w:tcW w:w="1686" w:type="dxa"/>
            <w:vAlign w:val="center"/>
          </w:tcPr>
          <w:p w14:paraId="7AC41B87" w14:textId="77777777" w:rsidR="00A12466" w:rsidRPr="00203506" w:rsidRDefault="00A12466" w:rsidP="00965AF4">
            <w:pPr>
              <w:spacing w:before="0" w:after="0"/>
              <w:jc w:val="left"/>
              <w:rPr>
                <w:rFonts w:cs="Arial"/>
                <w:b/>
              </w:rPr>
            </w:pPr>
            <w:r w:rsidRPr="00203506">
              <w:rPr>
                <w:rFonts w:cs="Arial"/>
                <w:bCs/>
              </w:rPr>
              <w:t>Reduced lung function and/or recent exacerbation</w:t>
            </w:r>
            <w:r w:rsidRPr="00203506">
              <w:rPr>
                <w:rFonts w:cs="Arial"/>
                <w:bCs/>
                <w:vertAlign w:val="superscript"/>
              </w:rPr>
              <w:t>§</w:t>
            </w:r>
          </w:p>
        </w:tc>
        <w:tc>
          <w:tcPr>
            <w:tcW w:w="2048" w:type="dxa"/>
            <w:shd w:val="clear" w:color="auto" w:fill="D9D9D9" w:themeFill="background1" w:themeFillShade="D9"/>
            <w:vAlign w:val="center"/>
          </w:tcPr>
          <w:p w14:paraId="1D45DD39" w14:textId="77777777" w:rsidR="00965AF4" w:rsidRPr="00203506" w:rsidRDefault="00A12466" w:rsidP="00965AF4">
            <w:pPr>
              <w:spacing w:before="0" w:after="0"/>
              <w:jc w:val="left"/>
              <w:rPr>
                <w:rFonts w:cs="Arial"/>
                <w:b/>
                <w:bCs/>
              </w:rPr>
            </w:pPr>
            <w:r w:rsidRPr="00203506">
              <w:rPr>
                <w:rFonts w:cs="Arial"/>
                <w:b/>
                <w:bCs/>
              </w:rPr>
              <w:t xml:space="preserve">Step 4 </w:t>
            </w:r>
          </w:p>
          <w:p w14:paraId="50610FCA" w14:textId="0A1FBE6B" w:rsidR="00A12466" w:rsidRPr="00203506" w:rsidRDefault="00A12466" w:rsidP="00965AF4">
            <w:pPr>
              <w:spacing w:before="0" w:after="0"/>
              <w:jc w:val="left"/>
              <w:rPr>
                <w:rFonts w:cs="Arial"/>
                <w:bCs/>
              </w:rPr>
            </w:pPr>
            <w:r w:rsidRPr="00203506">
              <w:rPr>
                <w:rFonts w:cs="Arial"/>
                <w:bCs/>
              </w:rPr>
              <w:t>Refer + MART with higher dose ICS/</w:t>
            </w:r>
            <w:proofErr w:type="spellStart"/>
            <w:r w:rsidRPr="00203506">
              <w:rPr>
                <w:rFonts w:cs="Arial"/>
                <w:bCs/>
              </w:rPr>
              <w:t>formoterol</w:t>
            </w:r>
            <w:proofErr w:type="spellEnd"/>
            <w:r w:rsidRPr="00203506">
              <w:rPr>
                <w:rFonts w:cs="Arial"/>
                <w:bCs/>
                <w:vertAlign w:val="superscript"/>
              </w:rPr>
              <w:t xml:space="preserve"> †</w:t>
            </w:r>
          </w:p>
        </w:tc>
      </w:tr>
      <w:tr w:rsidR="00A12466" w:rsidRPr="00965AF4" w14:paraId="4A53BD58" w14:textId="77777777" w:rsidTr="0088623D">
        <w:trPr>
          <w:trHeight w:val="702"/>
          <w:jc w:val="center"/>
        </w:trPr>
        <w:tc>
          <w:tcPr>
            <w:tcW w:w="6438" w:type="dxa"/>
            <w:gridSpan w:val="4"/>
          </w:tcPr>
          <w:p w14:paraId="00563FBB" w14:textId="63BAAF3F" w:rsidR="00A12466" w:rsidRPr="00203506" w:rsidRDefault="00A12466" w:rsidP="00965AF4">
            <w:pPr>
              <w:spacing w:before="0" w:after="0"/>
              <w:rPr>
                <w:rFonts w:cs="Arial"/>
                <w:bCs/>
                <w:sz w:val="16"/>
                <w:szCs w:val="16"/>
              </w:rPr>
            </w:pPr>
            <w:r w:rsidRPr="00203506">
              <w:rPr>
                <w:rFonts w:cs="Arial"/>
                <w:bCs/>
                <w:sz w:val="16"/>
                <w:szCs w:val="16"/>
              </w:rPr>
              <w:t xml:space="preserve">Initiate </w:t>
            </w:r>
            <w:r w:rsidR="00203506">
              <w:rPr>
                <w:rFonts w:cs="Arial"/>
                <w:bCs/>
                <w:sz w:val="16"/>
                <w:szCs w:val="16"/>
              </w:rPr>
              <w:t xml:space="preserve">therapy </w:t>
            </w:r>
            <w:r w:rsidRPr="00203506">
              <w:rPr>
                <w:rFonts w:cs="Arial"/>
                <w:bCs/>
                <w:sz w:val="16"/>
                <w:szCs w:val="16"/>
              </w:rPr>
              <w:t xml:space="preserve">based on features that </w:t>
            </w:r>
            <w:r w:rsidR="00203506">
              <w:rPr>
                <w:rFonts w:cs="Arial"/>
                <w:bCs/>
                <w:sz w:val="16"/>
                <w:szCs w:val="16"/>
              </w:rPr>
              <w:t xml:space="preserve">correspond with </w:t>
            </w:r>
            <w:r w:rsidRPr="00203506">
              <w:rPr>
                <w:rFonts w:cs="Arial"/>
                <w:bCs/>
                <w:sz w:val="16"/>
                <w:szCs w:val="16"/>
              </w:rPr>
              <w:t>the highest step</w:t>
            </w:r>
            <w:r w:rsidR="00203506">
              <w:rPr>
                <w:rFonts w:cs="Arial"/>
                <w:bCs/>
                <w:sz w:val="16"/>
                <w:szCs w:val="16"/>
              </w:rPr>
              <w:t xml:space="preserve"> of treatment</w:t>
            </w:r>
            <w:r w:rsidRPr="00203506">
              <w:rPr>
                <w:rFonts w:cs="Arial"/>
                <w:bCs/>
                <w:sz w:val="16"/>
                <w:szCs w:val="16"/>
              </w:rPr>
              <w:t>.</w:t>
            </w:r>
          </w:p>
          <w:p w14:paraId="07D796A5" w14:textId="77777777" w:rsidR="00A12466" w:rsidRPr="00203506" w:rsidRDefault="00A12466" w:rsidP="00965AF4">
            <w:pPr>
              <w:spacing w:before="0" w:after="0"/>
              <w:rPr>
                <w:rFonts w:cs="Arial"/>
                <w:bCs/>
                <w:sz w:val="16"/>
                <w:szCs w:val="16"/>
              </w:rPr>
            </w:pPr>
            <w:r w:rsidRPr="00203506">
              <w:rPr>
                <w:rFonts w:cs="Arial"/>
                <w:bCs/>
                <w:sz w:val="16"/>
                <w:szCs w:val="16"/>
              </w:rPr>
              <w:t>*If ICS/</w:t>
            </w:r>
            <w:proofErr w:type="spellStart"/>
            <w:r w:rsidRPr="00203506">
              <w:rPr>
                <w:rFonts w:cs="Arial"/>
                <w:bCs/>
                <w:sz w:val="16"/>
                <w:szCs w:val="16"/>
              </w:rPr>
              <w:t>formoterol</w:t>
            </w:r>
            <w:proofErr w:type="spellEnd"/>
            <w:r w:rsidRPr="00203506">
              <w:rPr>
                <w:rFonts w:cs="Arial"/>
                <w:bCs/>
                <w:sz w:val="16"/>
                <w:szCs w:val="16"/>
              </w:rPr>
              <w:t xml:space="preserve"> combination inhaler is not available, start low dose ICS maintenance therapy. </w:t>
            </w:r>
          </w:p>
          <w:p w14:paraId="74BAE3C6" w14:textId="77777777" w:rsidR="00A12466" w:rsidRPr="00203506" w:rsidRDefault="00A12466" w:rsidP="00965AF4">
            <w:pPr>
              <w:spacing w:before="0" w:after="0"/>
              <w:rPr>
                <w:rFonts w:cs="Arial"/>
                <w:bCs/>
                <w:sz w:val="16"/>
                <w:szCs w:val="16"/>
              </w:rPr>
            </w:pPr>
            <w:r w:rsidRPr="00203506">
              <w:rPr>
                <w:rFonts w:cs="Arial"/>
                <w:bCs/>
                <w:sz w:val="16"/>
                <w:szCs w:val="16"/>
                <w:vertAlign w:val="superscript"/>
              </w:rPr>
              <w:t>§</w:t>
            </w:r>
            <w:r w:rsidRPr="00203506">
              <w:rPr>
                <w:rFonts w:cs="Arial"/>
                <w:bCs/>
                <w:sz w:val="16"/>
                <w:szCs w:val="16"/>
              </w:rPr>
              <w:t>Especially severe exacerbation. Mild/moderate exacerbation, particularly if previously non-adherent, may be managed with MART + follow-up at PHC level.</w:t>
            </w:r>
          </w:p>
          <w:p w14:paraId="40C1151C" w14:textId="77777777" w:rsidR="00A12466" w:rsidRPr="00203506" w:rsidRDefault="00A12466" w:rsidP="00965AF4">
            <w:pPr>
              <w:spacing w:before="0" w:after="0"/>
              <w:rPr>
                <w:rFonts w:cs="Arial"/>
                <w:bCs/>
              </w:rPr>
            </w:pPr>
            <w:r w:rsidRPr="00203506">
              <w:rPr>
                <w:rFonts w:cs="Arial"/>
                <w:bCs/>
                <w:sz w:val="16"/>
                <w:szCs w:val="16"/>
                <w:vertAlign w:val="superscript"/>
              </w:rPr>
              <w:t>†</w:t>
            </w:r>
            <w:r w:rsidRPr="00203506">
              <w:rPr>
                <w:rFonts w:cs="Arial"/>
                <w:bCs/>
                <w:sz w:val="16"/>
                <w:szCs w:val="16"/>
              </w:rPr>
              <w:t>Difference between Step 3 and Step 4 is the total maintenance dose administered.</w:t>
            </w:r>
          </w:p>
        </w:tc>
      </w:tr>
    </w:tbl>
    <w:p w14:paraId="0993C193" w14:textId="77777777" w:rsidR="00A12466" w:rsidRPr="0028353C" w:rsidRDefault="00A12466" w:rsidP="00A12466">
      <w:pPr>
        <w:pStyle w:val="Paragraphtext"/>
        <w:rPr>
          <w:lang w:val="en-ZA"/>
        </w:rPr>
      </w:pPr>
    </w:p>
    <w:p w14:paraId="796B9C80" w14:textId="77777777" w:rsidR="00965AF4" w:rsidRPr="0025440A" w:rsidRDefault="00965AF4" w:rsidP="00965AF4">
      <w:pPr>
        <w:pBdr>
          <w:top w:val="double" w:sz="4" w:space="1" w:color="auto"/>
          <w:left w:val="double" w:sz="4" w:space="4" w:color="auto"/>
          <w:bottom w:val="double" w:sz="4" w:space="1" w:color="auto"/>
          <w:right w:val="double" w:sz="4" w:space="4" w:color="auto"/>
        </w:pBdr>
        <w:spacing w:after="160" w:line="276" w:lineRule="auto"/>
        <w:ind w:left="113" w:right="113"/>
        <w:jc w:val="center"/>
        <w:rPr>
          <w:rFonts w:eastAsia="Calibri" w:cs="Arial"/>
          <w:b/>
          <w:sz w:val="20"/>
          <w:szCs w:val="20"/>
        </w:rPr>
      </w:pPr>
      <w:r w:rsidRPr="0028353C">
        <w:rPr>
          <w:rFonts w:cs="Arial"/>
          <w:sz w:val="20"/>
          <w:szCs w:val="20"/>
        </w:rPr>
        <w:t>Inhaled corticosteroids (ICS) improve asthma control when used for reliever/rescue therapy &amp; maintenance therapy.</w:t>
      </w:r>
    </w:p>
    <w:p w14:paraId="39D8F35B" w14:textId="77777777" w:rsidR="00965AF4" w:rsidRDefault="00965AF4" w:rsidP="00965AF4">
      <w:pPr>
        <w:spacing w:before="0" w:after="0"/>
        <w:rPr>
          <w:rFonts w:cs="Arial"/>
          <w:b/>
          <w:bCs/>
        </w:rPr>
      </w:pPr>
    </w:p>
    <w:tbl>
      <w:tblPr>
        <w:tblpPr w:leftFromText="180" w:rightFromText="180" w:vertAnchor="text" w:horzAnchor="margin" w:tblpXSpec="right" w:tblpY="-67"/>
        <w:tblOverlap w:val="never"/>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907"/>
      </w:tblGrid>
      <w:tr w:rsidR="00B742FE" w:rsidRPr="001F4BAA" w14:paraId="6BE4C13D" w14:textId="77777777" w:rsidTr="00B742FE">
        <w:tc>
          <w:tcPr>
            <w:tcW w:w="907" w:type="dxa"/>
          </w:tcPr>
          <w:p w14:paraId="1082257C" w14:textId="77777777" w:rsidR="00B742FE" w:rsidRPr="002344FD" w:rsidRDefault="00B742FE" w:rsidP="00B742FE">
            <w:pPr>
              <w:pStyle w:val="LoEText"/>
              <w:framePr w:hSpace="0" w:wrap="auto" w:vAnchor="margin" w:hAnchor="text" w:xAlign="left" w:yAlign="inline"/>
              <w:suppressOverlap w:val="0"/>
              <w:rPr>
                <w:sz w:val="14"/>
                <w:szCs w:val="14"/>
              </w:rPr>
            </w:pPr>
            <w:proofErr w:type="spellStart"/>
            <w:r w:rsidRPr="002344FD">
              <w:rPr>
                <w:sz w:val="14"/>
                <w:szCs w:val="14"/>
              </w:rPr>
              <w:t>LoE:IVb</w:t>
            </w:r>
            <w:proofErr w:type="spellEnd"/>
            <w:r w:rsidRPr="002344FD">
              <w:rPr>
                <w:sz w:val="14"/>
                <w:szCs w:val="14"/>
                <w:vertAlign w:val="superscript"/>
              </w:rPr>
              <w:endnoteReference w:id="14"/>
            </w:r>
          </w:p>
        </w:tc>
      </w:tr>
    </w:tbl>
    <w:p w14:paraId="21E2400D" w14:textId="77777777" w:rsidR="00203506" w:rsidRDefault="00203506" w:rsidP="00203506">
      <w:pPr>
        <w:pStyle w:val="Paragraphtext"/>
      </w:pPr>
      <w:bookmarkStart w:id="20" w:name="_Toc235435508"/>
    </w:p>
    <w:p w14:paraId="40D0F827" w14:textId="49C190F1" w:rsidR="00203506" w:rsidRPr="00203506" w:rsidRDefault="00203506" w:rsidP="00203506">
      <w:pPr>
        <w:pStyle w:val="Paragraphtext"/>
        <w:rPr>
          <w:b/>
          <w:bCs/>
        </w:rPr>
      </w:pPr>
      <w:r w:rsidRPr="00203506">
        <w:rPr>
          <w:b/>
          <w:bCs/>
        </w:rPr>
        <w:t>Chronic asthma management for adults and adolescents 12 years and older</w:t>
      </w:r>
      <w:bookmarkEnd w:id="20"/>
    </w:p>
    <w:p w14:paraId="185653CA" w14:textId="7DA14D0C" w:rsidR="00B742FE" w:rsidRPr="0025440A" w:rsidRDefault="00965AF4" w:rsidP="00965AF4">
      <w:pPr>
        <w:spacing w:before="0" w:after="0"/>
        <w:rPr>
          <w:rFonts w:cs="Arial"/>
          <w:b/>
          <w:bCs/>
        </w:rPr>
      </w:pPr>
      <w:r w:rsidRPr="0025440A">
        <w:rPr>
          <w:rFonts w:cs="Arial"/>
          <w:b/>
          <w:bCs/>
        </w:rPr>
        <w:t xml:space="preserve">STEP 1 </w:t>
      </w:r>
      <w:r w:rsidR="00203506">
        <w:rPr>
          <w:rFonts w:cs="Arial"/>
          <w:b/>
          <w:bCs/>
        </w:rPr>
        <w:t>and STEP</w:t>
      </w:r>
      <w:r w:rsidRPr="0025440A">
        <w:rPr>
          <w:rFonts w:cs="Arial"/>
          <w:b/>
          <w:bCs/>
        </w:rPr>
        <w:t xml:space="preserve"> 2:</w:t>
      </w:r>
      <w:r w:rsidR="00B742FE">
        <w:rPr>
          <w:rFonts w:cs="Arial"/>
          <w:b/>
          <w:bCs/>
        </w:rPr>
        <w:t xml:space="preserve">                </w:t>
      </w:r>
    </w:p>
    <w:p w14:paraId="0B09C48E" w14:textId="1DD3552A" w:rsidR="00965AF4" w:rsidRPr="00965AF4" w:rsidRDefault="00965AF4" w:rsidP="00965AF4">
      <w:pPr>
        <w:pStyle w:val="Heading5"/>
        <w:spacing w:before="0"/>
        <w:rPr>
          <w:b w:val="0"/>
          <w:sz w:val="18"/>
          <w:u w:val="single"/>
        </w:rPr>
      </w:pPr>
      <w:r w:rsidRPr="00965AF4">
        <w:rPr>
          <w:b w:val="0"/>
          <w:sz w:val="18"/>
          <w:u w:val="single"/>
        </w:rPr>
        <w:t>R</w:t>
      </w:r>
      <w:r w:rsidRPr="00965AF4">
        <w:rPr>
          <w:b w:val="0"/>
          <w:caps w:val="0"/>
          <w:sz w:val="18"/>
          <w:u w:val="single"/>
        </w:rPr>
        <w:t>eliever/rescue therapy</w:t>
      </w:r>
      <w:r w:rsidRPr="00965AF4">
        <w:rPr>
          <w:b w:val="0"/>
          <w:sz w:val="18"/>
          <w:u w:val="single"/>
        </w:rPr>
        <w:t>: </w:t>
      </w:r>
    </w:p>
    <w:p w14:paraId="10C6209B" w14:textId="49E22287" w:rsidR="00965AF4" w:rsidRPr="0025440A" w:rsidRDefault="00CD5C41" w:rsidP="00965AF4">
      <w:pPr>
        <w:pStyle w:val="BulletTherapeuticclass"/>
        <w:ind w:left="357" w:hanging="357"/>
      </w:pPr>
      <w:r>
        <w:t>Low dose c</w:t>
      </w:r>
      <w:r w:rsidR="00965AF4">
        <w:t>orticosteroid</w:t>
      </w:r>
      <w:r w:rsidR="00965AF4" w:rsidRPr="0025440A">
        <w:t>/</w:t>
      </w:r>
      <w:proofErr w:type="spellStart"/>
      <w:r w:rsidR="00965AF4" w:rsidRPr="0025440A">
        <w:t>formoterol</w:t>
      </w:r>
      <w:proofErr w:type="spellEnd"/>
      <w:r w:rsidR="00965AF4" w:rsidRPr="0025440A">
        <w:t xml:space="preserve"> inhaler, e.g.: </w:t>
      </w:r>
    </w:p>
    <w:p w14:paraId="1BDD8372" w14:textId="77777777" w:rsidR="00965AF4" w:rsidRPr="0025440A" w:rsidRDefault="00965AF4" w:rsidP="00643A42">
      <w:pPr>
        <w:pStyle w:val="BulletMedicine"/>
        <w:numPr>
          <w:ilvl w:val="0"/>
          <w:numId w:val="46"/>
        </w:numPr>
      </w:pPr>
      <w:r w:rsidRPr="0025440A">
        <w:t>Budesonide/</w:t>
      </w:r>
      <w:proofErr w:type="spellStart"/>
      <w:r w:rsidRPr="0025440A">
        <w:t>formoterol</w:t>
      </w:r>
      <w:proofErr w:type="spellEnd"/>
      <w:r w:rsidRPr="0025440A">
        <w:t>, 160 mcg/4.5 mcg MDI</w:t>
      </w:r>
      <w:r w:rsidRPr="0025440A">
        <w:fldChar w:fldCharType="begin"/>
      </w:r>
      <w:r w:rsidRPr="0025440A">
        <w:instrText xml:space="preserve"> XE "Budesonide/Formoterol, inhaler" \f "m" </w:instrText>
      </w:r>
      <w:r w:rsidRPr="0025440A">
        <w:fldChar w:fldCharType="end"/>
      </w:r>
      <w:r w:rsidRPr="0025440A">
        <w:t>, to take 160 mcg/4.5 mcg (one inhalation) as needed.</w:t>
      </w:r>
    </w:p>
    <w:p w14:paraId="1C087B8A" w14:textId="77777777" w:rsidR="00965AF4" w:rsidRPr="0025440A" w:rsidRDefault="00965AF4" w:rsidP="00643A42">
      <w:pPr>
        <w:pStyle w:val="BulletDirectionsInstructions"/>
        <w:numPr>
          <w:ilvl w:val="1"/>
          <w:numId w:val="46"/>
        </w:numPr>
      </w:pPr>
      <w:r w:rsidRPr="0025440A">
        <w:t>Maximum dose: 8 inhalations daily (1280 mcg/ 36 mcg per 24 hours).</w:t>
      </w:r>
    </w:p>
    <w:p w14:paraId="305FD53C" w14:textId="0F310866" w:rsidR="00965AF4" w:rsidRDefault="00965AF4" w:rsidP="00643A42">
      <w:pPr>
        <w:pStyle w:val="BulletDirectionsInstructions"/>
        <w:numPr>
          <w:ilvl w:val="1"/>
          <w:numId w:val="46"/>
        </w:numPr>
      </w:pPr>
      <w:r w:rsidRPr="0025440A">
        <w:t>Patients should be counselled to present to their healthcare facility for review if they require maximum doses of inhaler therapy for more than one week in a month</w:t>
      </w:r>
      <w:r>
        <w:t>.</w:t>
      </w:r>
    </w:p>
    <w:p w14:paraId="679BD7A5" w14:textId="2BDA3BFC" w:rsidR="00965AF4" w:rsidRPr="00965AF4" w:rsidRDefault="00965AF4" w:rsidP="00965AF4">
      <w:pPr>
        <w:pStyle w:val="Heading5"/>
        <w:rPr>
          <w:b w:val="0"/>
          <w:sz w:val="18"/>
          <w:u w:val="single"/>
        </w:rPr>
      </w:pPr>
      <w:r w:rsidRPr="00965AF4">
        <w:rPr>
          <w:b w:val="0"/>
          <w:caps w:val="0"/>
          <w:sz w:val="18"/>
          <w:u w:val="single"/>
        </w:rPr>
        <w:lastRenderedPageBreak/>
        <w:t>Maintenance therapy:</w:t>
      </w:r>
      <w:r w:rsidRPr="00965AF4">
        <w:rPr>
          <w:b w:val="0"/>
          <w:sz w:val="18"/>
          <w:u w:val="single"/>
        </w:rPr>
        <w:t xml:space="preserve"> </w:t>
      </w:r>
    </w:p>
    <w:p w14:paraId="60ACBB97" w14:textId="77777777" w:rsidR="00965AF4" w:rsidRPr="0025440A" w:rsidRDefault="00965AF4" w:rsidP="00965AF4">
      <w:pPr>
        <w:pStyle w:val="Paragraphtext"/>
      </w:pPr>
      <w:r w:rsidRPr="0025440A">
        <w:t>No maintenance therapy required. Continue with reliever/rescue therapy and monitor asthma control.</w:t>
      </w:r>
    </w:p>
    <w:p w14:paraId="5DA58A36" w14:textId="77777777" w:rsidR="00965AF4" w:rsidRPr="0028353C" w:rsidRDefault="00965AF4" w:rsidP="00965AF4">
      <w:pPr>
        <w:pStyle w:val="Paragraphtext"/>
        <w:rPr>
          <w:lang w:val="en-ZA"/>
        </w:rPr>
      </w:pPr>
      <w:r w:rsidRPr="0028353C">
        <w:rPr>
          <w:b/>
          <w:bCs/>
          <w:lang w:val="en-ZA"/>
        </w:rPr>
        <w:t>Note:</w:t>
      </w:r>
      <w:r w:rsidRPr="0028353C">
        <w:rPr>
          <w:lang w:val="en-ZA"/>
        </w:rPr>
        <w:t xml:space="preserve"> Insufficient asthma control on max</w:t>
      </w:r>
      <w:r>
        <w:rPr>
          <w:lang w:val="en-ZA"/>
        </w:rPr>
        <w:t>imum doses of</w:t>
      </w:r>
      <w:r w:rsidRPr="0028353C">
        <w:rPr>
          <w:lang w:val="en-ZA"/>
        </w:rPr>
        <w:t xml:space="preserve"> therapy should trigger a review to step up treatment.</w:t>
      </w:r>
      <w:r>
        <w:rPr>
          <w:lang w:val="en-ZA"/>
        </w:rPr>
        <w:t xml:space="preserve">  Refer for assessment by a medical doctor to confirm diagnosis.</w:t>
      </w:r>
    </w:p>
    <w:p w14:paraId="37038595" w14:textId="77777777" w:rsidR="00965AF4" w:rsidRPr="0028353C" w:rsidRDefault="00965AF4" w:rsidP="00965AF4">
      <w:pPr>
        <w:pStyle w:val="Paragraphtext"/>
        <w:rPr>
          <w:lang w:val="en-ZA"/>
        </w:rPr>
      </w:pPr>
    </w:p>
    <w:p w14:paraId="03C36D02" w14:textId="77777777" w:rsidR="00965AF4" w:rsidRDefault="00965AF4" w:rsidP="00965AF4">
      <w:pPr>
        <w:spacing w:before="0" w:after="0"/>
        <w:rPr>
          <w:rFonts w:cs="Arial"/>
          <w:b/>
          <w:bCs/>
        </w:rPr>
      </w:pPr>
      <w:r>
        <w:rPr>
          <w:rFonts w:cs="Arial"/>
          <w:b/>
          <w:bCs/>
        </w:rPr>
        <w:t>STEP 3</w:t>
      </w:r>
      <w:r w:rsidRPr="0025440A">
        <w:rPr>
          <w:rFonts w:cs="Arial"/>
          <w:b/>
          <w:bCs/>
        </w:rPr>
        <w:t>:</w:t>
      </w:r>
    </w:p>
    <w:p w14:paraId="2EA68DDA" w14:textId="7B39A4AA" w:rsidR="00965AF4" w:rsidRPr="00965AF4" w:rsidRDefault="00965AF4" w:rsidP="00965AF4">
      <w:pPr>
        <w:spacing w:before="0" w:after="0"/>
        <w:rPr>
          <w:bCs/>
          <w:u w:val="single"/>
        </w:rPr>
      </w:pPr>
      <w:r w:rsidRPr="00965AF4">
        <w:rPr>
          <w:bCs/>
          <w:u w:val="single"/>
        </w:rPr>
        <w:t xml:space="preserve">Maintenance therapy: </w:t>
      </w:r>
    </w:p>
    <w:p w14:paraId="701395AA" w14:textId="74DAFB7C" w:rsidR="00965AF4" w:rsidRPr="007B7439" w:rsidRDefault="00CD5C41" w:rsidP="00965AF4">
      <w:pPr>
        <w:pStyle w:val="BulletTherapeuticclass"/>
        <w:ind w:left="357" w:hanging="357"/>
      </w:pPr>
      <w:r>
        <w:t>Low dose c</w:t>
      </w:r>
      <w:r w:rsidR="00965AF4">
        <w:t>orticosteroid</w:t>
      </w:r>
      <w:r w:rsidR="00965AF4" w:rsidRPr="0025440A">
        <w:t>/</w:t>
      </w:r>
      <w:proofErr w:type="spellStart"/>
      <w:r w:rsidR="00965AF4" w:rsidRPr="007B7439">
        <w:t>formoterol</w:t>
      </w:r>
      <w:proofErr w:type="spellEnd"/>
      <w:r w:rsidR="00965AF4" w:rsidRPr="007B7439">
        <w:t xml:space="preserve"> inhaler, e.g.: </w:t>
      </w:r>
    </w:p>
    <w:p w14:paraId="3A61A11B" w14:textId="77777777" w:rsidR="00965AF4" w:rsidRDefault="00965AF4" w:rsidP="00643A42">
      <w:pPr>
        <w:pStyle w:val="BulletMedicine"/>
        <w:numPr>
          <w:ilvl w:val="0"/>
          <w:numId w:val="46"/>
        </w:numPr>
      </w:pPr>
      <w:r w:rsidRPr="007B7439">
        <w:t>Budesonide/</w:t>
      </w:r>
      <w:proofErr w:type="spellStart"/>
      <w:r w:rsidRPr="007B7439">
        <w:t>formoterol</w:t>
      </w:r>
      <w:proofErr w:type="spellEnd"/>
      <w:r w:rsidRPr="007B7439">
        <w:t>, 160 mcg/4.5 mcg MDI</w:t>
      </w:r>
      <w:r w:rsidRPr="007B7439">
        <w:fldChar w:fldCharType="begin"/>
      </w:r>
      <w:r w:rsidRPr="007B7439">
        <w:instrText xml:space="preserve"> XE "Budesonide/Formoterol, inhaler" \f "m" </w:instrText>
      </w:r>
      <w:r w:rsidRPr="007B7439">
        <w:fldChar w:fldCharType="end"/>
      </w:r>
      <w:r w:rsidRPr="007B7439">
        <w:t xml:space="preserve">, to take 160 mcg/4.5 mcg (one inhalation) twice daily (Doctor initiated). </w:t>
      </w:r>
    </w:p>
    <w:p w14:paraId="4C6EAC79" w14:textId="77777777" w:rsidR="00203506" w:rsidRPr="00203506" w:rsidRDefault="00203506" w:rsidP="00203506">
      <w:pPr>
        <w:rPr>
          <w:lang w:val="en-ZA"/>
        </w:rPr>
      </w:pPr>
    </w:p>
    <w:p w14:paraId="1B70AB88" w14:textId="77777777" w:rsidR="00965AF4" w:rsidRPr="00965AF4" w:rsidRDefault="00965AF4" w:rsidP="00965AF4">
      <w:pPr>
        <w:pStyle w:val="Heading5"/>
        <w:spacing w:before="0"/>
        <w:rPr>
          <w:b w:val="0"/>
          <w:sz w:val="18"/>
          <w:u w:val="single"/>
        </w:rPr>
      </w:pPr>
      <w:r w:rsidRPr="00965AF4">
        <w:rPr>
          <w:b w:val="0"/>
          <w:sz w:val="18"/>
          <w:u w:val="single"/>
        </w:rPr>
        <w:t>R</w:t>
      </w:r>
      <w:r w:rsidRPr="00965AF4">
        <w:rPr>
          <w:b w:val="0"/>
          <w:caps w:val="0"/>
          <w:sz w:val="18"/>
          <w:u w:val="single"/>
        </w:rPr>
        <w:t>eliever/rescue therapy</w:t>
      </w:r>
      <w:r w:rsidRPr="00965AF4">
        <w:rPr>
          <w:b w:val="0"/>
          <w:sz w:val="18"/>
          <w:u w:val="single"/>
        </w:rPr>
        <w:t>: </w:t>
      </w:r>
    </w:p>
    <w:p w14:paraId="224AFD59" w14:textId="77777777" w:rsidR="00965AF4" w:rsidRPr="0025440A" w:rsidRDefault="00965AF4" w:rsidP="00965AF4">
      <w:pPr>
        <w:pStyle w:val="BulletTherapeuticclass"/>
        <w:ind w:left="357" w:hanging="357"/>
      </w:pPr>
      <w:r>
        <w:t>Corticosteroid</w:t>
      </w:r>
      <w:r w:rsidRPr="0025440A">
        <w:t>/</w:t>
      </w:r>
      <w:proofErr w:type="spellStart"/>
      <w:r w:rsidRPr="0025440A">
        <w:t>formoterol</w:t>
      </w:r>
      <w:proofErr w:type="spellEnd"/>
      <w:r w:rsidRPr="0025440A">
        <w:t xml:space="preserve"> inhaler, e.g.: </w:t>
      </w:r>
    </w:p>
    <w:p w14:paraId="31E5F1D6" w14:textId="77777777" w:rsidR="00965AF4" w:rsidRPr="0025440A" w:rsidRDefault="00965AF4" w:rsidP="00643A42">
      <w:pPr>
        <w:pStyle w:val="BulletMedicine"/>
        <w:numPr>
          <w:ilvl w:val="0"/>
          <w:numId w:val="46"/>
        </w:numPr>
      </w:pPr>
      <w:r w:rsidRPr="0025440A">
        <w:t>Budesonide/</w:t>
      </w:r>
      <w:proofErr w:type="spellStart"/>
      <w:r w:rsidRPr="0025440A">
        <w:t>formoterol</w:t>
      </w:r>
      <w:proofErr w:type="spellEnd"/>
      <w:r w:rsidRPr="0025440A">
        <w:t>, 160 mcg/4.5 mcg MDI</w:t>
      </w:r>
      <w:r w:rsidRPr="0025440A">
        <w:fldChar w:fldCharType="begin"/>
      </w:r>
      <w:r w:rsidRPr="0025440A">
        <w:instrText xml:space="preserve"> XE "Budesonide/Formoterol, inhaler" \f "m" </w:instrText>
      </w:r>
      <w:r w:rsidRPr="0025440A">
        <w:fldChar w:fldCharType="end"/>
      </w:r>
      <w:r w:rsidRPr="0025440A">
        <w:t>, to take 160 mcg/4.5 mcg (one inhalation) as needed</w:t>
      </w:r>
      <w:r>
        <w:t>.</w:t>
      </w:r>
    </w:p>
    <w:p w14:paraId="5A66239A" w14:textId="34F5E2E6" w:rsidR="00965AF4" w:rsidRDefault="00965AF4" w:rsidP="00643A42">
      <w:pPr>
        <w:pStyle w:val="BulletDirectionsInstructions"/>
        <w:numPr>
          <w:ilvl w:val="1"/>
          <w:numId w:val="46"/>
        </w:numPr>
      </w:pPr>
      <w:r w:rsidRPr="0025440A">
        <w:t>Maximum daily dose: 1280 mcg/36 mcg (8 inhalations) considering maintenance and reliever doses per day. This equates to 6 additional reliever inhalations on top of 2 maintenance inhalations</w:t>
      </w:r>
      <w:r>
        <w:t>.</w:t>
      </w:r>
    </w:p>
    <w:p w14:paraId="7E3CF724" w14:textId="77777777" w:rsidR="00965AF4" w:rsidRPr="0025440A" w:rsidRDefault="00965AF4" w:rsidP="00643A42">
      <w:pPr>
        <w:pStyle w:val="BulletDirectionsInstructions"/>
        <w:numPr>
          <w:ilvl w:val="1"/>
          <w:numId w:val="46"/>
        </w:numPr>
      </w:pPr>
      <w:r w:rsidRPr="0025440A">
        <w:t>Patients should be counselled to present to their healthcare facility for review if they require maximum doses of inhaler therapy for more than one week in a month.</w:t>
      </w:r>
    </w:p>
    <w:p w14:paraId="03E21C9D" w14:textId="5F8559C8" w:rsidR="00965AF4" w:rsidRPr="0028353C" w:rsidRDefault="00965AF4" w:rsidP="00965AF4">
      <w:pPr>
        <w:pStyle w:val="Paragraphtext"/>
        <w:rPr>
          <w:lang w:val="en-ZA"/>
        </w:rPr>
      </w:pPr>
      <w:r w:rsidRPr="0028353C">
        <w:rPr>
          <w:b/>
          <w:bCs/>
          <w:lang w:val="en-ZA"/>
        </w:rPr>
        <w:t>Note:</w:t>
      </w:r>
      <w:r w:rsidRPr="0028353C">
        <w:rPr>
          <w:lang w:val="en-ZA"/>
        </w:rPr>
        <w:t xml:space="preserve"> Insufficient asthma control on </w:t>
      </w:r>
      <w:r w:rsidR="00203506">
        <w:rPr>
          <w:lang w:val="en-ZA"/>
        </w:rPr>
        <w:t>maximum therapeutic doses</w:t>
      </w:r>
      <w:r w:rsidRPr="0028353C">
        <w:rPr>
          <w:lang w:val="en-ZA"/>
        </w:rPr>
        <w:t xml:space="preserve"> should trigger a review to step up treatment </w:t>
      </w:r>
      <w:r w:rsidRPr="0028353C">
        <w:rPr>
          <w:b/>
          <w:bCs/>
          <w:lang w:val="en-ZA"/>
        </w:rPr>
        <w:t>and</w:t>
      </w:r>
      <w:r w:rsidRPr="0028353C">
        <w:rPr>
          <w:lang w:val="en-ZA"/>
        </w:rPr>
        <w:t xml:space="preserve"> </w:t>
      </w:r>
      <w:r w:rsidRPr="0028353C">
        <w:rPr>
          <w:b/>
          <w:bCs/>
          <w:lang w:val="en-ZA"/>
        </w:rPr>
        <w:t>refer</w:t>
      </w:r>
      <w:r w:rsidRPr="0028353C">
        <w:rPr>
          <w:lang w:val="en-ZA"/>
        </w:rPr>
        <w:t xml:space="preserve"> </w:t>
      </w:r>
      <w:r w:rsidRPr="0028353C">
        <w:rPr>
          <w:b/>
          <w:bCs/>
          <w:lang w:val="en-ZA"/>
        </w:rPr>
        <w:t>for further management</w:t>
      </w:r>
      <w:r w:rsidRPr="0028353C">
        <w:rPr>
          <w:lang w:val="en-ZA"/>
        </w:rPr>
        <w:t>.</w:t>
      </w:r>
    </w:p>
    <w:p w14:paraId="3FBAD9A9" w14:textId="77777777" w:rsidR="00965AF4" w:rsidRDefault="00965AF4" w:rsidP="00965AF4">
      <w:pPr>
        <w:spacing w:before="0" w:after="0"/>
        <w:rPr>
          <w:rFonts w:cs="Arial"/>
          <w:sz w:val="20"/>
          <w:szCs w:val="20"/>
        </w:rPr>
      </w:pPr>
    </w:p>
    <w:p w14:paraId="379F5256" w14:textId="2C9EB8CF" w:rsidR="00965AF4" w:rsidRDefault="00965AF4" w:rsidP="00965AF4">
      <w:pPr>
        <w:spacing w:before="0" w:after="0"/>
        <w:rPr>
          <w:rFonts w:cs="Arial"/>
          <w:b/>
          <w:bCs/>
        </w:rPr>
      </w:pPr>
      <w:r>
        <w:rPr>
          <w:rFonts w:cs="Arial"/>
          <w:b/>
          <w:bCs/>
        </w:rPr>
        <w:t>STEP 4</w:t>
      </w:r>
      <w:r w:rsidRPr="0025440A">
        <w:rPr>
          <w:rFonts w:cs="Arial"/>
          <w:b/>
          <w:bCs/>
        </w:rPr>
        <w:t>:</w:t>
      </w:r>
    </w:p>
    <w:p w14:paraId="6ABAAA30" w14:textId="77777777" w:rsidR="00965AF4" w:rsidRPr="00C92F77" w:rsidRDefault="00965AF4" w:rsidP="00965AF4">
      <w:pPr>
        <w:pStyle w:val="Paragraphbulletlist-level1"/>
      </w:pPr>
      <w:r w:rsidRPr="00C92F77">
        <w:t>Refer the patient for further management.</w:t>
      </w:r>
    </w:p>
    <w:p w14:paraId="6024AF65" w14:textId="77777777" w:rsidR="00965AF4" w:rsidRDefault="00965AF4" w:rsidP="00965AF4">
      <w:pPr>
        <w:spacing w:before="0" w:after="0"/>
        <w:rPr>
          <w:rFonts w:cs="Arial"/>
          <w:b/>
          <w:bCs/>
        </w:rPr>
      </w:pPr>
    </w:p>
    <w:p w14:paraId="6D5AC8AB" w14:textId="77777777" w:rsidR="00965AF4" w:rsidRPr="0028353C" w:rsidRDefault="00965AF4" w:rsidP="00965AF4">
      <w:pPr>
        <w:pStyle w:val="BulletDirectionsInstructions"/>
        <w:numPr>
          <w:ilvl w:val="0"/>
          <w:numId w:val="0"/>
        </w:numPr>
      </w:pPr>
      <w:r w:rsidRPr="0028353C">
        <w:rPr>
          <w:rFonts w:cs="Arial"/>
          <w:b/>
          <w:bCs/>
        </w:rPr>
        <w:t>While the patient is awaiting referral:</w:t>
      </w:r>
    </w:p>
    <w:p w14:paraId="7626794B" w14:textId="77777777" w:rsidR="00965AF4" w:rsidRPr="00965AF4" w:rsidRDefault="00965AF4" w:rsidP="00965AF4">
      <w:pPr>
        <w:spacing w:before="0" w:after="0"/>
        <w:rPr>
          <w:bCs/>
          <w:u w:val="single"/>
        </w:rPr>
      </w:pPr>
      <w:r w:rsidRPr="00965AF4">
        <w:rPr>
          <w:bCs/>
          <w:u w:val="single"/>
        </w:rPr>
        <w:t xml:space="preserve">Maintenance therapy: </w:t>
      </w:r>
    </w:p>
    <w:p w14:paraId="46D39535" w14:textId="1F755772" w:rsidR="00965AF4" w:rsidRPr="0028353C" w:rsidRDefault="00CD5C41" w:rsidP="00965AF4">
      <w:pPr>
        <w:pStyle w:val="BulletTherapeuticclass"/>
        <w:ind w:left="357" w:hanging="357"/>
      </w:pPr>
      <w:r>
        <w:t>Medium dose c</w:t>
      </w:r>
      <w:r w:rsidR="00965AF4">
        <w:t>orticosteroid</w:t>
      </w:r>
      <w:r w:rsidR="00965AF4" w:rsidRPr="0028353C">
        <w:t>/</w:t>
      </w:r>
      <w:proofErr w:type="spellStart"/>
      <w:r w:rsidR="00965AF4" w:rsidRPr="0028353C">
        <w:t>formoterol</w:t>
      </w:r>
      <w:proofErr w:type="spellEnd"/>
      <w:r w:rsidR="00965AF4" w:rsidRPr="0028353C">
        <w:t xml:space="preserve"> inhaler, e.g.: </w:t>
      </w:r>
    </w:p>
    <w:p w14:paraId="3E0FEF17" w14:textId="77777777" w:rsidR="00965AF4" w:rsidRPr="0025440A" w:rsidRDefault="00965AF4" w:rsidP="00643A42">
      <w:pPr>
        <w:pStyle w:val="BulletMedicine"/>
        <w:numPr>
          <w:ilvl w:val="0"/>
          <w:numId w:val="46"/>
        </w:numPr>
      </w:pPr>
      <w:r w:rsidRPr="0025440A">
        <w:t>Budesonide/</w:t>
      </w:r>
      <w:proofErr w:type="spellStart"/>
      <w:r w:rsidRPr="007B7439">
        <w:t>formoterol</w:t>
      </w:r>
      <w:proofErr w:type="spellEnd"/>
      <w:r w:rsidRPr="007B7439">
        <w:t>, 160 mcg/4.5 mcg MDI</w:t>
      </w:r>
      <w:r w:rsidRPr="007B7439">
        <w:fldChar w:fldCharType="begin"/>
      </w:r>
      <w:r w:rsidRPr="007B7439">
        <w:instrText xml:space="preserve"> XE "Budesonide/Formoterol, inhaler" \f "m" </w:instrText>
      </w:r>
      <w:r w:rsidRPr="007B7439">
        <w:fldChar w:fldCharType="end"/>
      </w:r>
      <w:r w:rsidRPr="007B7439">
        <w:t>, to take 320 mcg/9 mcg (two inhalations) twice daily (Doctor initiated).</w:t>
      </w:r>
      <w:r w:rsidRPr="0025440A">
        <w:t xml:space="preserve"> </w:t>
      </w:r>
    </w:p>
    <w:p w14:paraId="648EB0CB" w14:textId="77777777" w:rsidR="00965AF4" w:rsidRDefault="00965AF4" w:rsidP="00965AF4">
      <w:pPr>
        <w:spacing w:before="0" w:after="0"/>
        <w:rPr>
          <w:bCs/>
          <w:u w:val="single"/>
        </w:rPr>
      </w:pPr>
    </w:p>
    <w:p w14:paraId="2A8B2F59" w14:textId="77777777" w:rsidR="00965AF4" w:rsidRPr="00965AF4" w:rsidRDefault="00965AF4" w:rsidP="00965AF4">
      <w:pPr>
        <w:spacing w:before="0" w:after="0"/>
        <w:rPr>
          <w:bCs/>
          <w:u w:val="single"/>
        </w:rPr>
      </w:pPr>
      <w:r w:rsidRPr="00965AF4">
        <w:rPr>
          <w:bCs/>
          <w:u w:val="single"/>
        </w:rPr>
        <w:t>Reliever/rescue therapy:</w:t>
      </w:r>
    </w:p>
    <w:p w14:paraId="38A4202E" w14:textId="77777777" w:rsidR="00965AF4" w:rsidRPr="0028353C" w:rsidRDefault="00965AF4" w:rsidP="00965AF4">
      <w:pPr>
        <w:pStyle w:val="BulletTherapeuticclass"/>
        <w:ind w:left="357" w:hanging="357"/>
      </w:pPr>
      <w:r>
        <w:t>Corticosteroid</w:t>
      </w:r>
      <w:r w:rsidRPr="0028353C">
        <w:t>/</w:t>
      </w:r>
      <w:proofErr w:type="spellStart"/>
      <w:r w:rsidRPr="0028353C">
        <w:t>formoterol</w:t>
      </w:r>
      <w:proofErr w:type="spellEnd"/>
      <w:r w:rsidRPr="0028353C">
        <w:t xml:space="preserve"> inhaler, e.g.: </w:t>
      </w:r>
    </w:p>
    <w:p w14:paraId="0B735D0E" w14:textId="77777777" w:rsidR="00965AF4" w:rsidRPr="0028353C" w:rsidRDefault="00965AF4" w:rsidP="00643A42">
      <w:pPr>
        <w:pStyle w:val="BulletMedicine"/>
        <w:numPr>
          <w:ilvl w:val="0"/>
          <w:numId w:val="46"/>
        </w:numPr>
      </w:pPr>
      <w:r w:rsidRPr="0025440A">
        <w:t>Budesonide/</w:t>
      </w:r>
      <w:proofErr w:type="spellStart"/>
      <w:r w:rsidRPr="0025440A">
        <w:t>formoterol</w:t>
      </w:r>
      <w:proofErr w:type="spellEnd"/>
      <w:r w:rsidRPr="0025440A">
        <w:t>, 160 mcg/4.5 mcg MDI</w:t>
      </w:r>
      <w:r w:rsidRPr="0025440A">
        <w:fldChar w:fldCharType="begin"/>
      </w:r>
      <w:r w:rsidRPr="0025440A">
        <w:instrText xml:space="preserve"> XE "Budesonide/Formoterol, inhaler" \f "m" </w:instrText>
      </w:r>
      <w:r w:rsidRPr="0025440A">
        <w:fldChar w:fldCharType="end"/>
      </w:r>
      <w:r w:rsidRPr="0025440A">
        <w:t>, </w:t>
      </w:r>
      <w:r w:rsidRPr="0028353C">
        <w:t>to take 160 mcg/4.5 mcg (one inhalation) as needed.</w:t>
      </w:r>
    </w:p>
    <w:p w14:paraId="63C59B7B" w14:textId="77777777" w:rsidR="00965AF4" w:rsidRPr="0028353C" w:rsidRDefault="00965AF4" w:rsidP="00643A42">
      <w:pPr>
        <w:pStyle w:val="BulletDirectionsInstructions"/>
        <w:numPr>
          <w:ilvl w:val="1"/>
          <w:numId w:val="46"/>
        </w:numPr>
      </w:pPr>
      <w:r w:rsidRPr="0025440A">
        <w:t xml:space="preserve">Maximum daily dose: 1280 mcg/36 mcg (8 inhalations) considering maintenance and reliever doses per day.  </w:t>
      </w:r>
      <w:r w:rsidRPr="0025440A">
        <w:rPr>
          <w:rFonts w:cs="Arial"/>
        </w:rPr>
        <w:t>This equates to 4 additional reliever inhalations on top of maintenance inhalations.</w:t>
      </w:r>
    </w:p>
    <w:p w14:paraId="0C173C10" w14:textId="77777777" w:rsidR="00A12466" w:rsidRDefault="00A12466" w:rsidP="00C6733F">
      <w:pPr>
        <w:spacing w:before="0" w:after="0"/>
        <w:rPr>
          <w:rFonts w:cs="Arial"/>
          <w:b/>
          <w:bCs/>
          <w:u w:val="single"/>
        </w:rPr>
      </w:pPr>
    </w:p>
    <w:p w14:paraId="5DDB1562" w14:textId="77777777" w:rsidR="00965AF4" w:rsidRPr="00965AF4" w:rsidRDefault="00965AF4" w:rsidP="00965AF4">
      <w:pPr>
        <w:pStyle w:val="BulletDirectionsInstructions"/>
        <w:numPr>
          <w:ilvl w:val="0"/>
          <w:numId w:val="0"/>
        </w:numPr>
        <w:rPr>
          <w:rFonts w:cs="Arial"/>
          <w:b/>
          <w:bCs/>
        </w:rPr>
      </w:pPr>
      <w:r w:rsidRPr="00965AF4">
        <w:rPr>
          <w:rFonts w:cs="Arial"/>
          <w:b/>
          <w:bCs/>
        </w:rPr>
        <w:t>Follow up therapy:</w:t>
      </w:r>
    </w:p>
    <w:p w14:paraId="38D03874" w14:textId="77777777" w:rsidR="00965AF4" w:rsidRPr="0025440A" w:rsidRDefault="00965AF4" w:rsidP="00965AF4">
      <w:pPr>
        <w:pStyle w:val="Paragraphtext"/>
      </w:pPr>
      <w:r w:rsidRPr="0025440A">
        <w:t>Assess asthma control at all follow up visits, and review whether step up or step down of treatment is necessary.</w:t>
      </w:r>
    </w:p>
    <w:p w14:paraId="7267F4CC" w14:textId="77777777" w:rsidR="00A12466" w:rsidRDefault="00A12466" w:rsidP="00C6733F">
      <w:pPr>
        <w:spacing w:before="0" w:after="0"/>
        <w:rPr>
          <w:rFonts w:cs="Arial"/>
          <w:b/>
          <w:bCs/>
          <w:u w:val="single"/>
        </w:rPr>
      </w:pPr>
    </w:p>
    <w:p w14:paraId="1780D3A3" w14:textId="5E70C324" w:rsidR="00965AF4" w:rsidRPr="00965AF4" w:rsidRDefault="00965AF4" w:rsidP="00965AF4">
      <w:pPr>
        <w:rPr>
          <w:rFonts w:cs="Arial"/>
          <w:b/>
        </w:rPr>
      </w:pPr>
      <w:r w:rsidRPr="00965AF4">
        <w:rPr>
          <w:rFonts w:cs="Arial"/>
          <w:b/>
        </w:rPr>
        <w:t>Table 17.</w:t>
      </w:r>
      <w:r>
        <w:rPr>
          <w:rFonts w:cs="Arial"/>
          <w:b/>
        </w:rPr>
        <w:t>8</w:t>
      </w:r>
      <w:r w:rsidRPr="00965AF4">
        <w:rPr>
          <w:rFonts w:cs="Arial"/>
          <w:b/>
        </w:rPr>
        <w:t>: Assessment of recent asthma control over the past 4 weeks (or since last review):</w:t>
      </w:r>
    </w:p>
    <w:tbl>
      <w:tblPr>
        <w:tblStyle w:val="TableGrid"/>
        <w:tblW w:w="0" w:type="auto"/>
        <w:tblLook w:val="04A0" w:firstRow="1" w:lastRow="0" w:firstColumn="1" w:lastColumn="0" w:noHBand="0" w:noVBand="1"/>
      </w:tblPr>
      <w:tblGrid>
        <w:gridCol w:w="3256"/>
        <w:gridCol w:w="1704"/>
        <w:gridCol w:w="1719"/>
      </w:tblGrid>
      <w:tr w:rsidR="00965AF4" w:rsidRPr="00965AF4" w14:paraId="6FB0C011" w14:textId="77777777" w:rsidTr="00965AF4">
        <w:tc>
          <w:tcPr>
            <w:tcW w:w="3256" w:type="dxa"/>
            <w:vMerge w:val="restart"/>
          </w:tcPr>
          <w:p w14:paraId="4443DB9F" w14:textId="77777777" w:rsidR="00965AF4" w:rsidRPr="00965AF4" w:rsidRDefault="00965AF4" w:rsidP="00965AF4">
            <w:pPr>
              <w:spacing w:before="0" w:after="0"/>
              <w:rPr>
                <w:rFonts w:eastAsia="Calibri" w:cs="Arial"/>
                <w:b/>
                <w:sz w:val="16"/>
                <w:szCs w:val="16"/>
              </w:rPr>
            </w:pPr>
          </w:p>
        </w:tc>
        <w:tc>
          <w:tcPr>
            <w:tcW w:w="3423" w:type="dxa"/>
            <w:gridSpan w:val="2"/>
          </w:tcPr>
          <w:p w14:paraId="7A4D4092" w14:textId="77777777" w:rsidR="00965AF4" w:rsidRPr="00965AF4" w:rsidRDefault="00965AF4" w:rsidP="00965AF4">
            <w:pPr>
              <w:spacing w:before="0" w:after="0"/>
              <w:jc w:val="center"/>
              <w:rPr>
                <w:rFonts w:eastAsia="Calibri" w:cs="Arial"/>
                <w:b/>
                <w:sz w:val="16"/>
                <w:szCs w:val="16"/>
              </w:rPr>
            </w:pPr>
            <w:r w:rsidRPr="00965AF4">
              <w:rPr>
                <w:rFonts w:eastAsia="Calibri" w:cs="Arial"/>
                <w:b/>
                <w:sz w:val="16"/>
                <w:szCs w:val="16"/>
              </w:rPr>
              <w:t>Yes / No</w:t>
            </w:r>
          </w:p>
          <w:p w14:paraId="00B30AC4" w14:textId="77777777" w:rsidR="00965AF4" w:rsidRPr="00965AF4" w:rsidRDefault="00965AF4" w:rsidP="00965AF4">
            <w:pPr>
              <w:spacing w:before="0" w:after="0"/>
              <w:jc w:val="center"/>
              <w:rPr>
                <w:rFonts w:eastAsia="Calibri" w:cs="Arial"/>
                <w:b/>
                <w:sz w:val="16"/>
                <w:szCs w:val="16"/>
              </w:rPr>
            </w:pPr>
            <w:r w:rsidRPr="00965AF4">
              <w:rPr>
                <w:rFonts w:eastAsia="Calibri" w:cs="Arial"/>
                <w:b/>
                <w:sz w:val="16"/>
                <w:szCs w:val="16"/>
              </w:rPr>
              <w:t>(Assign one point for each “yes” answer)</w:t>
            </w:r>
          </w:p>
        </w:tc>
      </w:tr>
      <w:tr w:rsidR="00965AF4" w:rsidRPr="00965AF4" w14:paraId="6AE845DF" w14:textId="77777777" w:rsidTr="00965AF4">
        <w:tc>
          <w:tcPr>
            <w:tcW w:w="3256" w:type="dxa"/>
            <w:vMerge/>
          </w:tcPr>
          <w:p w14:paraId="6AC53539" w14:textId="77777777" w:rsidR="00965AF4" w:rsidRPr="00965AF4" w:rsidRDefault="00965AF4" w:rsidP="00965AF4">
            <w:pPr>
              <w:spacing w:before="0" w:after="0"/>
              <w:rPr>
                <w:rFonts w:eastAsia="Calibri" w:cs="Arial"/>
                <w:b/>
                <w:sz w:val="16"/>
                <w:szCs w:val="16"/>
              </w:rPr>
            </w:pPr>
          </w:p>
        </w:tc>
        <w:tc>
          <w:tcPr>
            <w:tcW w:w="1704" w:type="dxa"/>
          </w:tcPr>
          <w:p w14:paraId="2A97CA6A" w14:textId="77777777" w:rsidR="00965AF4" w:rsidRPr="00965AF4" w:rsidRDefault="00965AF4" w:rsidP="00965AF4">
            <w:pPr>
              <w:spacing w:before="0" w:after="0"/>
              <w:jc w:val="center"/>
              <w:rPr>
                <w:rFonts w:eastAsia="Calibri" w:cs="Arial"/>
                <w:b/>
                <w:sz w:val="16"/>
                <w:szCs w:val="16"/>
              </w:rPr>
            </w:pPr>
            <w:r w:rsidRPr="00965AF4">
              <w:rPr>
                <w:rFonts w:eastAsia="Calibri" w:cs="Arial"/>
                <w:b/>
                <w:sz w:val="16"/>
                <w:szCs w:val="16"/>
              </w:rPr>
              <w:t>Yes</w:t>
            </w:r>
          </w:p>
        </w:tc>
        <w:tc>
          <w:tcPr>
            <w:tcW w:w="1719" w:type="dxa"/>
          </w:tcPr>
          <w:p w14:paraId="1C3CFDFB" w14:textId="77777777" w:rsidR="00965AF4" w:rsidRPr="00965AF4" w:rsidRDefault="00965AF4" w:rsidP="00965AF4">
            <w:pPr>
              <w:spacing w:before="0" w:after="0"/>
              <w:jc w:val="center"/>
              <w:rPr>
                <w:rFonts w:eastAsia="Calibri" w:cs="Arial"/>
                <w:b/>
                <w:sz w:val="16"/>
                <w:szCs w:val="16"/>
              </w:rPr>
            </w:pPr>
            <w:r w:rsidRPr="00965AF4">
              <w:rPr>
                <w:rFonts w:eastAsia="Calibri" w:cs="Arial"/>
                <w:b/>
                <w:sz w:val="16"/>
                <w:szCs w:val="16"/>
              </w:rPr>
              <w:t>No</w:t>
            </w:r>
          </w:p>
        </w:tc>
      </w:tr>
      <w:tr w:rsidR="00965AF4" w:rsidRPr="00965AF4" w14:paraId="5F70CB94" w14:textId="77777777" w:rsidTr="00965AF4">
        <w:tc>
          <w:tcPr>
            <w:tcW w:w="3256" w:type="dxa"/>
          </w:tcPr>
          <w:p w14:paraId="6BCD64FC" w14:textId="77777777" w:rsidR="00965AF4" w:rsidRPr="00965AF4" w:rsidRDefault="00965AF4" w:rsidP="00965AF4">
            <w:pPr>
              <w:spacing w:before="0" w:after="0"/>
              <w:rPr>
                <w:rFonts w:eastAsia="Calibri" w:cs="Arial"/>
                <w:bCs/>
                <w:sz w:val="16"/>
                <w:szCs w:val="16"/>
              </w:rPr>
            </w:pPr>
            <w:r w:rsidRPr="00965AF4">
              <w:rPr>
                <w:rFonts w:eastAsia="Calibri" w:cs="Arial"/>
                <w:bCs/>
                <w:sz w:val="16"/>
                <w:szCs w:val="16"/>
              </w:rPr>
              <w:t>Daytime asthma symptoms more than twice weekly</w:t>
            </w:r>
          </w:p>
        </w:tc>
        <w:tc>
          <w:tcPr>
            <w:tcW w:w="1704" w:type="dxa"/>
          </w:tcPr>
          <w:p w14:paraId="41A803D2" w14:textId="77777777" w:rsidR="00965AF4" w:rsidRPr="00965AF4" w:rsidRDefault="00965AF4" w:rsidP="00965AF4">
            <w:pPr>
              <w:spacing w:before="0" w:after="0"/>
              <w:rPr>
                <w:rFonts w:eastAsia="Calibri" w:cs="Arial"/>
                <w:bCs/>
                <w:sz w:val="16"/>
                <w:szCs w:val="16"/>
              </w:rPr>
            </w:pPr>
          </w:p>
        </w:tc>
        <w:tc>
          <w:tcPr>
            <w:tcW w:w="1719" w:type="dxa"/>
          </w:tcPr>
          <w:p w14:paraId="65A754E5" w14:textId="77777777" w:rsidR="00965AF4" w:rsidRPr="00965AF4" w:rsidRDefault="00965AF4" w:rsidP="00965AF4">
            <w:pPr>
              <w:spacing w:before="0" w:after="0"/>
              <w:rPr>
                <w:rFonts w:eastAsia="Calibri" w:cs="Arial"/>
                <w:bCs/>
                <w:sz w:val="16"/>
                <w:szCs w:val="16"/>
              </w:rPr>
            </w:pPr>
          </w:p>
        </w:tc>
      </w:tr>
      <w:tr w:rsidR="00965AF4" w:rsidRPr="00965AF4" w14:paraId="641FF3D1" w14:textId="77777777" w:rsidTr="00965AF4">
        <w:tc>
          <w:tcPr>
            <w:tcW w:w="3256" w:type="dxa"/>
          </w:tcPr>
          <w:p w14:paraId="053EC64F" w14:textId="77777777" w:rsidR="00965AF4" w:rsidRPr="00965AF4" w:rsidRDefault="00965AF4" w:rsidP="00965AF4">
            <w:pPr>
              <w:spacing w:before="0" w:after="0"/>
              <w:rPr>
                <w:rFonts w:eastAsia="Calibri" w:cs="Arial"/>
                <w:bCs/>
                <w:sz w:val="16"/>
                <w:szCs w:val="16"/>
              </w:rPr>
            </w:pPr>
            <w:r w:rsidRPr="00965AF4">
              <w:rPr>
                <w:rFonts w:eastAsia="Calibri" w:cs="Arial"/>
                <w:bCs/>
                <w:sz w:val="16"/>
                <w:szCs w:val="16"/>
              </w:rPr>
              <w:t>Night waking due to asthma (any)</w:t>
            </w:r>
          </w:p>
        </w:tc>
        <w:tc>
          <w:tcPr>
            <w:tcW w:w="1704" w:type="dxa"/>
          </w:tcPr>
          <w:p w14:paraId="544A7A7F" w14:textId="77777777" w:rsidR="00965AF4" w:rsidRPr="00965AF4" w:rsidRDefault="00965AF4" w:rsidP="00965AF4">
            <w:pPr>
              <w:spacing w:before="0" w:after="0"/>
              <w:rPr>
                <w:rFonts w:eastAsia="Calibri" w:cs="Arial"/>
                <w:bCs/>
                <w:sz w:val="16"/>
                <w:szCs w:val="16"/>
              </w:rPr>
            </w:pPr>
          </w:p>
        </w:tc>
        <w:tc>
          <w:tcPr>
            <w:tcW w:w="1719" w:type="dxa"/>
          </w:tcPr>
          <w:p w14:paraId="484A4403" w14:textId="77777777" w:rsidR="00965AF4" w:rsidRPr="00965AF4" w:rsidRDefault="00965AF4" w:rsidP="00965AF4">
            <w:pPr>
              <w:spacing w:before="0" w:after="0"/>
              <w:rPr>
                <w:rFonts w:eastAsia="Calibri" w:cs="Arial"/>
                <w:bCs/>
                <w:sz w:val="16"/>
                <w:szCs w:val="16"/>
              </w:rPr>
            </w:pPr>
          </w:p>
        </w:tc>
      </w:tr>
      <w:tr w:rsidR="00965AF4" w:rsidRPr="00965AF4" w14:paraId="1BA1996E" w14:textId="77777777" w:rsidTr="00965AF4">
        <w:tc>
          <w:tcPr>
            <w:tcW w:w="3256" w:type="dxa"/>
          </w:tcPr>
          <w:p w14:paraId="38D972C4" w14:textId="77777777" w:rsidR="00965AF4" w:rsidRPr="00965AF4" w:rsidRDefault="00965AF4" w:rsidP="00965AF4">
            <w:pPr>
              <w:spacing w:before="0" w:after="0"/>
              <w:rPr>
                <w:rFonts w:eastAsia="Calibri" w:cs="Arial"/>
                <w:bCs/>
                <w:sz w:val="16"/>
                <w:szCs w:val="16"/>
              </w:rPr>
            </w:pPr>
            <w:r w:rsidRPr="00965AF4">
              <w:rPr>
                <w:rFonts w:eastAsia="Calibri" w:cs="Arial"/>
                <w:bCs/>
                <w:sz w:val="16"/>
                <w:szCs w:val="16"/>
              </w:rPr>
              <w:t>Activity limitation due to asthma (any)</w:t>
            </w:r>
          </w:p>
        </w:tc>
        <w:tc>
          <w:tcPr>
            <w:tcW w:w="1704" w:type="dxa"/>
          </w:tcPr>
          <w:p w14:paraId="09149AE1" w14:textId="77777777" w:rsidR="00965AF4" w:rsidRPr="00965AF4" w:rsidRDefault="00965AF4" w:rsidP="00965AF4">
            <w:pPr>
              <w:spacing w:before="0" w:after="0"/>
              <w:rPr>
                <w:rFonts w:eastAsia="Calibri" w:cs="Arial"/>
                <w:bCs/>
                <w:sz w:val="16"/>
                <w:szCs w:val="16"/>
              </w:rPr>
            </w:pPr>
          </w:p>
        </w:tc>
        <w:tc>
          <w:tcPr>
            <w:tcW w:w="1719" w:type="dxa"/>
          </w:tcPr>
          <w:p w14:paraId="76865CC3" w14:textId="77777777" w:rsidR="00965AF4" w:rsidRPr="00965AF4" w:rsidRDefault="00965AF4" w:rsidP="00965AF4">
            <w:pPr>
              <w:spacing w:before="0" w:after="0"/>
              <w:rPr>
                <w:rFonts w:eastAsia="Calibri" w:cs="Arial"/>
                <w:bCs/>
                <w:sz w:val="16"/>
                <w:szCs w:val="16"/>
              </w:rPr>
            </w:pPr>
          </w:p>
        </w:tc>
      </w:tr>
      <w:tr w:rsidR="00965AF4" w:rsidRPr="00965AF4" w14:paraId="49C8318F" w14:textId="77777777" w:rsidTr="00965AF4">
        <w:tc>
          <w:tcPr>
            <w:tcW w:w="3256" w:type="dxa"/>
          </w:tcPr>
          <w:p w14:paraId="2187DCB7" w14:textId="77777777" w:rsidR="00965AF4" w:rsidRPr="00965AF4" w:rsidRDefault="00965AF4" w:rsidP="00965AF4">
            <w:pPr>
              <w:spacing w:before="0" w:after="0"/>
              <w:rPr>
                <w:rFonts w:eastAsia="Calibri" w:cs="Arial"/>
                <w:bCs/>
                <w:sz w:val="16"/>
                <w:szCs w:val="16"/>
                <w:u w:val="single"/>
              </w:rPr>
            </w:pPr>
            <w:r w:rsidRPr="00965AF4">
              <w:rPr>
                <w:rFonts w:eastAsia="Calibri" w:cs="Arial"/>
                <w:bCs/>
                <w:sz w:val="16"/>
                <w:szCs w:val="16"/>
                <w:u w:val="single"/>
              </w:rPr>
              <w:t>IF using SABA-only inhaler:</w:t>
            </w:r>
          </w:p>
          <w:p w14:paraId="742B2474" w14:textId="77777777" w:rsidR="00965AF4" w:rsidRPr="00965AF4" w:rsidRDefault="00965AF4" w:rsidP="00965AF4">
            <w:pPr>
              <w:spacing w:before="0" w:after="0"/>
              <w:rPr>
                <w:rFonts w:eastAsia="Calibri" w:cs="Arial"/>
                <w:bCs/>
                <w:sz w:val="16"/>
                <w:szCs w:val="16"/>
              </w:rPr>
            </w:pPr>
            <w:r w:rsidRPr="00965AF4">
              <w:rPr>
                <w:rFonts w:eastAsia="Calibri" w:cs="Arial"/>
                <w:bCs/>
                <w:sz w:val="16"/>
                <w:szCs w:val="16"/>
              </w:rPr>
              <w:t>SABA-only reliever use &gt; twice/week for symptoms*</w:t>
            </w:r>
          </w:p>
        </w:tc>
        <w:tc>
          <w:tcPr>
            <w:tcW w:w="1704" w:type="dxa"/>
          </w:tcPr>
          <w:p w14:paraId="36227D63" w14:textId="77777777" w:rsidR="00965AF4" w:rsidRPr="00965AF4" w:rsidRDefault="00965AF4" w:rsidP="00965AF4">
            <w:pPr>
              <w:spacing w:before="0" w:after="0"/>
              <w:rPr>
                <w:rFonts w:eastAsia="Calibri" w:cs="Arial"/>
                <w:bCs/>
                <w:sz w:val="16"/>
                <w:szCs w:val="16"/>
              </w:rPr>
            </w:pPr>
          </w:p>
        </w:tc>
        <w:tc>
          <w:tcPr>
            <w:tcW w:w="1719" w:type="dxa"/>
          </w:tcPr>
          <w:p w14:paraId="6431138F" w14:textId="77777777" w:rsidR="00965AF4" w:rsidRPr="00965AF4" w:rsidRDefault="00965AF4" w:rsidP="00965AF4">
            <w:pPr>
              <w:spacing w:before="0" w:after="0"/>
              <w:rPr>
                <w:rFonts w:eastAsia="Calibri" w:cs="Arial"/>
                <w:bCs/>
                <w:sz w:val="16"/>
                <w:szCs w:val="16"/>
              </w:rPr>
            </w:pPr>
          </w:p>
        </w:tc>
      </w:tr>
      <w:tr w:rsidR="00965AF4" w:rsidRPr="00965AF4" w14:paraId="2E298D0D" w14:textId="77777777" w:rsidTr="00965AF4">
        <w:tc>
          <w:tcPr>
            <w:tcW w:w="3256" w:type="dxa"/>
          </w:tcPr>
          <w:p w14:paraId="20222846" w14:textId="77777777" w:rsidR="00965AF4" w:rsidRPr="00965AF4" w:rsidRDefault="00965AF4" w:rsidP="00965AF4">
            <w:pPr>
              <w:spacing w:before="0" w:after="0"/>
              <w:jc w:val="center"/>
              <w:rPr>
                <w:rFonts w:eastAsia="Calibri" w:cs="Arial"/>
                <w:b/>
                <w:sz w:val="16"/>
                <w:szCs w:val="16"/>
              </w:rPr>
            </w:pPr>
            <w:r w:rsidRPr="00965AF4">
              <w:rPr>
                <w:rFonts w:eastAsia="Calibri" w:cs="Arial"/>
                <w:b/>
                <w:sz w:val="16"/>
                <w:szCs w:val="16"/>
              </w:rPr>
              <w:t>Total points</w:t>
            </w:r>
          </w:p>
        </w:tc>
        <w:tc>
          <w:tcPr>
            <w:tcW w:w="3423" w:type="dxa"/>
            <w:gridSpan w:val="2"/>
          </w:tcPr>
          <w:p w14:paraId="596FB96E" w14:textId="77777777" w:rsidR="00965AF4" w:rsidRPr="00965AF4" w:rsidRDefault="00965AF4" w:rsidP="00965AF4">
            <w:pPr>
              <w:spacing w:before="0" w:after="0"/>
              <w:jc w:val="center"/>
              <w:rPr>
                <w:rFonts w:eastAsia="Calibri" w:cs="Arial"/>
                <w:b/>
                <w:sz w:val="16"/>
                <w:szCs w:val="16"/>
              </w:rPr>
            </w:pPr>
            <w:r w:rsidRPr="00965AF4">
              <w:rPr>
                <w:rFonts w:eastAsia="Calibri" w:cs="Arial"/>
                <w:b/>
                <w:sz w:val="16"/>
                <w:szCs w:val="16"/>
              </w:rPr>
              <w:t>Control</w:t>
            </w:r>
          </w:p>
        </w:tc>
      </w:tr>
      <w:tr w:rsidR="00965AF4" w:rsidRPr="00965AF4" w14:paraId="17557FB1" w14:textId="77777777" w:rsidTr="00965AF4">
        <w:tc>
          <w:tcPr>
            <w:tcW w:w="3256" w:type="dxa"/>
            <w:shd w:val="clear" w:color="auto" w:fill="B2D3AB"/>
          </w:tcPr>
          <w:p w14:paraId="0B14E845" w14:textId="77777777" w:rsidR="00965AF4" w:rsidRPr="00965AF4" w:rsidRDefault="00965AF4" w:rsidP="00965AF4">
            <w:pPr>
              <w:spacing w:before="0" w:after="0"/>
              <w:ind w:left="284" w:hanging="284"/>
              <w:jc w:val="center"/>
              <w:rPr>
                <w:rFonts w:eastAsia="Calibri" w:cs="Arial"/>
                <w:bCs/>
                <w:sz w:val="16"/>
                <w:szCs w:val="16"/>
              </w:rPr>
            </w:pPr>
            <w:r w:rsidRPr="00965AF4">
              <w:rPr>
                <w:rFonts w:eastAsia="Calibri" w:cs="Arial"/>
                <w:bCs/>
                <w:sz w:val="16"/>
                <w:szCs w:val="16"/>
              </w:rPr>
              <w:t>0 points</w:t>
            </w:r>
          </w:p>
        </w:tc>
        <w:tc>
          <w:tcPr>
            <w:tcW w:w="3423" w:type="dxa"/>
            <w:gridSpan w:val="2"/>
            <w:shd w:val="clear" w:color="auto" w:fill="B2D3AB"/>
          </w:tcPr>
          <w:p w14:paraId="3C1F498D" w14:textId="77777777" w:rsidR="00965AF4" w:rsidRPr="00965AF4" w:rsidRDefault="00965AF4" w:rsidP="00965AF4">
            <w:pPr>
              <w:spacing w:before="0" w:after="0"/>
              <w:ind w:left="284" w:hanging="284"/>
              <w:jc w:val="center"/>
              <w:rPr>
                <w:rFonts w:eastAsia="Calibri" w:cs="Arial"/>
                <w:bCs/>
                <w:sz w:val="16"/>
                <w:szCs w:val="16"/>
              </w:rPr>
            </w:pPr>
            <w:r w:rsidRPr="00965AF4">
              <w:rPr>
                <w:rFonts w:eastAsia="Calibri" w:cs="Arial"/>
                <w:bCs/>
                <w:sz w:val="16"/>
                <w:szCs w:val="16"/>
              </w:rPr>
              <w:t>Well controlled</w:t>
            </w:r>
          </w:p>
        </w:tc>
      </w:tr>
      <w:tr w:rsidR="00965AF4" w:rsidRPr="00965AF4" w14:paraId="5397AAE6" w14:textId="77777777" w:rsidTr="00965AF4">
        <w:tc>
          <w:tcPr>
            <w:tcW w:w="3256" w:type="dxa"/>
            <w:shd w:val="clear" w:color="auto" w:fill="FFFF79"/>
          </w:tcPr>
          <w:p w14:paraId="46105822" w14:textId="77777777" w:rsidR="00965AF4" w:rsidRPr="00965AF4" w:rsidRDefault="00965AF4" w:rsidP="00965AF4">
            <w:pPr>
              <w:spacing w:before="0" w:after="0"/>
              <w:jc w:val="center"/>
              <w:rPr>
                <w:rFonts w:eastAsia="Calibri" w:cs="Arial"/>
                <w:bCs/>
                <w:sz w:val="16"/>
                <w:szCs w:val="16"/>
              </w:rPr>
            </w:pPr>
            <w:r w:rsidRPr="00965AF4">
              <w:rPr>
                <w:rFonts w:eastAsia="Calibri" w:cs="Arial"/>
                <w:bCs/>
                <w:sz w:val="16"/>
                <w:szCs w:val="16"/>
              </w:rPr>
              <w:t>1–2 points</w:t>
            </w:r>
          </w:p>
        </w:tc>
        <w:tc>
          <w:tcPr>
            <w:tcW w:w="3423" w:type="dxa"/>
            <w:gridSpan w:val="2"/>
            <w:shd w:val="clear" w:color="auto" w:fill="FFFF79"/>
          </w:tcPr>
          <w:p w14:paraId="7C11D7FB" w14:textId="77777777" w:rsidR="00965AF4" w:rsidRPr="00965AF4" w:rsidRDefault="00965AF4" w:rsidP="00965AF4">
            <w:pPr>
              <w:spacing w:before="0" w:after="0"/>
              <w:jc w:val="center"/>
              <w:rPr>
                <w:rFonts w:eastAsia="Calibri" w:cs="Arial"/>
                <w:bCs/>
                <w:sz w:val="16"/>
                <w:szCs w:val="16"/>
              </w:rPr>
            </w:pPr>
            <w:r w:rsidRPr="00965AF4">
              <w:rPr>
                <w:rFonts w:eastAsia="Calibri" w:cs="Arial"/>
                <w:bCs/>
                <w:sz w:val="16"/>
                <w:szCs w:val="16"/>
              </w:rPr>
              <w:t>Partially controlled</w:t>
            </w:r>
          </w:p>
        </w:tc>
      </w:tr>
      <w:tr w:rsidR="00965AF4" w:rsidRPr="00965AF4" w14:paraId="3A683314" w14:textId="77777777" w:rsidTr="00965AF4">
        <w:tc>
          <w:tcPr>
            <w:tcW w:w="3256" w:type="dxa"/>
            <w:shd w:val="clear" w:color="auto" w:fill="EA7676"/>
          </w:tcPr>
          <w:p w14:paraId="7C8416FD" w14:textId="77777777" w:rsidR="00965AF4" w:rsidRPr="00965AF4" w:rsidRDefault="00965AF4" w:rsidP="00965AF4">
            <w:pPr>
              <w:spacing w:before="0" w:after="0"/>
              <w:jc w:val="center"/>
              <w:rPr>
                <w:rFonts w:eastAsia="Calibri" w:cs="Arial"/>
                <w:bCs/>
                <w:sz w:val="16"/>
                <w:szCs w:val="16"/>
              </w:rPr>
            </w:pPr>
            <w:r w:rsidRPr="00965AF4">
              <w:rPr>
                <w:rFonts w:eastAsia="Calibri" w:cs="Arial"/>
                <w:bCs/>
                <w:sz w:val="16"/>
                <w:szCs w:val="16"/>
              </w:rPr>
              <w:t>3–4 points</w:t>
            </w:r>
          </w:p>
        </w:tc>
        <w:tc>
          <w:tcPr>
            <w:tcW w:w="3423" w:type="dxa"/>
            <w:gridSpan w:val="2"/>
            <w:shd w:val="clear" w:color="auto" w:fill="EA7676"/>
          </w:tcPr>
          <w:p w14:paraId="7272D527" w14:textId="77777777" w:rsidR="00965AF4" w:rsidRPr="00965AF4" w:rsidRDefault="00965AF4" w:rsidP="00965AF4">
            <w:pPr>
              <w:spacing w:before="0" w:after="0"/>
              <w:jc w:val="center"/>
              <w:rPr>
                <w:rFonts w:eastAsia="Calibri" w:cs="Arial"/>
                <w:bCs/>
                <w:sz w:val="16"/>
                <w:szCs w:val="16"/>
              </w:rPr>
            </w:pPr>
            <w:r w:rsidRPr="00965AF4">
              <w:rPr>
                <w:rFonts w:eastAsia="Calibri" w:cs="Arial"/>
                <w:bCs/>
                <w:sz w:val="16"/>
                <w:szCs w:val="16"/>
              </w:rPr>
              <w:t>Uncontrolled</w:t>
            </w:r>
          </w:p>
        </w:tc>
      </w:tr>
      <w:tr w:rsidR="00965AF4" w:rsidRPr="00965AF4" w14:paraId="1DCDDC85" w14:textId="77777777" w:rsidTr="00965AF4">
        <w:tc>
          <w:tcPr>
            <w:tcW w:w="6679" w:type="dxa"/>
            <w:gridSpan w:val="3"/>
          </w:tcPr>
          <w:p w14:paraId="4A7C4E1F" w14:textId="77777777" w:rsidR="00965AF4" w:rsidRPr="00965AF4" w:rsidRDefault="00965AF4" w:rsidP="00965AF4">
            <w:pPr>
              <w:spacing w:before="0" w:after="0"/>
              <w:rPr>
                <w:rFonts w:eastAsia="Calibri" w:cs="Arial"/>
                <w:bCs/>
                <w:sz w:val="16"/>
                <w:szCs w:val="16"/>
              </w:rPr>
            </w:pPr>
            <w:r w:rsidRPr="00965AF4">
              <w:rPr>
                <w:rFonts w:eastAsia="Calibri" w:cs="Arial"/>
                <w:bCs/>
                <w:sz w:val="16"/>
                <w:szCs w:val="16"/>
              </w:rPr>
              <w:t>*Only applicable if patient is using an inhaler containing short-acting β</w:t>
            </w:r>
            <w:r w:rsidRPr="00965AF4">
              <w:rPr>
                <w:rFonts w:eastAsia="Calibri" w:cs="Arial"/>
                <w:bCs/>
                <w:sz w:val="16"/>
                <w:szCs w:val="16"/>
                <w:vertAlign w:val="subscript"/>
              </w:rPr>
              <w:t>2</w:t>
            </w:r>
            <w:r w:rsidRPr="00965AF4">
              <w:rPr>
                <w:rFonts w:eastAsia="Calibri" w:cs="Arial"/>
                <w:bCs/>
                <w:sz w:val="16"/>
                <w:szCs w:val="16"/>
              </w:rPr>
              <w:t>-agonist only, i.e. not a corticosteroid containing inhaler (e.g. salbutamol only inhaler).</w:t>
            </w:r>
          </w:p>
        </w:tc>
      </w:tr>
    </w:tbl>
    <w:p w14:paraId="7D91AB4F" w14:textId="77777777" w:rsidR="00965AF4" w:rsidRPr="0028353C" w:rsidRDefault="00965AF4" w:rsidP="00965AF4">
      <w:pPr>
        <w:spacing w:line="276" w:lineRule="auto"/>
        <w:rPr>
          <w:rFonts w:eastAsia="Calibri" w:cs="Arial"/>
          <w:bCs/>
        </w:rPr>
      </w:pPr>
    </w:p>
    <w:p w14:paraId="58660376" w14:textId="77777777" w:rsidR="00965AF4" w:rsidRPr="0025440A" w:rsidRDefault="00965AF4" w:rsidP="00965AF4">
      <w:pPr>
        <w:pStyle w:val="Paragraphbulletlist-level1"/>
      </w:pPr>
      <w:r w:rsidRPr="0025440A">
        <w:t>Consider whether level of treatment needs to be adjusted:</w:t>
      </w:r>
    </w:p>
    <w:p w14:paraId="5C9FB92E" w14:textId="77777777" w:rsidR="00965AF4" w:rsidRPr="0025440A" w:rsidRDefault="00965AF4" w:rsidP="00643A42">
      <w:pPr>
        <w:pStyle w:val="Paragraphbulletlist-level1"/>
        <w:numPr>
          <w:ilvl w:val="1"/>
          <w:numId w:val="45"/>
        </w:numPr>
      </w:pPr>
      <w:r w:rsidRPr="0025440A">
        <w:t>If patient is well-controlled: STEP DOWN treatment.</w:t>
      </w:r>
    </w:p>
    <w:p w14:paraId="76900874" w14:textId="77777777" w:rsidR="00965AF4" w:rsidRPr="0025440A" w:rsidRDefault="00965AF4" w:rsidP="00643A42">
      <w:pPr>
        <w:pStyle w:val="Paragraphbulletlist-level1"/>
        <w:numPr>
          <w:ilvl w:val="1"/>
          <w:numId w:val="45"/>
        </w:numPr>
      </w:pPr>
      <w:r w:rsidRPr="0025440A">
        <w:t>If patient is partially controlled or uncontrolled: STEP UP treatment.</w:t>
      </w:r>
    </w:p>
    <w:p w14:paraId="0EA135D1" w14:textId="77777777" w:rsidR="00965AF4" w:rsidRPr="0028353C" w:rsidRDefault="00965AF4" w:rsidP="00965AF4">
      <w:pPr>
        <w:pStyle w:val="Paragraphtext"/>
        <w:rPr>
          <w:lang w:val="en-ZA"/>
        </w:rPr>
      </w:pPr>
    </w:p>
    <w:p w14:paraId="599A4726" w14:textId="77777777" w:rsidR="00965AF4" w:rsidRPr="0025440A" w:rsidRDefault="00965AF4" w:rsidP="00965AF4">
      <w:pPr>
        <w:pStyle w:val="Paragraphbulletlist-level1"/>
      </w:pPr>
      <w:r w:rsidRPr="0025440A">
        <w:t>Complete the following assessment before initiating change of therapy:</w:t>
      </w:r>
    </w:p>
    <w:tbl>
      <w:tblPr>
        <w:tblStyle w:val="TableGrid"/>
        <w:tblW w:w="0" w:type="auto"/>
        <w:tblLook w:val="04A0" w:firstRow="1" w:lastRow="0" w:firstColumn="1" w:lastColumn="0" w:noHBand="0" w:noVBand="1"/>
      </w:tblPr>
      <w:tblGrid>
        <w:gridCol w:w="3340"/>
        <w:gridCol w:w="3339"/>
      </w:tblGrid>
      <w:tr w:rsidR="00965AF4" w:rsidRPr="00965AF4" w14:paraId="191135A4" w14:textId="77777777" w:rsidTr="0088623D">
        <w:tc>
          <w:tcPr>
            <w:tcW w:w="3387" w:type="dxa"/>
            <w:shd w:val="clear" w:color="auto" w:fill="D9D9D9" w:themeFill="background1" w:themeFillShade="D9"/>
          </w:tcPr>
          <w:p w14:paraId="0EA86DCD" w14:textId="77777777" w:rsidR="00965AF4" w:rsidRPr="00965AF4" w:rsidRDefault="00965AF4" w:rsidP="0088623D">
            <w:pPr>
              <w:pStyle w:val="Paragraphtext"/>
              <w:jc w:val="center"/>
              <w:rPr>
                <w:b/>
                <w:bCs/>
                <w:sz w:val="16"/>
                <w:szCs w:val="16"/>
                <w:lang w:val="en-ZA"/>
              </w:rPr>
            </w:pPr>
            <w:r w:rsidRPr="00965AF4">
              <w:rPr>
                <w:b/>
                <w:bCs/>
                <w:sz w:val="16"/>
                <w:szCs w:val="16"/>
                <w:lang w:val="en-ZA"/>
              </w:rPr>
              <w:t>Before STEPPING DOWN treatment</w:t>
            </w:r>
          </w:p>
        </w:tc>
        <w:tc>
          <w:tcPr>
            <w:tcW w:w="3387" w:type="dxa"/>
            <w:shd w:val="clear" w:color="auto" w:fill="D9D9D9" w:themeFill="background1" w:themeFillShade="D9"/>
          </w:tcPr>
          <w:p w14:paraId="6E8901A6" w14:textId="77777777" w:rsidR="00965AF4" w:rsidRPr="00965AF4" w:rsidRDefault="00965AF4" w:rsidP="0088623D">
            <w:pPr>
              <w:pStyle w:val="Paragraphtext"/>
              <w:jc w:val="center"/>
              <w:rPr>
                <w:b/>
                <w:bCs/>
                <w:sz w:val="16"/>
                <w:szCs w:val="16"/>
                <w:lang w:val="en-ZA"/>
              </w:rPr>
            </w:pPr>
            <w:r w:rsidRPr="00965AF4">
              <w:rPr>
                <w:b/>
                <w:bCs/>
                <w:sz w:val="16"/>
                <w:szCs w:val="16"/>
                <w:lang w:val="en-ZA"/>
              </w:rPr>
              <w:t>Before STEPPING UP treatment</w:t>
            </w:r>
          </w:p>
        </w:tc>
      </w:tr>
      <w:tr w:rsidR="00965AF4" w:rsidRPr="00965AF4" w14:paraId="2407A291" w14:textId="77777777" w:rsidTr="0088623D">
        <w:tc>
          <w:tcPr>
            <w:tcW w:w="3387" w:type="dxa"/>
          </w:tcPr>
          <w:p w14:paraId="4443A3A1" w14:textId="77777777" w:rsidR="00965AF4" w:rsidRPr="00965AF4" w:rsidRDefault="00965AF4" w:rsidP="00643A42">
            <w:pPr>
              <w:pStyle w:val="Paragraphtext"/>
              <w:numPr>
                <w:ilvl w:val="0"/>
                <w:numId w:val="54"/>
              </w:numPr>
              <w:rPr>
                <w:sz w:val="16"/>
                <w:szCs w:val="16"/>
                <w:lang w:val="en-ZA"/>
              </w:rPr>
            </w:pPr>
            <w:r w:rsidRPr="00965AF4">
              <w:rPr>
                <w:sz w:val="16"/>
                <w:szCs w:val="16"/>
                <w:lang w:val="en-ZA"/>
              </w:rPr>
              <w:t>Ensure that control has been good for at least 2–3 months.</w:t>
            </w:r>
          </w:p>
          <w:p w14:paraId="71E9232A" w14:textId="77777777" w:rsidR="00965AF4" w:rsidRPr="00965AF4" w:rsidRDefault="00965AF4" w:rsidP="00643A42">
            <w:pPr>
              <w:pStyle w:val="Paragraphtext"/>
              <w:numPr>
                <w:ilvl w:val="0"/>
                <w:numId w:val="54"/>
              </w:numPr>
              <w:rPr>
                <w:sz w:val="16"/>
                <w:szCs w:val="16"/>
                <w:lang w:val="en-ZA"/>
              </w:rPr>
            </w:pPr>
            <w:r w:rsidRPr="00965AF4">
              <w:rPr>
                <w:sz w:val="16"/>
                <w:szCs w:val="16"/>
                <w:lang w:val="en-ZA"/>
              </w:rPr>
              <w:t>Ensure that there have been no exacerbations in the past year.</w:t>
            </w:r>
          </w:p>
          <w:p w14:paraId="17F6EDA2" w14:textId="77777777" w:rsidR="00965AF4" w:rsidRPr="00965AF4" w:rsidRDefault="00965AF4" w:rsidP="00643A42">
            <w:pPr>
              <w:pStyle w:val="Paragraphtext"/>
              <w:numPr>
                <w:ilvl w:val="0"/>
                <w:numId w:val="54"/>
              </w:numPr>
              <w:rPr>
                <w:sz w:val="16"/>
                <w:szCs w:val="16"/>
                <w:lang w:val="en-ZA"/>
              </w:rPr>
            </w:pPr>
            <w:r w:rsidRPr="00965AF4">
              <w:rPr>
                <w:sz w:val="16"/>
                <w:szCs w:val="16"/>
                <w:lang w:val="en-ZA"/>
              </w:rPr>
              <w:t>Ensure that the patient does not have 2 or more risk factors for exacerbations (see “Assessment of risk factors” above).</w:t>
            </w:r>
          </w:p>
          <w:p w14:paraId="77071E90" w14:textId="77777777" w:rsidR="00965AF4" w:rsidRPr="00965AF4" w:rsidRDefault="00965AF4" w:rsidP="00643A42">
            <w:pPr>
              <w:pStyle w:val="Paragraphtext"/>
              <w:numPr>
                <w:ilvl w:val="0"/>
                <w:numId w:val="54"/>
              </w:numPr>
              <w:rPr>
                <w:sz w:val="16"/>
                <w:szCs w:val="16"/>
                <w:lang w:val="en-ZA"/>
              </w:rPr>
            </w:pPr>
            <w:r w:rsidRPr="00965AF4">
              <w:rPr>
                <w:sz w:val="16"/>
                <w:szCs w:val="16"/>
                <w:lang w:val="en-ZA"/>
              </w:rPr>
              <w:t>Do not step down while pregnant or travelling.</w:t>
            </w:r>
          </w:p>
        </w:tc>
        <w:tc>
          <w:tcPr>
            <w:tcW w:w="3387" w:type="dxa"/>
          </w:tcPr>
          <w:p w14:paraId="672C7BC9" w14:textId="77777777" w:rsidR="00965AF4" w:rsidRPr="00965AF4" w:rsidRDefault="00965AF4" w:rsidP="00643A42">
            <w:pPr>
              <w:pStyle w:val="Paragraphtext"/>
              <w:numPr>
                <w:ilvl w:val="0"/>
                <w:numId w:val="54"/>
              </w:numPr>
              <w:rPr>
                <w:sz w:val="16"/>
                <w:szCs w:val="16"/>
                <w:lang w:val="en-ZA"/>
              </w:rPr>
            </w:pPr>
            <w:r w:rsidRPr="00965AF4">
              <w:rPr>
                <w:sz w:val="16"/>
                <w:szCs w:val="16"/>
                <w:lang w:val="en-ZA"/>
              </w:rPr>
              <w:t>Ensure that medication adherence is good.</w:t>
            </w:r>
          </w:p>
          <w:p w14:paraId="3095C96D" w14:textId="77777777" w:rsidR="00965AF4" w:rsidRPr="00965AF4" w:rsidRDefault="00965AF4" w:rsidP="00643A42">
            <w:pPr>
              <w:pStyle w:val="Paragraphtext"/>
              <w:numPr>
                <w:ilvl w:val="0"/>
                <w:numId w:val="54"/>
              </w:numPr>
              <w:rPr>
                <w:sz w:val="16"/>
                <w:szCs w:val="16"/>
                <w:lang w:val="en-ZA"/>
              </w:rPr>
            </w:pPr>
            <w:r w:rsidRPr="00965AF4">
              <w:rPr>
                <w:sz w:val="16"/>
                <w:szCs w:val="16"/>
                <w:lang w:val="en-ZA"/>
              </w:rPr>
              <w:t>Ensure that inhaler technique is correct.</w:t>
            </w:r>
          </w:p>
          <w:p w14:paraId="7D5D3AA7" w14:textId="77777777" w:rsidR="00965AF4" w:rsidRPr="00965AF4" w:rsidRDefault="00965AF4" w:rsidP="00643A42">
            <w:pPr>
              <w:pStyle w:val="Paragraphtext"/>
              <w:numPr>
                <w:ilvl w:val="0"/>
                <w:numId w:val="54"/>
              </w:numPr>
              <w:rPr>
                <w:sz w:val="16"/>
                <w:szCs w:val="16"/>
                <w:lang w:val="en-ZA"/>
              </w:rPr>
            </w:pPr>
            <w:r w:rsidRPr="00965AF4">
              <w:rPr>
                <w:sz w:val="16"/>
                <w:szCs w:val="16"/>
                <w:lang w:val="en-ZA"/>
              </w:rPr>
              <w:t>Ensure that all exposures have been minimised and modifiable risk factors addressed.</w:t>
            </w:r>
          </w:p>
          <w:p w14:paraId="7CA0139F" w14:textId="77777777" w:rsidR="00965AF4" w:rsidRPr="00965AF4" w:rsidRDefault="00965AF4" w:rsidP="00643A42">
            <w:pPr>
              <w:pStyle w:val="Paragraphtext"/>
              <w:numPr>
                <w:ilvl w:val="0"/>
                <w:numId w:val="54"/>
              </w:numPr>
              <w:rPr>
                <w:sz w:val="16"/>
                <w:szCs w:val="16"/>
                <w:lang w:val="en-ZA"/>
              </w:rPr>
            </w:pPr>
            <w:r w:rsidRPr="00965AF4">
              <w:rPr>
                <w:sz w:val="16"/>
                <w:szCs w:val="16"/>
                <w:lang w:val="en-ZA"/>
              </w:rPr>
              <w:t>Ensure that co-morbidities are controlled and/or are not interfering with asthma control.</w:t>
            </w:r>
          </w:p>
          <w:p w14:paraId="241DBDD0" w14:textId="77777777" w:rsidR="00965AF4" w:rsidRPr="00965AF4" w:rsidRDefault="00965AF4" w:rsidP="00643A42">
            <w:pPr>
              <w:pStyle w:val="Paragraphtext"/>
              <w:numPr>
                <w:ilvl w:val="0"/>
                <w:numId w:val="54"/>
              </w:numPr>
              <w:rPr>
                <w:sz w:val="16"/>
                <w:szCs w:val="16"/>
                <w:lang w:val="en-ZA"/>
              </w:rPr>
            </w:pPr>
            <w:r w:rsidRPr="00965AF4">
              <w:rPr>
                <w:sz w:val="16"/>
                <w:szCs w:val="16"/>
                <w:lang w:val="en-ZA"/>
              </w:rPr>
              <w:t>Ensure that there is no inappropriate medication use (e.g. β-blockers or HIV protease inhibitors).</w:t>
            </w:r>
          </w:p>
        </w:tc>
      </w:tr>
    </w:tbl>
    <w:p w14:paraId="53F44B86" w14:textId="77777777" w:rsidR="00965AF4" w:rsidRPr="0028353C" w:rsidRDefault="00965AF4" w:rsidP="00965AF4">
      <w:pPr>
        <w:rPr>
          <w:rFonts w:eastAsia="Calibri" w:cs="Arial"/>
          <w:b/>
        </w:rPr>
      </w:pPr>
    </w:p>
    <w:p w14:paraId="41BF1B1F" w14:textId="77777777" w:rsidR="00965AF4" w:rsidRDefault="00965AF4" w:rsidP="00C6733F">
      <w:pPr>
        <w:spacing w:before="0" w:after="0"/>
        <w:rPr>
          <w:rFonts w:cs="Arial"/>
          <w:b/>
          <w:bCs/>
          <w:u w:val="single"/>
        </w:rPr>
      </w:pPr>
    </w:p>
    <w:p w14:paraId="19271EC9" w14:textId="77777777" w:rsidR="00A12466" w:rsidRDefault="00A12466" w:rsidP="00C6733F">
      <w:pPr>
        <w:spacing w:before="0" w:after="0"/>
        <w:rPr>
          <w:rFonts w:cs="Arial"/>
          <w:b/>
          <w:bCs/>
          <w:u w:val="single"/>
        </w:rPr>
      </w:pPr>
    </w:p>
    <w:p w14:paraId="539BBDDE" w14:textId="77777777" w:rsidR="005064FC" w:rsidRDefault="005064FC" w:rsidP="005064FC"/>
    <w:p w14:paraId="18CFCBB0" w14:textId="77777777" w:rsidR="005064FC" w:rsidRDefault="005064FC" w:rsidP="005064FC"/>
    <w:p w14:paraId="76C5D0D6" w14:textId="77777777" w:rsidR="005064FC" w:rsidRDefault="005064FC" w:rsidP="005064FC"/>
    <w:p w14:paraId="49C49E36" w14:textId="77777777" w:rsidR="005064FC" w:rsidRDefault="005064FC" w:rsidP="005064FC"/>
    <w:p w14:paraId="16F6518A" w14:textId="77777777" w:rsidR="005064FC" w:rsidRDefault="005064FC" w:rsidP="005064FC"/>
    <w:tbl>
      <w:tblPr>
        <w:tblStyle w:val="TableGrid"/>
        <w:tblW w:w="0" w:type="auto"/>
        <w:tblLook w:val="04A0" w:firstRow="1" w:lastRow="0" w:firstColumn="1" w:lastColumn="0" w:noHBand="0" w:noVBand="1"/>
      </w:tblPr>
      <w:tblGrid>
        <w:gridCol w:w="6679"/>
      </w:tblGrid>
      <w:tr w:rsidR="00AA19D1" w14:paraId="11565AB4" w14:textId="77777777" w:rsidTr="00AA19D1">
        <w:tc>
          <w:tcPr>
            <w:tcW w:w="6679" w:type="dxa"/>
          </w:tcPr>
          <w:p w14:paraId="3F4E2CE6" w14:textId="041023D5" w:rsidR="00AA19D1" w:rsidRDefault="000B1B6F" w:rsidP="00AA19D1">
            <w:pPr>
              <w:tabs>
                <w:tab w:val="left" w:pos="510"/>
              </w:tabs>
              <w:jc w:val="center"/>
            </w:pPr>
            <w:r w:rsidRPr="000B1B6F">
              <w:rPr>
                <w:noProof/>
                <w:lang w:val="en-ZA" w:eastAsia="en-ZA"/>
              </w:rPr>
              <w:lastRenderedPageBreak/>
              <w:drawing>
                <wp:inline distT="0" distB="0" distL="0" distR="0" wp14:anchorId="4889E72A" wp14:editId="76748055">
                  <wp:extent cx="4128633" cy="5981700"/>
                  <wp:effectExtent l="0" t="0" r="571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132217" cy="5986893"/>
                          </a:xfrm>
                          <a:prstGeom prst="rect">
                            <a:avLst/>
                          </a:prstGeom>
                          <a:noFill/>
                          <a:ln>
                            <a:noFill/>
                          </a:ln>
                        </pic:spPr>
                      </pic:pic>
                    </a:graphicData>
                  </a:graphic>
                </wp:inline>
              </w:drawing>
            </w:r>
          </w:p>
          <w:p w14:paraId="53021116" w14:textId="69B20BA6" w:rsidR="00AA19D1" w:rsidRDefault="00AA19D1" w:rsidP="00AA19D1">
            <w:r>
              <w:rPr>
                <w:sz w:val="16"/>
                <w:szCs w:val="16"/>
              </w:rPr>
              <w:t>Figure 17.3</w:t>
            </w:r>
            <w:r w:rsidRPr="005064FC">
              <w:rPr>
                <w:sz w:val="16"/>
                <w:szCs w:val="16"/>
              </w:rPr>
              <w:t xml:space="preserve"> </w:t>
            </w:r>
            <w:r>
              <w:rPr>
                <w:sz w:val="16"/>
                <w:szCs w:val="16"/>
              </w:rPr>
              <w:t>Management of c</w:t>
            </w:r>
            <w:r w:rsidRPr="005064FC">
              <w:rPr>
                <w:sz w:val="16"/>
                <w:szCs w:val="16"/>
              </w:rPr>
              <w:t xml:space="preserve">hronic asthma treatment for adults and adolescents </w:t>
            </w:r>
            <w:r w:rsidRPr="005064FC">
              <w:rPr>
                <w:rFonts w:cs="Arial"/>
                <w:sz w:val="16"/>
                <w:szCs w:val="16"/>
              </w:rPr>
              <w:t>≥</w:t>
            </w:r>
            <w:r w:rsidRPr="005064FC">
              <w:rPr>
                <w:sz w:val="16"/>
                <w:szCs w:val="16"/>
              </w:rPr>
              <w:t xml:space="preserve"> 12 years</w:t>
            </w:r>
          </w:p>
        </w:tc>
      </w:tr>
    </w:tbl>
    <w:p w14:paraId="61550D8A" w14:textId="73A0531A" w:rsidR="00965AF4" w:rsidRPr="00965AF4" w:rsidRDefault="00965AF4" w:rsidP="00965AF4">
      <w:pPr>
        <w:pStyle w:val="BulletDirectionsInstructions"/>
        <w:numPr>
          <w:ilvl w:val="0"/>
          <w:numId w:val="0"/>
        </w:numPr>
        <w:rPr>
          <w:rFonts w:cs="Arial"/>
          <w:b/>
          <w:bCs/>
          <w:iCs/>
          <w:caps/>
        </w:rPr>
      </w:pPr>
      <w:r>
        <w:rPr>
          <w:rFonts w:cs="Arial"/>
          <w:b/>
          <w:bCs/>
          <w:iCs/>
        </w:rPr>
        <w:lastRenderedPageBreak/>
        <w:t>Regimen for patients on HIV</w:t>
      </w:r>
      <w:r w:rsidRPr="00965AF4">
        <w:rPr>
          <w:rFonts w:cs="Arial"/>
          <w:b/>
          <w:bCs/>
          <w:iCs/>
        </w:rPr>
        <w:t xml:space="preserve"> protease inhibitors</w:t>
      </w:r>
    </w:p>
    <w:p w14:paraId="16F542A0" w14:textId="77777777" w:rsidR="00965AF4" w:rsidRPr="0028353C" w:rsidRDefault="00965AF4" w:rsidP="00965AF4">
      <w:pPr>
        <w:pStyle w:val="Paragraphtext"/>
        <w:rPr>
          <w:b/>
          <w:color w:val="000000" w:themeColor="text1"/>
          <w:lang w:val="en-ZA"/>
        </w:rPr>
      </w:pPr>
      <w:proofErr w:type="spellStart"/>
      <w:r w:rsidRPr="0028353C">
        <w:rPr>
          <w:lang w:val="en-ZA"/>
        </w:rPr>
        <w:t>Beclomethasone</w:t>
      </w:r>
      <w:proofErr w:type="spellEnd"/>
      <w:r w:rsidRPr="0028353C">
        <w:rPr>
          <w:lang w:val="en-ZA"/>
        </w:rPr>
        <w:t xml:space="preserve"> is the preferred ICS </w:t>
      </w:r>
      <w:r>
        <w:rPr>
          <w:lang w:val="en-ZA"/>
        </w:rPr>
        <w:t>due to drug-</w:t>
      </w:r>
      <w:r w:rsidRPr="0028353C">
        <w:rPr>
          <w:lang w:val="en-ZA"/>
        </w:rPr>
        <w:t>drug interactions between protease inhibitors and budesonide:</w:t>
      </w:r>
    </w:p>
    <w:tbl>
      <w:tblPr>
        <w:tblpPr w:leftFromText="180" w:rightFromText="180" w:vertAnchor="text" w:horzAnchor="margin" w:tblpXSpec="right" w:tblpY="3"/>
        <w:tblOverlap w:val="never"/>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907"/>
      </w:tblGrid>
      <w:tr w:rsidR="005528D1" w:rsidRPr="001F4BAA" w14:paraId="2DBBC0C2" w14:textId="77777777" w:rsidTr="005528D1">
        <w:tc>
          <w:tcPr>
            <w:tcW w:w="907" w:type="dxa"/>
          </w:tcPr>
          <w:p w14:paraId="6F085542" w14:textId="77777777" w:rsidR="005528D1" w:rsidRPr="002344FD" w:rsidRDefault="005528D1" w:rsidP="005528D1">
            <w:pPr>
              <w:pStyle w:val="LoEText"/>
              <w:framePr w:hSpace="0" w:wrap="auto" w:vAnchor="margin" w:hAnchor="text" w:xAlign="left" w:yAlign="inline"/>
              <w:suppressOverlap w:val="0"/>
              <w:rPr>
                <w:sz w:val="14"/>
                <w:szCs w:val="14"/>
              </w:rPr>
            </w:pPr>
            <w:proofErr w:type="spellStart"/>
            <w:r w:rsidRPr="002344FD">
              <w:rPr>
                <w:sz w:val="14"/>
                <w:szCs w:val="14"/>
              </w:rPr>
              <w:t>LoE:IVb</w:t>
            </w:r>
            <w:proofErr w:type="spellEnd"/>
            <w:r w:rsidRPr="002344FD">
              <w:rPr>
                <w:sz w:val="14"/>
                <w:szCs w:val="14"/>
                <w:vertAlign w:val="superscript"/>
              </w:rPr>
              <w:endnoteReference w:id="15"/>
            </w:r>
          </w:p>
        </w:tc>
      </w:tr>
    </w:tbl>
    <w:p w14:paraId="4D6CD4D8" w14:textId="77777777" w:rsidR="005528D1" w:rsidRPr="00965AF4" w:rsidRDefault="00965AF4" w:rsidP="00965AF4">
      <w:pPr>
        <w:pStyle w:val="Heading5"/>
        <w:rPr>
          <w:sz w:val="18"/>
          <w:lang w:val="en-ZA"/>
        </w:rPr>
      </w:pPr>
      <w:r w:rsidRPr="00965AF4">
        <w:rPr>
          <w:sz w:val="18"/>
          <w:lang w:val="en-ZA"/>
        </w:rPr>
        <w:t>STEP 1</w:t>
      </w:r>
      <w:r w:rsidR="005528D1">
        <w:rPr>
          <w:sz w:val="18"/>
          <w:lang w:val="en-ZA"/>
        </w:rPr>
        <w:t xml:space="preserve">                                                </w:t>
      </w:r>
    </w:p>
    <w:p w14:paraId="3E307EF9" w14:textId="3D529CFA" w:rsidR="00965AF4" w:rsidRPr="00965AF4" w:rsidRDefault="00965AF4" w:rsidP="00965AF4">
      <w:pPr>
        <w:spacing w:before="0" w:after="0"/>
        <w:rPr>
          <w:bCs/>
          <w:u w:val="single"/>
        </w:rPr>
      </w:pPr>
      <w:r>
        <w:rPr>
          <w:bCs/>
          <w:u w:val="single"/>
        </w:rPr>
        <w:t>R</w:t>
      </w:r>
      <w:r w:rsidRPr="00965AF4">
        <w:rPr>
          <w:bCs/>
          <w:u w:val="single"/>
        </w:rPr>
        <w:t>eliever/rescue therapy:</w:t>
      </w:r>
    </w:p>
    <w:p w14:paraId="6583ECEC" w14:textId="77777777" w:rsidR="00965AF4" w:rsidRPr="0028353C" w:rsidRDefault="00965AF4" w:rsidP="00965AF4">
      <w:pPr>
        <w:pStyle w:val="BulletTherapeuticclass"/>
        <w:ind w:left="357" w:hanging="357"/>
      </w:pPr>
      <w:r w:rsidRPr="00494075">
        <w:t>Short</w:t>
      </w:r>
      <w:r w:rsidRPr="0028353C">
        <w:t xml:space="preserve"> acting β</w:t>
      </w:r>
      <w:r w:rsidRPr="0073225C">
        <w:rPr>
          <w:vertAlign w:val="subscript"/>
        </w:rPr>
        <w:t>2</w:t>
      </w:r>
      <w:r w:rsidRPr="0028353C">
        <w:t>-agonists, e.g.:</w:t>
      </w:r>
    </w:p>
    <w:p w14:paraId="11250B1B" w14:textId="77777777" w:rsidR="00965AF4" w:rsidRPr="0028353C" w:rsidRDefault="00965AF4" w:rsidP="00643A42">
      <w:pPr>
        <w:pStyle w:val="BulletMedicine"/>
        <w:numPr>
          <w:ilvl w:val="0"/>
          <w:numId w:val="55"/>
        </w:numPr>
        <w:ind w:left="357" w:hanging="357"/>
      </w:pPr>
      <w:r w:rsidRPr="0028353C">
        <w:t>Salbutamol 100 mcg MDI</w:t>
      </w:r>
      <w:r w:rsidRPr="0025440A">
        <w:fldChar w:fldCharType="begin"/>
      </w:r>
      <w:r w:rsidRPr="0025440A">
        <w:instrText xml:space="preserve"> XE "Salbutamol, inhaler" \f "m" </w:instrText>
      </w:r>
      <w:r w:rsidRPr="0025440A">
        <w:fldChar w:fldCharType="end"/>
      </w:r>
      <w:r w:rsidRPr="0028353C">
        <w:t>, to take 200 mcg (two inhalations) as needed.</w:t>
      </w:r>
    </w:p>
    <w:p w14:paraId="5527B777" w14:textId="77777777" w:rsidR="00965AF4" w:rsidRPr="0028353C" w:rsidRDefault="00965AF4" w:rsidP="00965AF4">
      <w:pPr>
        <w:pStyle w:val="Paragraphtext"/>
        <w:rPr>
          <w:b/>
          <w:bCs/>
          <w:color w:val="000000" w:themeColor="text1"/>
          <w:lang w:val="en-ZA"/>
        </w:rPr>
      </w:pPr>
      <w:r w:rsidRPr="0028353C">
        <w:rPr>
          <w:b/>
          <w:bCs/>
          <w:color w:val="000000" w:themeColor="text1"/>
          <w:lang w:val="en-ZA"/>
        </w:rPr>
        <w:t>AND</w:t>
      </w:r>
    </w:p>
    <w:p w14:paraId="6FB633F5" w14:textId="369A6E92" w:rsidR="00965AF4" w:rsidRPr="0025440A" w:rsidRDefault="00965AF4" w:rsidP="00965AF4">
      <w:pPr>
        <w:pStyle w:val="ListParagraph"/>
        <w:numPr>
          <w:ilvl w:val="0"/>
          <w:numId w:val="9"/>
        </w:numPr>
        <w:contextualSpacing w:val="0"/>
      </w:pPr>
      <w:proofErr w:type="spellStart"/>
      <w:r w:rsidRPr="0025440A">
        <w:t>B</w:t>
      </w:r>
      <w:r w:rsidR="007F1A82">
        <w:t>eclomethasone</w:t>
      </w:r>
      <w:proofErr w:type="spellEnd"/>
      <w:r w:rsidR="007F1A82">
        <w:t>, 2</w:t>
      </w:r>
      <w:r w:rsidRPr="0025440A">
        <w:t>00 mcg MDI</w:t>
      </w:r>
      <w:r w:rsidRPr="0025440A">
        <w:fldChar w:fldCharType="begin"/>
      </w:r>
      <w:r w:rsidRPr="0025440A">
        <w:instrText xml:space="preserve"> XE "Beclomethasone, inhaler" \f "m" </w:instrText>
      </w:r>
      <w:r w:rsidRPr="0025440A">
        <w:fldChar w:fldCharType="end"/>
      </w:r>
      <w:r w:rsidR="007F1A82">
        <w:t>, to take 200 mcg (one inhalation</w:t>
      </w:r>
      <w:r w:rsidRPr="0025440A">
        <w:t xml:space="preserve">) </w:t>
      </w:r>
      <w:r w:rsidRPr="0028353C">
        <w:t>as needed</w:t>
      </w:r>
      <w:r w:rsidRPr="0025440A">
        <w:t>.</w:t>
      </w:r>
    </w:p>
    <w:p w14:paraId="3BF43524" w14:textId="77777777" w:rsidR="00965AF4" w:rsidRPr="0028353C" w:rsidRDefault="00965AF4" w:rsidP="00965AF4">
      <w:pPr>
        <w:pStyle w:val="Paragraphtext"/>
        <w:rPr>
          <w:b/>
          <w:bCs/>
          <w:lang w:val="en-ZA"/>
        </w:rPr>
      </w:pPr>
    </w:p>
    <w:p w14:paraId="22A778BA" w14:textId="77777777" w:rsidR="00965AF4" w:rsidRPr="00965AF4" w:rsidRDefault="00965AF4" w:rsidP="00965AF4">
      <w:pPr>
        <w:spacing w:before="0" w:after="0"/>
        <w:rPr>
          <w:bCs/>
          <w:u w:val="single"/>
        </w:rPr>
      </w:pPr>
      <w:r w:rsidRPr="00965AF4">
        <w:rPr>
          <w:bCs/>
          <w:u w:val="single"/>
        </w:rPr>
        <w:t>Maintenance therapy:</w:t>
      </w:r>
    </w:p>
    <w:p w14:paraId="0DCF3876" w14:textId="77777777" w:rsidR="00965AF4" w:rsidRPr="0028353C" w:rsidRDefault="00965AF4" w:rsidP="00965AF4">
      <w:pPr>
        <w:pStyle w:val="Paragraphtext"/>
        <w:rPr>
          <w:lang w:val="en-ZA"/>
        </w:rPr>
      </w:pPr>
      <w:r w:rsidRPr="0028353C">
        <w:rPr>
          <w:lang w:val="en-ZA"/>
        </w:rPr>
        <w:t>No maintenance therapy required. Continue with reliever/rescue therapy and monitor asthma control.</w:t>
      </w:r>
    </w:p>
    <w:p w14:paraId="61B5C5E1" w14:textId="77777777" w:rsidR="00965AF4" w:rsidRPr="0028353C" w:rsidRDefault="00965AF4" w:rsidP="00965AF4">
      <w:pPr>
        <w:pStyle w:val="Paragraphbulletlist-level1"/>
        <w:numPr>
          <w:ilvl w:val="0"/>
          <w:numId w:val="0"/>
        </w:numPr>
        <w:rPr>
          <w:lang w:val="en-ZA"/>
        </w:rPr>
      </w:pPr>
    </w:p>
    <w:p w14:paraId="15753FBA" w14:textId="77777777" w:rsidR="00965AF4" w:rsidRPr="00965AF4" w:rsidRDefault="00965AF4" w:rsidP="00965AF4">
      <w:pPr>
        <w:pStyle w:val="Heading5"/>
        <w:rPr>
          <w:sz w:val="18"/>
          <w:lang w:val="en-ZA"/>
        </w:rPr>
      </w:pPr>
      <w:r w:rsidRPr="00965AF4">
        <w:rPr>
          <w:sz w:val="18"/>
          <w:lang w:val="en-ZA"/>
        </w:rPr>
        <w:t xml:space="preserve">STEP 2: </w:t>
      </w:r>
    </w:p>
    <w:p w14:paraId="4E1A8721" w14:textId="61BF79F5" w:rsidR="00965AF4" w:rsidRPr="00965AF4" w:rsidRDefault="00965AF4" w:rsidP="00965AF4">
      <w:pPr>
        <w:spacing w:before="0" w:after="0"/>
        <w:rPr>
          <w:bCs/>
          <w:u w:val="single"/>
        </w:rPr>
      </w:pPr>
      <w:r>
        <w:rPr>
          <w:bCs/>
          <w:u w:val="single"/>
        </w:rPr>
        <w:t>R</w:t>
      </w:r>
      <w:r w:rsidRPr="00965AF4">
        <w:rPr>
          <w:bCs/>
          <w:u w:val="single"/>
        </w:rPr>
        <w:t>eliever/rescue therapy:</w:t>
      </w:r>
    </w:p>
    <w:p w14:paraId="6ABEDE8B" w14:textId="77777777" w:rsidR="00965AF4" w:rsidRPr="0028353C" w:rsidRDefault="00965AF4" w:rsidP="00965AF4">
      <w:pPr>
        <w:pStyle w:val="BulletTherapeuticclass"/>
        <w:ind w:left="357" w:hanging="357"/>
      </w:pPr>
      <w:r w:rsidRPr="0028353C">
        <w:t>Short acting β</w:t>
      </w:r>
      <w:r w:rsidRPr="0073225C">
        <w:rPr>
          <w:vertAlign w:val="subscript"/>
        </w:rPr>
        <w:t>2</w:t>
      </w:r>
      <w:r w:rsidRPr="0028353C">
        <w:t>-agonists, e.g.:</w:t>
      </w:r>
    </w:p>
    <w:p w14:paraId="376C675E" w14:textId="77777777" w:rsidR="00965AF4" w:rsidRPr="0028353C" w:rsidRDefault="00965AF4" w:rsidP="00643A42">
      <w:pPr>
        <w:pStyle w:val="BulletMedicine"/>
        <w:numPr>
          <w:ilvl w:val="0"/>
          <w:numId w:val="55"/>
        </w:numPr>
        <w:ind w:left="357" w:hanging="357"/>
      </w:pPr>
      <w:r w:rsidRPr="0028353C">
        <w:t>Salbutamol 100 mcg MDI</w:t>
      </w:r>
      <w:r w:rsidRPr="0025440A">
        <w:fldChar w:fldCharType="begin"/>
      </w:r>
      <w:r w:rsidRPr="0025440A">
        <w:instrText xml:space="preserve"> XE "Salbutamol, inhaler" \f "m" </w:instrText>
      </w:r>
      <w:r w:rsidRPr="0025440A">
        <w:fldChar w:fldCharType="end"/>
      </w:r>
      <w:r w:rsidRPr="0028353C">
        <w:t>, to take 200 mcg (two inhalations) as needed.</w:t>
      </w:r>
    </w:p>
    <w:p w14:paraId="4ADDE141" w14:textId="77777777" w:rsidR="00965AF4" w:rsidRDefault="00965AF4" w:rsidP="00965AF4">
      <w:pPr>
        <w:spacing w:before="0" w:after="0"/>
        <w:rPr>
          <w:bCs/>
          <w:u w:val="single"/>
        </w:rPr>
      </w:pPr>
    </w:p>
    <w:p w14:paraId="582D52A0" w14:textId="77777777" w:rsidR="00965AF4" w:rsidRPr="00965AF4" w:rsidRDefault="00965AF4" w:rsidP="00965AF4">
      <w:pPr>
        <w:spacing w:before="0" w:after="0"/>
        <w:rPr>
          <w:bCs/>
          <w:u w:val="single"/>
        </w:rPr>
      </w:pPr>
      <w:r w:rsidRPr="00965AF4">
        <w:rPr>
          <w:bCs/>
          <w:u w:val="single"/>
        </w:rPr>
        <w:t>Maintenance therapy:</w:t>
      </w:r>
    </w:p>
    <w:p w14:paraId="5DC7A4C8" w14:textId="10F3FED6" w:rsidR="00965AF4" w:rsidRPr="0025440A" w:rsidRDefault="007F1A82" w:rsidP="00643A42">
      <w:pPr>
        <w:pStyle w:val="BulletMedicine"/>
        <w:numPr>
          <w:ilvl w:val="0"/>
          <w:numId w:val="55"/>
        </w:numPr>
        <w:ind w:left="357" w:hanging="357"/>
      </w:pPr>
      <w:proofErr w:type="spellStart"/>
      <w:r>
        <w:t>Beclomethasone</w:t>
      </w:r>
      <w:proofErr w:type="spellEnd"/>
      <w:r>
        <w:t>, 2</w:t>
      </w:r>
      <w:r w:rsidR="00965AF4" w:rsidRPr="0025440A">
        <w:t>00 mcg MDI</w:t>
      </w:r>
      <w:r w:rsidR="00965AF4" w:rsidRPr="0025440A">
        <w:fldChar w:fldCharType="begin"/>
      </w:r>
      <w:r w:rsidR="00965AF4" w:rsidRPr="0025440A">
        <w:instrText xml:space="preserve"> XE "Beclomethasone, inhaler" \f "m" </w:instrText>
      </w:r>
      <w:r w:rsidR="00965AF4" w:rsidRPr="0025440A">
        <w:fldChar w:fldCharType="end"/>
      </w:r>
      <w:r>
        <w:t>, to take 200 mcg (one</w:t>
      </w:r>
      <w:r w:rsidR="00965AF4" w:rsidRPr="0025440A">
        <w:t xml:space="preserve"> inhalation), </w:t>
      </w:r>
      <w:r w:rsidR="00965AF4">
        <w:t>twice daily</w:t>
      </w:r>
      <w:r w:rsidR="00965AF4" w:rsidRPr="0025440A">
        <w:t>.</w:t>
      </w:r>
    </w:p>
    <w:p w14:paraId="4F0972A2" w14:textId="77777777" w:rsidR="00965AF4" w:rsidRPr="0025440A" w:rsidRDefault="00965AF4" w:rsidP="00965AF4">
      <w:pPr>
        <w:pStyle w:val="BulletDirectionsInstructions"/>
      </w:pPr>
      <w:r w:rsidRPr="0025440A">
        <w:t xml:space="preserve">Well and stable after 6 months: can attempt to reduce </w:t>
      </w:r>
      <w:proofErr w:type="spellStart"/>
      <w:r w:rsidRPr="0025440A">
        <w:t>b</w:t>
      </w:r>
      <w:r>
        <w:t>eclomethasone</w:t>
      </w:r>
      <w:proofErr w:type="spellEnd"/>
      <w:r w:rsidRPr="0025440A">
        <w:t xml:space="preserve"> dose to 200 mcg daily.</w:t>
      </w:r>
    </w:p>
    <w:p w14:paraId="387F92DC" w14:textId="77777777" w:rsidR="00965AF4" w:rsidRPr="0025440A" w:rsidRDefault="00965AF4" w:rsidP="00965AF4">
      <w:pPr>
        <w:pStyle w:val="BulletDirectionsInstructions"/>
      </w:pPr>
      <w:r w:rsidRPr="0025440A">
        <w:t>Dose adjustments may be required at change of seasons.</w:t>
      </w:r>
    </w:p>
    <w:p w14:paraId="1131CBE1" w14:textId="77777777" w:rsidR="00965AF4" w:rsidRPr="0025440A" w:rsidRDefault="00965AF4" w:rsidP="00965AF4">
      <w:pPr>
        <w:pStyle w:val="BulletMedicine"/>
        <w:numPr>
          <w:ilvl w:val="0"/>
          <w:numId w:val="0"/>
        </w:numPr>
      </w:pPr>
    </w:p>
    <w:p w14:paraId="3E6734EE" w14:textId="77777777" w:rsidR="00965AF4" w:rsidRPr="00965AF4" w:rsidRDefault="00965AF4" w:rsidP="00965AF4">
      <w:pPr>
        <w:pStyle w:val="Heading5"/>
        <w:rPr>
          <w:sz w:val="18"/>
          <w:lang w:val="en-ZA"/>
        </w:rPr>
      </w:pPr>
      <w:r w:rsidRPr="00965AF4">
        <w:rPr>
          <w:sz w:val="18"/>
          <w:lang w:val="en-ZA"/>
        </w:rPr>
        <w:t>STEP 3:</w:t>
      </w:r>
    </w:p>
    <w:p w14:paraId="18665F29" w14:textId="4B8022AC" w:rsidR="00965AF4" w:rsidRPr="00965AF4" w:rsidRDefault="00965AF4" w:rsidP="00965AF4">
      <w:pPr>
        <w:spacing w:before="0" w:after="0"/>
        <w:rPr>
          <w:bCs/>
          <w:u w:val="single"/>
        </w:rPr>
      </w:pPr>
      <w:r>
        <w:rPr>
          <w:bCs/>
          <w:u w:val="single"/>
        </w:rPr>
        <w:t>R</w:t>
      </w:r>
      <w:r w:rsidRPr="00965AF4">
        <w:rPr>
          <w:bCs/>
          <w:u w:val="single"/>
        </w:rPr>
        <w:t>eliever/rescue therapy:</w:t>
      </w:r>
    </w:p>
    <w:p w14:paraId="2A5D736D" w14:textId="77777777" w:rsidR="00965AF4" w:rsidRPr="0028353C" w:rsidRDefault="00965AF4" w:rsidP="00965AF4">
      <w:pPr>
        <w:pStyle w:val="BulletTherapeuticclass"/>
        <w:ind w:left="357" w:hanging="357"/>
      </w:pPr>
      <w:r w:rsidRPr="00494075">
        <w:t>Short</w:t>
      </w:r>
      <w:r w:rsidRPr="0028353C">
        <w:t xml:space="preserve"> acting β</w:t>
      </w:r>
      <w:r w:rsidRPr="0073225C">
        <w:rPr>
          <w:vertAlign w:val="subscript"/>
        </w:rPr>
        <w:t>2</w:t>
      </w:r>
      <w:r w:rsidRPr="0028353C">
        <w:t>-agonists, e.g.:</w:t>
      </w:r>
    </w:p>
    <w:p w14:paraId="5E21D3AB" w14:textId="77777777" w:rsidR="00965AF4" w:rsidRDefault="00965AF4" w:rsidP="00643A42">
      <w:pPr>
        <w:pStyle w:val="BulletMedicine"/>
        <w:numPr>
          <w:ilvl w:val="0"/>
          <w:numId w:val="55"/>
        </w:numPr>
        <w:ind w:left="357" w:hanging="357"/>
      </w:pPr>
      <w:r w:rsidRPr="0028353C">
        <w:t>Salbutamol 100 mcg MDI</w:t>
      </w:r>
      <w:r w:rsidRPr="0025440A">
        <w:fldChar w:fldCharType="begin"/>
      </w:r>
      <w:r w:rsidRPr="0025440A">
        <w:instrText xml:space="preserve"> XE "Salbutamol, inhaler" \f "m" </w:instrText>
      </w:r>
      <w:r w:rsidRPr="0025440A">
        <w:fldChar w:fldCharType="end"/>
      </w:r>
      <w:r w:rsidRPr="0028353C">
        <w:t>, to take 200 mcg (two inhalations) as needed.</w:t>
      </w:r>
    </w:p>
    <w:p w14:paraId="52C2345E" w14:textId="77777777" w:rsidR="00965AF4" w:rsidRPr="0028353C" w:rsidRDefault="00965AF4" w:rsidP="00965AF4">
      <w:pPr>
        <w:pStyle w:val="BulletMedicine"/>
        <w:numPr>
          <w:ilvl w:val="0"/>
          <w:numId w:val="0"/>
        </w:numPr>
      </w:pPr>
    </w:p>
    <w:p w14:paraId="7F5FCD8A" w14:textId="77777777" w:rsidR="00965AF4" w:rsidRPr="00965AF4" w:rsidRDefault="00965AF4" w:rsidP="00965AF4">
      <w:pPr>
        <w:spacing w:before="0" w:after="0"/>
        <w:rPr>
          <w:bCs/>
          <w:u w:val="single"/>
        </w:rPr>
      </w:pPr>
      <w:r w:rsidRPr="00965AF4">
        <w:rPr>
          <w:bCs/>
          <w:u w:val="single"/>
        </w:rPr>
        <w:t>Maintenance therapy:</w:t>
      </w:r>
    </w:p>
    <w:p w14:paraId="195D2DB5" w14:textId="73D5A259" w:rsidR="00965AF4" w:rsidRPr="0025440A" w:rsidRDefault="007F1A82" w:rsidP="00643A42">
      <w:pPr>
        <w:pStyle w:val="BulletMedicine"/>
        <w:numPr>
          <w:ilvl w:val="0"/>
          <w:numId w:val="55"/>
        </w:numPr>
        <w:ind w:left="357" w:hanging="357"/>
      </w:pPr>
      <w:proofErr w:type="spellStart"/>
      <w:r>
        <w:t>Beclomethasone</w:t>
      </w:r>
      <w:proofErr w:type="spellEnd"/>
      <w:r>
        <w:t>, 2</w:t>
      </w:r>
      <w:r w:rsidR="00965AF4" w:rsidRPr="0025440A">
        <w:t>00 mcg MDI</w:t>
      </w:r>
      <w:r w:rsidR="00965AF4" w:rsidRPr="0025440A">
        <w:fldChar w:fldCharType="begin"/>
      </w:r>
      <w:r w:rsidR="00965AF4" w:rsidRPr="0025440A">
        <w:instrText xml:space="preserve"> XE "Beclomethasone, inhaler" \f "m" </w:instrText>
      </w:r>
      <w:r w:rsidR="00965AF4" w:rsidRPr="0025440A">
        <w:fldChar w:fldCharType="end"/>
      </w:r>
      <w:r>
        <w:t>, to take 200 mcg (one</w:t>
      </w:r>
      <w:r w:rsidR="00965AF4" w:rsidRPr="0025440A">
        <w:t xml:space="preserve"> inhalation) </w:t>
      </w:r>
      <w:r w:rsidR="00965AF4">
        <w:t>twice daily</w:t>
      </w:r>
      <w:r w:rsidR="00965AF4" w:rsidRPr="0025440A">
        <w:t>.</w:t>
      </w:r>
    </w:p>
    <w:p w14:paraId="26AF34EC" w14:textId="77777777" w:rsidR="00965AF4" w:rsidRPr="0025440A" w:rsidRDefault="00965AF4" w:rsidP="00965AF4">
      <w:pPr>
        <w:pStyle w:val="BulletMedicine"/>
        <w:numPr>
          <w:ilvl w:val="0"/>
          <w:numId w:val="0"/>
        </w:numPr>
        <w:rPr>
          <w:b/>
          <w:bCs/>
        </w:rPr>
      </w:pPr>
      <w:r w:rsidRPr="0025440A">
        <w:rPr>
          <w:b/>
          <w:bCs/>
        </w:rPr>
        <w:t>AND</w:t>
      </w:r>
    </w:p>
    <w:p w14:paraId="2A8E161B" w14:textId="77777777" w:rsidR="00965AF4" w:rsidRPr="0025440A" w:rsidRDefault="00965AF4" w:rsidP="00643A42">
      <w:pPr>
        <w:pStyle w:val="BulletMedicine"/>
        <w:numPr>
          <w:ilvl w:val="0"/>
          <w:numId w:val="55"/>
        </w:numPr>
        <w:ind w:left="357" w:hanging="357"/>
      </w:pPr>
      <w:proofErr w:type="spellStart"/>
      <w:r w:rsidRPr="0025440A">
        <w:t>Formoterol</w:t>
      </w:r>
      <w:proofErr w:type="spellEnd"/>
      <w:r w:rsidRPr="0025440A">
        <w:t>, MDI</w:t>
      </w:r>
      <w:r w:rsidRPr="0025440A">
        <w:fldChar w:fldCharType="begin"/>
      </w:r>
      <w:r w:rsidRPr="0025440A">
        <w:instrText xml:space="preserve"> XE "Formoterol, inhaler" \f "m" </w:instrText>
      </w:r>
      <w:r w:rsidRPr="0025440A">
        <w:fldChar w:fldCharType="end"/>
      </w:r>
      <w:r w:rsidRPr="0025440A">
        <w:t xml:space="preserve">, 12 mcg, </w:t>
      </w:r>
      <w:r>
        <w:t>twice daily (Doctor initiated)</w:t>
      </w:r>
      <w:r w:rsidRPr="0025440A">
        <w:t>.</w:t>
      </w:r>
    </w:p>
    <w:p w14:paraId="27F2D184" w14:textId="77777777" w:rsidR="00965AF4" w:rsidRPr="0028353C" w:rsidRDefault="00965AF4" w:rsidP="00965AF4">
      <w:pPr>
        <w:pStyle w:val="Paragraphtext"/>
        <w:rPr>
          <w:lang w:val="en-ZA"/>
        </w:rPr>
      </w:pPr>
      <w:r w:rsidRPr="0028353C">
        <w:rPr>
          <w:b/>
          <w:bCs/>
          <w:lang w:val="en-ZA"/>
        </w:rPr>
        <w:t>Note:</w:t>
      </w:r>
      <w:r w:rsidRPr="0028353C">
        <w:rPr>
          <w:lang w:val="en-ZA"/>
        </w:rPr>
        <w:t xml:space="preserve"> Insufficient asthma control on </w:t>
      </w:r>
      <w:r>
        <w:rPr>
          <w:lang w:val="en-ZA"/>
        </w:rPr>
        <w:t>STEP 3</w:t>
      </w:r>
      <w:r w:rsidRPr="0028353C">
        <w:rPr>
          <w:lang w:val="en-ZA"/>
        </w:rPr>
        <w:t xml:space="preserve"> </w:t>
      </w:r>
      <w:r>
        <w:rPr>
          <w:lang w:val="en-ZA"/>
        </w:rPr>
        <w:t xml:space="preserve">therapy </w:t>
      </w:r>
      <w:r w:rsidRPr="0028353C">
        <w:rPr>
          <w:lang w:val="en-ZA"/>
        </w:rPr>
        <w:t xml:space="preserve">should trigger a review to step up treatment </w:t>
      </w:r>
      <w:r w:rsidRPr="0028353C">
        <w:rPr>
          <w:b/>
          <w:bCs/>
          <w:lang w:val="en-ZA"/>
        </w:rPr>
        <w:t>and</w:t>
      </w:r>
      <w:r w:rsidRPr="0028353C">
        <w:rPr>
          <w:lang w:val="en-ZA"/>
        </w:rPr>
        <w:t xml:space="preserve"> </w:t>
      </w:r>
      <w:r w:rsidRPr="0028353C">
        <w:rPr>
          <w:b/>
          <w:bCs/>
          <w:lang w:val="en-ZA"/>
        </w:rPr>
        <w:t>refer</w:t>
      </w:r>
      <w:r w:rsidRPr="0028353C">
        <w:rPr>
          <w:lang w:val="en-ZA"/>
        </w:rPr>
        <w:t xml:space="preserve"> </w:t>
      </w:r>
      <w:r w:rsidRPr="0028353C">
        <w:rPr>
          <w:b/>
          <w:bCs/>
          <w:lang w:val="en-ZA"/>
        </w:rPr>
        <w:t>for further management</w:t>
      </w:r>
      <w:r w:rsidRPr="0028353C">
        <w:rPr>
          <w:lang w:val="en-ZA"/>
        </w:rPr>
        <w:t>.</w:t>
      </w:r>
    </w:p>
    <w:p w14:paraId="295C8846" w14:textId="77777777" w:rsidR="00965AF4" w:rsidRPr="0025440A" w:rsidRDefault="00965AF4" w:rsidP="00965AF4">
      <w:pPr>
        <w:rPr>
          <w:rFonts w:cs="Arial"/>
          <w:bCs/>
        </w:rPr>
      </w:pPr>
    </w:p>
    <w:p w14:paraId="5DE4BEAB" w14:textId="77777777" w:rsidR="00965AF4" w:rsidRPr="00C719AA" w:rsidRDefault="00965AF4" w:rsidP="00C719AA">
      <w:pPr>
        <w:pStyle w:val="Heading5"/>
        <w:rPr>
          <w:sz w:val="18"/>
          <w:lang w:val="en-ZA"/>
        </w:rPr>
      </w:pPr>
      <w:r w:rsidRPr="00C719AA">
        <w:rPr>
          <w:sz w:val="18"/>
          <w:lang w:val="en-ZA"/>
        </w:rPr>
        <w:t>STEP 4:</w:t>
      </w:r>
    </w:p>
    <w:p w14:paraId="2B738CC6" w14:textId="77777777" w:rsidR="00965AF4" w:rsidRDefault="00965AF4" w:rsidP="00965AF4">
      <w:pPr>
        <w:pStyle w:val="Paragraphbulletlist-level1"/>
      </w:pPr>
      <w:r w:rsidRPr="00C92F77">
        <w:t>Refer the patient for further management.</w:t>
      </w:r>
    </w:p>
    <w:p w14:paraId="0AEC5BEE" w14:textId="77777777" w:rsidR="00965AF4" w:rsidRPr="00B70AD5" w:rsidRDefault="00965AF4" w:rsidP="00965AF4">
      <w:pPr>
        <w:pStyle w:val="Paragraphbulletlist-level1"/>
        <w:numPr>
          <w:ilvl w:val="0"/>
          <w:numId w:val="0"/>
        </w:numPr>
      </w:pPr>
    </w:p>
    <w:p w14:paraId="288F5E54" w14:textId="77777777" w:rsidR="00965AF4" w:rsidRPr="00CB6BD0" w:rsidRDefault="00965AF4" w:rsidP="00965AF4">
      <w:pPr>
        <w:pStyle w:val="Paragraphtext"/>
        <w:rPr>
          <w:b/>
          <w:bCs/>
          <w:szCs w:val="18"/>
        </w:rPr>
      </w:pPr>
      <w:r w:rsidRPr="00CB6BD0">
        <w:rPr>
          <w:b/>
          <w:bCs/>
        </w:rPr>
        <w:t>While the patient is awaiting referral:</w:t>
      </w:r>
    </w:p>
    <w:p w14:paraId="1F227E15" w14:textId="573E9ADF" w:rsidR="00965AF4" w:rsidRPr="00C719AA" w:rsidRDefault="00C719AA" w:rsidP="00C719AA">
      <w:pPr>
        <w:spacing w:before="0" w:after="0"/>
        <w:rPr>
          <w:bCs/>
          <w:u w:val="single"/>
        </w:rPr>
      </w:pPr>
      <w:r>
        <w:rPr>
          <w:bCs/>
          <w:u w:val="single"/>
        </w:rPr>
        <w:t>R</w:t>
      </w:r>
      <w:r w:rsidR="00965AF4" w:rsidRPr="00C719AA">
        <w:rPr>
          <w:bCs/>
          <w:u w:val="single"/>
        </w:rPr>
        <w:t>eliever/rescue therapy:</w:t>
      </w:r>
    </w:p>
    <w:p w14:paraId="094B9CA3" w14:textId="77777777" w:rsidR="00965AF4" w:rsidRPr="0028353C" w:rsidRDefault="00965AF4" w:rsidP="00965AF4">
      <w:pPr>
        <w:pStyle w:val="BulletTherapeuticclass"/>
        <w:ind w:left="357" w:hanging="357"/>
      </w:pPr>
      <w:r w:rsidRPr="0028353C">
        <w:t>Short acting β</w:t>
      </w:r>
      <w:r w:rsidRPr="0073225C">
        <w:rPr>
          <w:vertAlign w:val="subscript"/>
        </w:rPr>
        <w:t>2</w:t>
      </w:r>
      <w:r w:rsidRPr="0028353C">
        <w:t>-agonists, e.g.:</w:t>
      </w:r>
    </w:p>
    <w:p w14:paraId="34C4C4C0" w14:textId="77777777" w:rsidR="00965AF4" w:rsidRPr="0028353C" w:rsidRDefault="00965AF4" w:rsidP="00643A42">
      <w:pPr>
        <w:pStyle w:val="BulletMedicine"/>
        <w:numPr>
          <w:ilvl w:val="0"/>
          <w:numId w:val="55"/>
        </w:numPr>
        <w:ind w:left="357" w:hanging="357"/>
      </w:pPr>
      <w:r w:rsidRPr="0028353C">
        <w:t>Salbutamol 100 mcg MDI</w:t>
      </w:r>
      <w:r w:rsidRPr="0025440A">
        <w:fldChar w:fldCharType="begin"/>
      </w:r>
      <w:r w:rsidRPr="0025440A">
        <w:instrText xml:space="preserve"> XE "Salbutamol, inhaler" \f "m" </w:instrText>
      </w:r>
      <w:r w:rsidRPr="0025440A">
        <w:fldChar w:fldCharType="end"/>
      </w:r>
      <w:r w:rsidRPr="0028353C">
        <w:t>, to take 200 mcg (two inhalations) as needed.</w:t>
      </w:r>
    </w:p>
    <w:p w14:paraId="135F1870" w14:textId="77777777" w:rsidR="00965AF4" w:rsidRPr="00C719AA" w:rsidRDefault="00965AF4" w:rsidP="00965AF4">
      <w:pPr>
        <w:pStyle w:val="Heading5"/>
        <w:rPr>
          <w:b w:val="0"/>
          <w:caps w:val="0"/>
          <w:sz w:val="18"/>
          <w:u w:val="single"/>
        </w:rPr>
      </w:pPr>
      <w:r w:rsidRPr="00C719AA">
        <w:rPr>
          <w:b w:val="0"/>
          <w:caps w:val="0"/>
          <w:sz w:val="18"/>
          <w:u w:val="single"/>
        </w:rPr>
        <w:lastRenderedPageBreak/>
        <w:t>Maintenance therapy:</w:t>
      </w:r>
    </w:p>
    <w:p w14:paraId="42394DA4" w14:textId="468A28D4" w:rsidR="00965AF4" w:rsidRPr="0025440A" w:rsidRDefault="007F1A82" w:rsidP="00643A42">
      <w:pPr>
        <w:pStyle w:val="BulletMedicine"/>
        <w:numPr>
          <w:ilvl w:val="0"/>
          <w:numId w:val="55"/>
        </w:numPr>
        <w:ind w:left="357" w:hanging="357"/>
      </w:pPr>
      <w:proofErr w:type="spellStart"/>
      <w:r>
        <w:t>Beclomethasone</w:t>
      </w:r>
      <w:proofErr w:type="spellEnd"/>
      <w:r>
        <w:t>, 2</w:t>
      </w:r>
      <w:r w:rsidR="00965AF4" w:rsidRPr="0025440A">
        <w:t>00 mcg MDI</w:t>
      </w:r>
      <w:r w:rsidR="00965AF4" w:rsidRPr="0025440A">
        <w:fldChar w:fldCharType="begin"/>
      </w:r>
      <w:r w:rsidR="00965AF4" w:rsidRPr="0025440A">
        <w:instrText xml:space="preserve"> XE "Beclomethasone, inhaler" \f "m" </w:instrText>
      </w:r>
      <w:r w:rsidR="00965AF4" w:rsidRPr="0025440A">
        <w:fldChar w:fldCharType="end"/>
      </w:r>
      <w:r>
        <w:t>, to take 400 mcg (two</w:t>
      </w:r>
      <w:r w:rsidR="00965AF4" w:rsidRPr="0025440A">
        <w:t xml:space="preserve"> inhalations) </w:t>
      </w:r>
      <w:r w:rsidR="00965AF4">
        <w:t>twice daily</w:t>
      </w:r>
      <w:r w:rsidR="00965AF4" w:rsidRPr="0025440A">
        <w:t>.</w:t>
      </w:r>
    </w:p>
    <w:p w14:paraId="2B6454F6" w14:textId="77777777" w:rsidR="00965AF4" w:rsidRPr="0025440A" w:rsidRDefault="00965AF4" w:rsidP="00965AF4">
      <w:pPr>
        <w:pStyle w:val="BulletMedicine"/>
        <w:numPr>
          <w:ilvl w:val="0"/>
          <w:numId w:val="0"/>
        </w:numPr>
        <w:rPr>
          <w:b/>
          <w:bCs/>
        </w:rPr>
      </w:pPr>
      <w:r w:rsidRPr="0025440A">
        <w:rPr>
          <w:b/>
          <w:bCs/>
        </w:rPr>
        <w:t>AND</w:t>
      </w:r>
    </w:p>
    <w:p w14:paraId="431C26AD" w14:textId="77777777" w:rsidR="00965AF4" w:rsidRPr="008F364E" w:rsidRDefault="00965AF4" w:rsidP="00643A42">
      <w:pPr>
        <w:pStyle w:val="BulletMedicine"/>
        <w:numPr>
          <w:ilvl w:val="0"/>
          <w:numId w:val="55"/>
        </w:numPr>
        <w:ind w:left="357" w:hanging="357"/>
        <w:rPr>
          <w:b/>
          <w:bCs/>
        </w:rPr>
      </w:pPr>
      <w:proofErr w:type="spellStart"/>
      <w:r w:rsidRPr="0025440A">
        <w:t>Formoterol</w:t>
      </w:r>
      <w:proofErr w:type="spellEnd"/>
      <w:r w:rsidRPr="0025440A">
        <w:t>, MDI</w:t>
      </w:r>
      <w:r w:rsidRPr="0025440A">
        <w:fldChar w:fldCharType="begin"/>
      </w:r>
      <w:r w:rsidRPr="0025440A">
        <w:instrText xml:space="preserve"> XE "Formoterol, inhaler" \f "m" </w:instrText>
      </w:r>
      <w:r w:rsidRPr="0025440A">
        <w:fldChar w:fldCharType="end"/>
      </w:r>
      <w:r w:rsidRPr="0025440A">
        <w:t xml:space="preserve">, 12 mcg, </w:t>
      </w:r>
      <w:r>
        <w:t>twice daily (Doctor initiated)</w:t>
      </w:r>
      <w:r w:rsidRPr="0025440A">
        <w:t>.</w:t>
      </w:r>
    </w:p>
    <w:p w14:paraId="2A04955D" w14:textId="2EB4FFA3" w:rsidR="00965AF4" w:rsidRPr="0028353C" w:rsidRDefault="00965AF4" w:rsidP="00965AF4">
      <w:pPr>
        <w:pStyle w:val="Paragraphtext"/>
        <w:rPr>
          <w:lang w:val="en-ZA"/>
        </w:rPr>
      </w:pPr>
      <w:r w:rsidRPr="0028353C">
        <w:rPr>
          <w:b/>
          <w:bCs/>
          <w:lang w:val="en-ZA"/>
        </w:rPr>
        <w:t>Note:</w:t>
      </w:r>
      <w:r w:rsidRPr="0028353C">
        <w:rPr>
          <w:lang w:val="en-ZA"/>
        </w:rPr>
        <w:t xml:space="preserve"> Insufficient asthma control on </w:t>
      </w:r>
      <w:r w:rsidR="00203506">
        <w:rPr>
          <w:lang w:val="en-ZA"/>
        </w:rPr>
        <w:t>maximum therapeutic doses</w:t>
      </w:r>
      <w:r w:rsidRPr="0028353C">
        <w:rPr>
          <w:lang w:val="en-ZA"/>
        </w:rPr>
        <w:t xml:space="preserve"> should trigger a review to </w:t>
      </w:r>
      <w:r>
        <w:rPr>
          <w:lang w:val="en-ZA"/>
        </w:rPr>
        <w:t xml:space="preserve">urgently </w:t>
      </w:r>
      <w:r w:rsidRPr="0028353C">
        <w:rPr>
          <w:lang w:val="en-ZA"/>
        </w:rPr>
        <w:t>refer for further management.</w:t>
      </w:r>
    </w:p>
    <w:p w14:paraId="3E9B378A" w14:textId="0D0B1362" w:rsidR="00C719AA" w:rsidRDefault="00C719AA" w:rsidP="00C719AA">
      <w:pPr>
        <w:pBdr>
          <w:top w:val="double" w:sz="4" w:space="1" w:color="auto"/>
          <w:left w:val="double" w:sz="4" w:space="4" w:color="auto"/>
          <w:bottom w:val="double" w:sz="4" w:space="1" w:color="auto"/>
          <w:right w:val="double" w:sz="4" w:space="4" w:color="auto"/>
        </w:pBdr>
        <w:ind w:left="113" w:right="113"/>
        <w:jc w:val="center"/>
        <w:rPr>
          <w:rFonts w:cs="Arial"/>
        </w:rPr>
      </w:pPr>
      <w:r w:rsidRPr="00C719AA">
        <w:rPr>
          <w:rFonts w:eastAsia="Calibri" w:cs="Arial"/>
          <w:b/>
        </w:rPr>
        <w:t>CAUTION</w:t>
      </w:r>
      <w:r w:rsidRPr="00C719AA">
        <w:rPr>
          <w:rFonts w:eastAsia="Calibri" w:cs="Arial"/>
        </w:rPr>
        <w:br/>
      </w:r>
      <w:proofErr w:type="spellStart"/>
      <w:r w:rsidRPr="00C719AA">
        <w:rPr>
          <w:rFonts w:cs="Arial"/>
          <w:b/>
          <w:bCs/>
        </w:rPr>
        <w:t>Formoterol</w:t>
      </w:r>
      <w:proofErr w:type="spellEnd"/>
      <w:r w:rsidRPr="00C719AA">
        <w:rPr>
          <w:rFonts w:cs="Arial"/>
        </w:rPr>
        <w:t xml:space="preserve"> has a rapid onset of action and </w:t>
      </w:r>
      <w:r w:rsidRPr="00C719AA">
        <w:rPr>
          <w:rFonts w:cs="Arial"/>
          <w:b/>
          <w:bCs/>
        </w:rPr>
        <w:t>CAN</w:t>
      </w:r>
      <w:r w:rsidRPr="00C719AA">
        <w:rPr>
          <w:rFonts w:cs="Arial"/>
        </w:rPr>
        <w:t xml:space="preserve"> </w:t>
      </w:r>
      <w:r w:rsidRPr="00C719AA">
        <w:rPr>
          <w:rFonts w:cs="Arial"/>
          <w:b/>
          <w:bCs/>
        </w:rPr>
        <w:t>be</w:t>
      </w:r>
      <w:r w:rsidRPr="00C719AA">
        <w:rPr>
          <w:rFonts w:cs="Arial"/>
        </w:rPr>
        <w:t xml:space="preserve"> </w:t>
      </w:r>
      <w:r w:rsidRPr="00C719AA">
        <w:rPr>
          <w:rFonts w:cs="Arial"/>
          <w:b/>
          <w:bCs/>
        </w:rPr>
        <w:t>used as reliever</w:t>
      </w:r>
      <w:r w:rsidRPr="00C719AA">
        <w:rPr>
          <w:rFonts w:cs="Arial"/>
        </w:rPr>
        <w:t xml:space="preserve"> therapy BUT ONLY in combination with an ICS.</w:t>
      </w:r>
      <w:r>
        <w:rPr>
          <w:rFonts w:cs="Arial"/>
        </w:rPr>
        <w:t xml:space="preserve"> </w:t>
      </w:r>
    </w:p>
    <w:p w14:paraId="19DCD240" w14:textId="477AAD14" w:rsidR="0088623D" w:rsidRPr="00C719AA" w:rsidRDefault="0088623D" w:rsidP="00C719AA">
      <w:pPr>
        <w:pBdr>
          <w:top w:val="double" w:sz="4" w:space="1" w:color="auto"/>
          <w:left w:val="double" w:sz="4" w:space="4" w:color="auto"/>
          <w:bottom w:val="double" w:sz="4" w:space="1" w:color="auto"/>
          <w:right w:val="double" w:sz="4" w:space="4" w:color="auto"/>
        </w:pBdr>
        <w:ind w:left="113" w:right="113"/>
        <w:jc w:val="center"/>
        <w:rPr>
          <w:rFonts w:cs="Arial"/>
        </w:rPr>
      </w:pPr>
      <w:proofErr w:type="spellStart"/>
      <w:r w:rsidRPr="001B5044">
        <w:rPr>
          <w:b/>
          <w:bCs/>
        </w:rPr>
        <w:t>Salmeterol</w:t>
      </w:r>
      <w:proofErr w:type="spellEnd"/>
      <w:r w:rsidRPr="001B5044">
        <w:t xml:space="preserve"> is not rapid acting and </w:t>
      </w:r>
      <w:r w:rsidRPr="001B5044">
        <w:rPr>
          <w:b/>
          <w:bCs/>
        </w:rPr>
        <w:t>CANNOT</w:t>
      </w:r>
      <w:r w:rsidRPr="001B5044">
        <w:t xml:space="preserve"> be used as reliever therapy</w:t>
      </w:r>
      <w:r>
        <w:t>.</w:t>
      </w:r>
    </w:p>
    <w:p w14:paraId="63AE76FB" w14:textId="77777777" w:rsidR="00C719AA" w:rsidRDefault="00C719AA" w:rsidP="00C719AA">
      <w:pPr>
        <w:rPr>
          <w:rFonts w:cs="Arial"/>
          <w:b/>
          <w:bCs/>
          <w:sz w:val="20"/>
          <w:szCs w:val="20"/>
        </w:rPr>
      </w:pPr>
    </w:p>
    <w:p w14:paraId="20239650" w14:textId="1A7B18A9" w:rsidR="0088623D" w:rsidRPr="00C32328" w:rsidRDefault="0088623D" w:rsidP="0088623D">
      <w:pPr>
        <w:pStyle w:val="Heading3"/>
        <w:numPr>
          <w:ilvl w:val="0"/>
          <w:numId w:val="0"/>
        </w:numPr>
        <w:ind w:left="720" w:hanging="720"/>
      </w:pPr>
      <w:bookmarkStart w:id="21" w:name="_Toc235435509"/>
      <w:r>
        <w:t>17.1.3.2 CHRONIC ASTHMA,</w:t>
      </w:r>
      <w:r w:rsidRPr="00C32328">
        <w:t xml:space="preserve"> children</w:t>
      </w:r>
      <w:r w:rsidR="000B1B6F">
        <w:t xml:space="preserve"> &lt;</w:t>
      </w:r>
      <w:r w:rsidR="007F38F5">
        <w:t xml:space="preserve"> 1</w:t>
      </w:r>
      <w:r w:rsidR="000B1B6F">
        <w:t>2</w:t>
      </w:r>
      <w:r w:rsidR="007F38F5">
        <w:t xml:space="preserve"> years </w:t>
      </w:r>
      <w:r>
        <w:fldChar w:fldCharType="begin"/>
      </w:r>
      <w:r>
        <w:instrText xml:space="preserve"> XE "</w:instrText>
      </w:r>
      <w:r w:rsidR="000B0F8F">
        <w:instrText xml:space="preserve">Chronic asthma, Children ≤ 11 years </w:instrText>
      </w:r>
      <w:r>
        <w:instrText xml:space="preserve">" </w:instrText>
      </w:r>
      <w:r w:rsidRPr="001132AD">
        <w:instrText xml:space="preserve">\f “c” </w:instrText>
      </w:r>
      <w:r>
        <w:fldChar w:fldCharType="end"/>
      </w:r>
      <w:bookmarkEnd w:id="21"/>
    </w:p>
    <w:p w14:paraId="104A3A88" w14:textId="77777777" w:rsidR="0088623D" w:rsidRPr="001F4BAA" w:rsidRDefault="0088623D" w:rsidP="0088623D">
      <w:pPr>
        <w:pStyle w:val="ICD10"/>
        <w:shd w:val="clear" w:color="auto" w:fill="F2F2F2" w:themeFill="background1" w:themeFillShade="F2"/>
        <w:tabs>
          <w:tab w:val="left" w:pos="2753"/>
        </w:tabs>
      </w:pPr>
      <w:r>
        <w:t>J20.0-9/</w:t>
      </w:r>
      <w:r w:rsidRPr="001F4BAA">
        <w:t>J21.0-1/J21.8-9</w:t>
      </w:r>
    </w:p>
    <w:p w14:paraId="0DFB035B" w14:textId="77777777" w:rsidR="0088623D" w:rsidRDefault="0088623D" w:rsidP="0088623D">
      <w:pPr>
        <w:pStyle w:val="Heading5"/>
        <w:spacing w:before="0"/>
      </w:pPr>
    </w:p>
    <w:p w14:paraId="0AB42EE7" w14:textId="7A3A6ECD" w:rsidR="0088623D" w:rsidRPr="001F4BAA" w:rsidRDefault="0088623D" w:rsidP="0088623D">
      <w:pPr>
        <w:pStyle w:val="Heading5"/>
        <w:spacing w:before="0"/>
      </w:pPr>
      <w:r w:rsidRPr="001F4BAA">
        <w:t>D</w:t>
      </w:r>
      <w:r>
        <w:t>IAGNOSIS</w:t>
      </w:r>
    </w:p>
    <w:p w14:paraId="282E9758" w14:textId="77777777" w:rsidR="0088623D" w:rsidRPr="0021190F" w:rsidRDefault="0088623D" w:rsidP="0088623D">
      <w:pPr>
        <w:spacing w:before="0" w:after="0"/>
        <w:rPr>
          <w:rFonts w:eastAsia="Times New Roman" w:cs="Arial"/>
          <w:b/>
          <w:bCs/>
          <w:szCs w:val="20"/>
        </w:rPr>
      </w:pPr>
      <w:r w:rsidRPr="0021190F">
        <w:rPr>
          <w:rFonts w:eastAsia="Times New Roman" w:cs="Arial"/>
          <w:b/>
          <w:bCs/>
          <w:szCs w:val="20"/>
        </w:rPr>
        <w:t>Clinical Features</w:t>
      </w:r>
      <w:r w:rsidRPr="00115026">
        <w:rPr>
          <w:rFonts w:eastAsia="Times New Roman" w:cs="Arial"/>
          <w:b/>
          <w:bCs/>
          <w:szCs w:val="20"/>
        </w:rPr>
        <w:t>:</w:t>
      </w:r>
    </w:p>
    <w:p w14:paraId="1E70D201" w14:textId="77777777" w:rsidR="0088623D" w:rsidRPr="00115026" w:rsidRDefault="0088623D" w:rsidP="0088623D">
      <w:pPr>
        <w:pStyle w:val="Paragraphbulletlist-level1"/>
        <w:keepLines w:val="0"/>
      </w:pPr>
      <w:r w:rsidRPr="007D7A05">
        <w:rPr>
          <w:b/>
        </w:rPr>
        <w:t>Wheezing:</w:t>
      </w:r>
      <w:r w:rsidRPr="00EC5127">
        <w:t xml:space="preserve"> High-pitched whistling sounds on exhalation (especially in children).</w:t>
      </w:r>
    </w:p>
    <w:p w14:paraId="69352B54" w14:textId="77777777" w:rsidR="0088623D" w:rsidRPr="00EC5127" w:rsidRDefault="0088623D" w:rsidP="0088623D">
      <w:pPr>
        <w:pStyle w:val="Paragraphbulletlist-level1"/>
        <w:keepLines w:val="0"/>
      </w:pPr>
      <w:r w:rsidRPr="007D7A05">
        <w:rPr>
          <w:b/>
        </w:rPr>
        <w:t>Cough:</w:t>
      </w:r>
      <w:r w:rsidRPr="00EC5127">
        <w:t xml:space="preserve"> Often worse </w:t>
      </w:r>
      <w:r>
        <w:t>after exercise, laughter/crying, or at night</w:t>
      </w:r>
      <w:r w:rsidRPr="00EC5127">
        <w:t>.</w:t>
      </w:r>
    </w:p>
    <w:p w14:paraId="37CC33D8" w14:textId="77777777" w:rsidR="0088623D" w:rsidRPr="00EC5127" w:rsidRDefault="0088623D" w:rsidP="0088623D">
      <w:pPr>
        <w:pStyle w:val="Paragraphbulletlist-level1"/>
        <w:keepLines w:val="0"/>
      </w:pPr>
      <w:r w:rsidRPr="007D7A05">
        <w:rPr>
          <w:b/>
        </w:rPr>
        <w:t>Difficulty breathing</w:t>
      </w:r>
      <w:r w:rsidRPr="00EC5127">
        <w:t xml:space="preserve"> or chest tightness.</w:t>
      </w:r>
    </w:p>
    <w:p w14:paraId="2FEDC8C0" w14:textId="77777777" w:rsidR="0088623D" w:rsidRPr="00EC5127" w:rsidRDefault="0088623D" w:rsidP="0088623D">
      <w:pPr>
        <w:pStyle w:val="Paragraphbulletlist-level1"/>
        <w:keepLines w:val="0"/>
      </w:pPr>
      <w:r w:rsidRPr="007D7A05">
        <w:rPr>
          <w:b/>
        </w:rPr>
        <w:t>Pattern:</w:t>
      </w:r>
      <w:r w:rsidRPr="00EC5127">
        <w:t xml:space="preserve"> Symptoms often worsen at night or early morning; triggered by viral infections, allergens, exercise, or irritants (e.g., tobacco smoke).</w:t>
      </w:r>
    </w:p>
    <w:p w14:paraId="7BBCFA74" w14:textId="77777777" w:rsidR="0088623D" w:rsidRDefault="0088623D" w:rsidP="0088623D">
      <w:pPr>
        <w:pStyle w:val="Paragraphtext"/>
        <w:rPr>
          <w:b/>
          <w:bCs/>
        </w:rPr>
      </w:pPr>
    </w:p>
    <w:p w14:paraId="1CF4637F" w14:textId="77777777" w:rsidR="0088623D" w:rsidRPr="00115026" w:rsidRDefault="0088623D" w:rsidP="0088623D">
      <w:pPr>
        <w:pStyle w:val="Paragraphtext"/>
        <w:rPr>
          <w:b/>
          <w:bCs/>
        </w:rPr>
      </w:pPr>
      <w:r w:rsidRPr="00115026">
        <w:rPr>
          <w:b/>
          <w:bCs/>
        </w:rPr>
        <w:t>Diagnostic criteria include:</w:t>
      </w:r>
    </w:p>
    <w:tbl>
      <w:tblPr>
        <w:tblStyle w:val="TableGrid"/>
        <w:tblW w:w="0" w:type="auto"/>
        <w:tblLook w:val="04A0" w:firstRow="1" w:lastRow="0" w:firstColumn="1" w:lastColumn="0" w:noHBand="0" w:noVBand="1"/>
      </w:tblPr>
      <w:tblGrid>
        <w:gridCol w:w="1559"/>
        <w:gridCol w:w="5120"/>
      </w:tblGrid>
      <w:tr w:rsidR="0088623D" w:rsidRPr="007F38F5" w14:paraId="00049BD7" w14:textId="77777777" w:rsidTr="0088623D">
        <w:tc>
          <w:tcPr>
            <w:tcW w:w="1584" w:type="dxa"/>
            <w:shd w:val="clear" w:color="auto" w:fill="D9D9D9" w:themeFill="background1" w:themeFillShade="D9"/>
          </w:tcPr>
          <w:p w14:paraId="6699BD1A" w14:textId="77777777" w:rsidR="0088623D" w:rsidRPr="007F38F5" w:rsidRDefault="0088623D" w:rsidP="0088623D">
            <w:pPr>
              <w:pStyle w:val="Paragraphtext"/>
              <w:rPr>
                <w:b/>
                <w:bCs/>
                <w:szCs w:val="18"/>
              </w:rPr>
            </w:pPr>
            <w:r w:rsidRPr="007F38F5">
              <w:rPr>
                <w:b/>
                <w:bCs/>
                <w:szCs w:val="18"/>
              </w:rPr>
              <w:t>Age group</w:t>
            </w:r>
          </w:p>
        </w:tc>
        <w:tc>
          <w:tcPr>
            <w:tcW w:w="5196" w:type="dxa"/>
            <w:shd w:val="clear" w:color="auto" w:fill="D9D9D9" w:themeFill="background1" w:themeFillShade="D9"/>
          </w:tcPr>
          <w:p w14:paraId="32F8709A" w14:textId="77777777" w:rsidR="0088623D" w:rsidRPr="007F38F5" w:rsidRDefault="0088623D" w:rsidP="0088623D">
            <w:pPr>
              <w:pStyle w:val="Paragraphtext"/>
              <w:rPr>
                <w:b/>
                <w:bCs/>
                <w:szCs w:val="18"/>
              </w:rPr>
            </w:pPr>
            <w:r w:rsidRPr="007F38F5">
              <w:rPr>
                <w:b/>
                <w:bCs/>
                <w:szCs w:val="18"/>
              </w:rPr>
              <w:t>Criteria</w:t>
            </w:r>
          </w:p>
        </w:tc>
      </w:tr>
      <w:tr w:rsidR="0088623D" w:rsidRPr="007F38F5" w14:paraId="09AE9AF5" w14:textId="77777777" w:rsidTr="0088623D">
        <w:tc>
          <w:tcPr>
            <w:tcW w:w="1584" w:type="dxa"/>
          </w:tcPr>
          <w:p w14:paraId="4BDB3D0E" w14:textId="77777777" w:rsidR="0088623D" w:rsidRPr="007F38F5" w:rsidRDefault="0088623D" w:rsidP="0088623D">
            <w:pPr>
              <w:pStyle w:val="Paragraphtext"/>
              <w:rPr>
                <w:szCs w:val="18"/>
              </w:rPr>
            </w:pPr>
            <w:r w:rsidRPr="007F38F5">
              <w:rPr>
                <w:szCs w:val="18"/>
              </w:rPr>
              <w:t>&lt; 6 years</w:t>
            </w:r>
          </w:p>
        </w:tc>
        <w:tc>
          <w:tcPr>
            <w:tcW w:w="5196" w:type="dxa"/>
          </w:tcPr>
          <w:p w14:paraId="34C21389" w14:textId="77777777" w:rsidR="0088623D" w:rsidRPr="007F38F5" w:rsidRDefault="0088623D" w:rsidP="0088623D">
            <w:pPr>
              <w:pStyle w:val="Paragraphbulletlist-level1"/>
              <w:rPr>
                <w:szCs w:val="18"/>
              </w:rPr>
            </w:pPr>
            <w:r w:rsidRPr="007F38F5">
              <w:rPr>
                <w:szCs w:val="18"/>
              </w:rPr>
              <w:t xml:space="preserve">Recurrent acute wheezing episodes </w:t>
            </w:r>
            <w:r w:rsidRPr="007F38F5">
              <w:rPr>
                <w:szCs w:val="18"/>
                <w:u w:val="single"/>
              </w:rPr>
              <w:t>OR</w:t>
            </w:r>
            <w:r w:rsidRPr="007F38F5">
              <w:rPr>
                <w:szCs w:val="18"/>
              </w:rPr>
              <w:t xml:space="preserve"> at least one acute wheezing episode with asthma-like symptoms between episodes.</w:t>
            </w:r>
          </w:p>
          <w:p w14:paraId="1474411E" w14:textId="77777777" w:rsidR="0088623D" w:rsidRPr="007F38F5" w:rsidRDefault="0088623D" w:rsidP="0088623D">
            <w:pPr>
              <w:pStyle w:val="Paragraphbulletlist-level1"/>
              <w:rPr>
                <w:szCs w:val="18"/>
              </w:rPr>
            </w:pPr>
            <w:r w:rsidRPr="007F38F5">
              <w:rPr>
                <w:szCs w:val="18"/>
              </w:rPr>
              <w:t xml:space="preserve">Timely response to acute or longer-term asthma treatment, defined as either: </w:t>
            </w:r>
          </w:p>
          <w:p w14:paraId="4AF2E747" w14:textId="77777777" w:rsidR="0088623D" w:rsidRPr="007F38F5" w:rsidRDefault="0088623D" w:rsidP="00643A42">
            <w:pPr>
              <w:pStyle w:val="Paragraphbulletlist-level1"/>
              <w:numPr>
                <w:ilvl w:val="1"/>
                <w:numId w:val="45"/>
              </w:numPr>
              <w:rPr>
                <w:szCs w:val="18"/>
              </w:rPr>
            </w:pPr>
            <w:r w:rsidRPr="007F38F5">
              <w:rPr>
                <w:szCs w:val="18"/>
              </w:rPr>
              <w:t>Response to SABA within minutes during acute wheezing episode (or within 3–4 hours of SABA and oral corticosteroid use for severe exacerbations treated in healthcare settings).</w:t>
            </w:r>
          </w:p>
          <w:p w14:paraId="639F5E4A" w14:textId="77777777" w:rsidR="0088623D" w:rsidRPr="007F38F5" w:rsidRDefault="0088623D" w:rsidP="00643A42">
            <w:pPr>
              <w:pStyle w:val="Paragraphbulletlist-level1"/>
              <w:numPr>
                <w:ilvl w:val="1"/>
                <w:numId w:val="45"/>
              </w:numPr>
              <w:rPr>
                <w:szCs w:val="18"/>
              </w:rPr>
            </w:pPr>
            <w:r w:rsidRPr="007F38F5">
              <w:rPr>
                <w:szCs w:val="18"/>
              </w:rPr>
              <w:t>Reduced frequency or severity of acute wheezing episodes and/or symptoms between episodes during trial of maintenance ICS and SABA therapy.</w:t>
            </w:r>
          </w:p>
          <w:p w14:paraId="73F1325E" w14:textId="77777777" w:rsidR="0088623D" w:rsidRPr="007F38F5" w:rsidRDefault="0088623D" w:rsidP="0088623D">
            <w:pPr>
              <w:pStyle w:val="Paragraphbulletlist-level1"/>
              <w:rPr>
                <w:szCs w:val="18"/>
              </w:rPr>
            </w:pPr>
            <w:r w:rsidRPr="007F38F5">
              <w:rPr>
                <w:szCs w:val="18"/>
              </w:rPr>
              <w:t>No likely alternative cause (except for concurrent viral infection).</w:t>
            </w:r>
          </w:p>
          <w:p w14:paraId="07263929" w14:textId="77777777" w:rsidR="0088623D" w:rsidRPr="007F38F5" w:rsidRDefault="0088623D" w:rsidP="0088623D">
            <w:pPr>
              <w:pStyle w:val="Paragraphtext"/>
              <w:ind w:firstLine="720"/>
              <w:rPr>
                <w:szCs w:val="18"/>
              </w:rPr>
            </w:pPr>
          </w:p>
          <w:p w14:paraId="606B9ADB" w14:textId="77777777" w:rsidR="0088623D" w:rsidRPr="007F38F5" w:rsidRDefault="0088623D" w:rsidP="0088623D">
            <w:pPr>
              <w:pStyle w:val="Paragraphtext"/>
              <w:rPr>
                <w:szCs w:val="18"/>
                <w:u w:val="single"/>
              </w:rPr>
            </w:pPr>
            <w:r w:rsidRPr="007F38F5">
              <w:rPr>
                <w:szCs w:val="18"/>
                <w:u w:val="single"/>
              </w:rPr>
              <w:t>Note:</w:t>
            </w:r>
          </w:p>
          <w:p w14:paraId="1B20AFE8" w14:textId="77777777" w:rsidR="0088623D" w:rsidRPr="007F38F5" w:rsidRDefault="0088623D" w:rsidP="0088623D">
            <w:pPr>
              <w:pStyle w:val="Paragraphbulletlist-level1"/>
              <w:keepLines w:val="0"/>
              <w:rPr>
                <w:szCs w:val="18"/>
              </w:rPr>
            </w:pPr>
            <w:r w:rsidRPr="007F38F5">
              <w:rPr>
                <w:szCs w:val="18"/>
              </w:rPr>
              <w:t xml:space="preserve">All 3 criteria are required for a working diagnosis of asthma.  </w:t>
            </w:r>
          </w:p>
          <w:p w14:paraId="500923C8" w14:textId="77777777" w:rsidR="0088623D" w:rsidRPr="007F38F5" w:rsidRDefault="0088623D" w:rsidP="0088623D">
            <w:pPr>
              <w:pStyle w:val="Paragraphbulletlist-level1"/>
              <w:keepLines w:val="0"/>
              <w:rPr>
                <w:szCs w:val="18"/>
              </w:rPr>
            </w:pPr>
            <w:r w:rsidRPr="007F38F5">
              <w:rPr>
                <w:szCs w:val="18"/>
              </w:rPr>
              <w:t>If only 1–2 criteria are met, document as suspected asthma.</w:t>
            </w:r>
          </w:p>
        </w:tc>
      </w:tr>
      <w:tr w:rsidR="0088623D" w:rsidRPr="007F38F5" w14:paraId="167389A4" w14:textId="77777777" w:rsidTr="0088623D">
        <w:tc>
          <w:tcPr>
            <w:tcW w:w="1584" w:type="dxa"/>
          </w:tcPr>
          <w:p w14:paraId="0A7B60AE" w14:textId="77777777" w:rsidR="0088623D" w:rsidRPr="007F38F5" w:rsidRDefault="0088623D" w:rsidP="0088623D">
            <w:pPr>
              <w:pStyle w:val="Paragraphtext"/>
              <w:rPr>
                <w:szCs w:val="18"/>
              </w:rPr>
            </w:pPr>
            <w:r w:rsidRPr="007F38F5">
              <w:rPr>
                <w:szCs w:val="18"/>
              </w:rPr>
              <w:lastRenderedPageBreak/>
              <w:t>Age 6–11 years</w:t>
            </w:r>
          </w:p>
        </w:tc>
        <w:tc>
          <w:tcPr>
            <w:tcW w:w="5196" w:type="dxa"/>
          </w:tcPr>
          <w:p w14:paraId="3A38A51D" w14:textId="77777777" w:rsidR="0088623D" w:rsidRPr="007F38F5" w:rsidRDefault="0088623D" w:rsidP="0088623D">
            <w:pPr>
              <w:pStyle w:val="Paragraphbulletlist-level1"/>
              <w:rPr>
                <w:szCs w:val="18"/>
              </w:rPr>
            </w:pPr>
            <w:r w:rsidRPr="007F38F5">
              <w:rPr>
                <w:szCs w:val="18"/>
              </w:rPr>
              <w:t>Documented variable airflow limitation:</w:t>
            </w:r>
          </w:p>
          <w:p w14:paraId="2A232254" w14:textId="77777777" w:rsidR="0088623D" w:rsidRPr="007F38F5" w:rsidRDefault="0088623D" w:rsidP="00643A42">
            <w:pPr>
              <w:pStyle w:val="Paragraphbulletlist-level1"/>
              <w:numPr>
                <w:ilvl w:val="1"/>
                <w:numId w:val="45"/>
              </w:numPr>
              <w:jc w:val="left"/>
              <w:rPr>
                <w:szCs w:val="18"/>
              </w:rPr>
            </w:pPr>
            <w:proofErr w:type="spellStart"/>
            <w:r w:rsidRPr="007F38F5">
              <w:rPr>
                <w:szCs w:val="18"/>
              </w:rPr>
              <w:t>Spirometry</w:t>
            </w:r>
            <w:proofErr w:type="spellEnd"/>
            <w:r w:rsidRPr="007F38F5">
              <w:rPr>
                <w:szCs w:val="18"/>
              </w:rPr>
              <w:t xml:space="preserve"> showing reversible forced expiratory volume in 1 second (FEV</w:t>
            </w:r>
            <w:r w:rsidRPr="007F38F5">
              <w:rPr>
                <w:szCs w:val="18"/>
                <w:vertAlign w:val="subscript"/>
              </w:rPr>
              <w:t>1</w:t>
            </w:r>
            <w:r w:rsidRPr="007F38F5">
              <w:rPr>
                <w:szCs w:val="18"/>
              </w:rPr>
              <w:t>) &gt; 12% post</w:t>
            </w:r>
            <w:r w:rsidRPr="007F38F5">
              <w:rPr>
                <w:szCs w:val="18"/>
              </w:rPr>
              <w:noBreakHyphen/>
              <w:t>bronchodilator (see Appendix I: Asthma monitoring).</w:t>
            </w:r>
          </w:p>
          <w:p w14:paraId="20E8AD5C" w14:textId="77777777" w:rsidR="0088623D" w:rsidRPr="007F38F5" w:rsidRDefault="0088623D" w:rsidP="00643A42">
            <w:pPr>
              <w:pStyle w:val="Paragraphbulletlist-level1"/>
              <w:numPr>
                <w:ilvl w:val="1"/>
                <w:numId w:val="45"/>
              </w:numPr>
              <w:jc w:val="left"/>
              <w:rPr>
                <w:szCs w:val="18"/>
              </w:rPr>
            </w:pPr>
            <w:r w:rsidRPr="007F38F5">
              <w:rPr>
                <w:szCs w:val="18"/>
              </w:rPr>
              <w:t>Peak Expiratory Flow (PEF) improvement &gt; 15% post</w:t>
            </w:r>
            <w:r w:rsidRPr="007F38F5">
              <w:rPr>
                <w:szCs w:val="18"/>
              </w:rPr>
              <w:noBreakHyphen/>
              <w:t>bronchodilator.</w:t>
            </w:r>
          </w:p>
          <w:p w14:paraId="194F68C8" w14:textId="77777777" w:rsidR="0088623D" w:rsidRPr="007F38F5" w:rsidRDefault="0088623D" w:rsidP="0088623D">
            <w:pPr>
              <w:pStyle w:val="Paragraphbulletlist-level1"/>
              <w:rPr>
                <w:szCs w:val="18"/>
              </w:rPr>
            </w:pPr>
            <w:r w:rsidRPr="007F38F5">
              <w:rPr>
                <w:szCs w:val="18"/>
              </w:rPr>
              <w:t>Diurnal PEF variability &gt; 10% over 2 weeks.</w:t>
            </w:r>
          </w:p>
        </w:tc>
      </w:tr>
    </w:tbl>
    <w:p w14:paraId="5D12571D" w14:textId="77777777" w:rsidR="007F38F5" w:rsidRDefault="007F38F5" w:rsidP="0088623D">
      <w:pPr>
        <w:rPr>
          <w:rFonts w:cs="Arial"/>
          <w:b/>
          <w:sz w:val="20"/>
        </w:rPr>
      </w:pPr>
    </w:p>
    <w:p w14:paraId="05C6EFB6" w14:textId="46D7BA49" w:rsidR="0088623D" w:rsidRDefault="0088623D" w:rsidP="007F38F5">
      <w:pPr>
        <w:spacing w:after="0"/>
        <w:rPr>
          <w:rFonts w:cs="Arial"/>
          <w:b/>
          <w:sz w:val="20"/>
        </w:rPr>
      </w:pPr>
      <w:r w:rsidRPr="00201657">
        <w:rPr>
          <w:rFonts w:cs="Arial"/>
          <w:b/>
          <w:sz w:val="20"/>
        </w:rPr>
        <w:t>GENERAL MEASURES</w:t>
      </w:r>
    </w:p>
    <w:p w14:paraId="72C1691B" w14:textId="77777777" w:rsidR="0088623D" w:rsidRPr="006D35CC" w:rsidRDefault="0088623D" w:rsidP="0088623D">
      <w:pPr>
        <w:pStyle w:val="Paragraphbulletlist-level1"/>
      </w:pPr>
      <w:r w:rsidRPr="00F050DE">
        <w:t xml:space="preserve">Identify </w:t>
      </w:r>
      <w:r w:rsidRPr="006D35CC">
        <w:t>triggers and address modifiable risk factors:</w:t>
      </w:r>
    </w:p>
    <w:p w14:paraId="00EA349D" w14:textId="77777777" w:rsidR="0088623D" w:rsidRPr="006D35CC" w:rsidRDefault="0088623D" w:rsidP="0088623D">
      <w:pPr>
        <w:pStyle w:val="Paragraphbulletlist-level1"/>
      </w:pPr>
      <w:r w:rsidRPr="006D35CC">
        <w:t>Educate children, parents, caregivers and teachers on avoidance of triggers, inhaler and spacer technique, and early recognition of exacerbation symptoms.</w:t>
      </w:r>
    </w:p>
    <w:p w14:paraId="33F10BA1" w14:textId="77777777" w:rsidR="0088623D" w:rsidRPr="006D35CC" w:rsidRDefault="0088623D" w:rsidP="0088623D">
      <w:pPr>
        <w:pStyle w:val="Paragraphbulletlist-level1"/>
      </w:pPr>
      <w:r w:rsidRPr="006D35CC">
        <w:t>Manage environmental triggers, e.g.:</w:t>
      </w:r>
    </w:p>
    <w:p w14:paraId="4157F9DA" w14:textId="77777777" w:rsidR="0088623D" w:rsidRPr="006D35CC" w:rsidRDefault="0088623D" w:rsidP="00643A42">
      <w:pPr>
        <w:pStyle w:val="Paragraphbulletlist-level1"/>
        <w:numPr>
          <w:ilvl w:val="1"/>
          <w:numId w:val="45"/>
        </w:numPr>
        <w:ind w:left="714" w:hanging="357"/>
      </w:pPr>
      <w:r w:rsidRPr="006D35CC">
        <w:t>Minimise exposure to cigarette smoke;</w:t>
      </w:r>
    </w:p>
    <w:p w14:paraId="671907C8" w14:textId="77777777" w:rsidR="0088623D" w:rsidRPr="006D35CC" w:rsidRDefault="0088623D" w:rsidP="00643A42">
      <w:pPr>
        <w:pStyle w:val="Paragraphbulletlist-level1"/>
        <w:numPr>
          <w:ilvl w:val="1"/>
          <w:numId w:val="45"/>
        </w:numPr>
        <w:ind w:left="714" w:hanging="357"/>
      </w:pPr>
      <w:r w:rsidRPr="006D35CC">
        <w:t>avoid preservatives such as sulphites and benzoates;</w:t>
      </w:r>
    </w:p>
    <w:p w14:paraId="464C753F" w14:textId="77777777" w:rsidR="0088623D" w:rsidRPr="006D35CC" w:rsidRDefault="0088623D" w:rsidP="00643A42">
      <w:pPr>
        <w:pStyle w:val="Paragraphbulletlist-level1"/>
        <w:numPr>
          <w:ilvl w:val="1"/>
          <w:numId w:val="45"/>
        </w:numPr>
        <w:ind w:left="714" w:hanging="357"/>
      </w:pPr>
      <w:r w:rsidRPr="006D35CC">
        <w:t>for house-dust mite sensitisation, use plastic mattress covers;</w:t>
      </w:r>
    </w:p>
    <w:p w14:paraId="7E3AD9CF" w14:textId="77777777" w:rsidR="0088623D" w:rsidRPr="006D35CC" w:rsidRDefault="0088623D" w:rsidP="00643A42">
      <w:pPr>
        <w:pStyle w:val="Paragraphbulletlist-level1"/>
        <w:numPr>
          <w:ilvl w:val="1"/>
          <w:numId w:val="45"/>
        </w:numPr>
        <w:ind w:left="714" w:hanging="357"/>
      </w:pPr>
      <w:r w:rsidRPr="006D35CC">
        <w:t>minimise exposure to cockroaches: use baits placed in homes;</w:t>
      </w:r>
    </w:p>
    <w:p w14:paraId="32C2D7EE" w14:textId="77777777" w:rsidR="0088623D" w:rsidRDefault="0088623D" w:rsidP="00643A42">
      <w:pPr>
        <w:pStyle w:val="Paragraphbulletlist-level1"/>
        <w:numPr>
          <w:ilvl w:val="1"/>
          <w:numId w:val="45"/>
        </w:numPr>
        <w:ind w:left="714" w:hanging="357"/>
      </w:pPr>
      <w:proofErr w:type="gramStart"/>
      <w:r w:rsidRPr="006D35CC">
        <w:t>avoid</w:t>
      </w:r>
      <w:proofErr w:type="gramEnd"/>
      <w:r w:rsidRPr="006D35CC">
        <w:t xml:space="preserve"> damp</w:t>
      </w:r>
      <w:r w:rsidRPr="00201657">
        <w:t xml:space="preserve"> or mould in homes</w:t>
      </w:r>
      <w:r>
        <w:t>.</w:t>
      </w:r>
    </w:p>
    <w:p w14:paraId="77E29781" w14:textId="77777777" w:rsidR="0088623D" w:rsidRDefault="0088623D" w:rsidP="0088623D">
      <w:pPr>
        <w:pStyle w:val="Paragraphbulletlist-level1"/>
      </w:pPr>
      <w:r>
        <w:t>Regularly assess inhaler and spacer use technique and correct where necessary</w:t>
      </w:r>
    </w:p>
    <w:p w14:paraId="4ADB2C18" w14:textId="77777777" w:rsidR="0088623D" w:rsidRDefault="0088623D" w:rsidP="0088623D">
      <w:pPr>
        <w:pStyle w:val="Paragraphbulletlist-level1"/>
      </w:pPr>
      <w:r>
        <w:t>Breathing exercises may be offered as an adjunct to pharmacological therapy: they may improve symptoms and quality of life, but do not improve lung function or reduce exacerbation risk.</w:t>
      </w:r>
    </w:p>
    <w:p w14:paraId="15682BA4" w14:textId="77777777" w:rsidR="0088623D" w:rsidRDefault="0088623D" w:rsidP="0088623D">
      <w:pPr>
        <w:rPr>
          <w:rFonts w:cs="Arial"/>
          <w:b/>
          <w:bCs/>
          <w:sz w:val="20"/>
          <w:szCs w:val="20"/>
        </w:rPr>
      </w:pPr>
    </w:p>
    <w:p w14:paraId="0D52EB9E" w14:textId="176ECC77" w:rsidR="0088623D" w:rsidRPr="0088623D" w:rsidRDefault="0088623D" w:rsidP="007F38F5">
      <w:pPr>
        <w:spacing w:after="0"/>
        <w:rPr>
          <w:rFonts w:cs="Arial"/>
          <w:b/>
        </w:rPr>
      </w:pPr>
      <w:r w:rsidRPr="0088623D">
        <w:rPr>
          <w:rFonts w:cs="Arial"/>
          <w:b/>
        </w:rPr>
        <w:t>Table 17</w:t>
      </w:r>
      <w:r>
        <w:rPr>
          <w:rFonts w:cs="Arial"/>
          <w:b/>
        </w:rPr>
        <w:t>.9</w:t>
      </w:r>
      <w:r w:rsidRPr="0088623D">
        <w:rPr>
          <w:rFonts w:cs="Arial"/>
          <w:b/>
        </w:rPr>
        <w:t>: Assessment of risk factors</w:t>
      </w:r>
    </w:p>
    <w:tbl>
      <w:tblPr>
        <w:tblStyle w:val="TableGrid"/>
        <w:tblW w:w="6807" w:type="dxa"/>
        <w:tblInd w:w="5" w:type="dxa"/>
        <w:tblLook w:val="04A0" w:firstRow="1" w:lastRow="0" w:firstColumn="1" w:lastColumn="0" w:noHBand="0" w:noVBand="1"/>
      </w:tblPr>
      <w:tblGrid>
        <w:gridCol w:w="1749"/>
        <w:gridCol w:w="2410"/>
        <w:gridCol w:w="2648"/>
      </w:tblGrid>
      <w:tr w:rsidR="0088623D" w:rsidRPr="007F38F5" w14:paraId="63412363" w14:textId="77777777" w:rsidTr="0088623D">
        <w:tc>
          <w:tcPr>
            <w:tcW w:w="6807" w:type="dxa"/>
            <w:gridSpan w:val="3"/>
            <w:tcBorders>
              <w:top w:val="single" w:sz="4" w:space="0" w:color="auto"/>
            </w:tcBorders>
            <w:shd w:val="clear" w:color="auto" w:fill="D9D9D9" w:themeFill="background1" w:themeFillShade="D9"/>
          </w:tcPr>
          <w:p w14:paraId="4125D3F5" w14:textId="77777777" w:rsidR="0088623D" w:rsidRPr="007F38F5" w:rsidRDefault="0088623D" w:rsidP="0088623D">
            <w:pPr>
              <w:rPr>
                <w:rFonts w:cs="Arial"/>
                <w:b/>
              </w:rPr>
            </w:pPr>
            <w:r w:rsidRPr="007F38F5">
              <w:rPr>
                <w:rFonts w:cs="Arial"/>
                <w:b/>
              </w:rPr>
              <w:t>Risk factors for exacerbations</w:t>
            </w:r>
          </w:p>
        </w:tc>
      </w:tr>
      <w:tr w:rsidR="0088623D" w:rsidRPr="007F38F5" w14:paraId="5CBA8B76" w14:textId="77777777" w:rsidTr="0088623D">
        <w:tc>
          <w:tcPr>
            <w:tcW w:w="1749" w:type="dxa"/>
            <w:vAlign w:val="center"/>
          </w:tcPr>
          <w:p w14:paraId="54F76E72" w14:textId="77777777" w:rsidR="0088623D" w:rsidRPr="007F38F5" w:rsidRDefault="0088623D" w:rsidP="0088623D">
            <w:pPr>
              <w:jc w:val="center"/>
              <w:rPr>
                <w:rFonts w:cs="Arial"/>
                <w:bCs/>
              </w:rPr>
            </w:pPr>
            <w:r w:rsidRPr="007F38F5">
              <w:rPr>
                <w:rFonts w:cs="Arial"/>
              </w:rPr>
              <w:t>Poor control</w:t>
            </w:r>
          </w:p>
        </w:tc>
        <w:tc>
          <w:tcPr>
            <w:tcW w:w="5058" w:type="dxa"/>
            <w:gridSpan w:val="2"/>
            <w:vAlign w:val="center"/>
          </w:tcPr>
          <w:p w14:paraId="3354F151" w14:textId="77777777" w:rsidR="0088623D" w:rsidRPr="007F38F5" w:rsidRDefault="0088623D" w:rsidP="00643A42">
            <w:pPr>
              <w:pStyle w:val="ListParagraph"/>
              <w:numPr>
                <w:ilvl w:val="0"/>
                <w:numId w:val="44"/>
              </w:numPr>
              <w:ind w:left="284" w:hanging="284"/>
              <w:contextualSpacing w:val="0"/>
              <w:rPr>
                <w:rFonts w:cs="Arial"/>
                <w:bCs/>
              </w:rPr>
            </w:pPr>
            <w:r w:rsidRPr="007F38F5">
              <w:rPr>
                <w:rFonts w:cs="Arial"/>
              </w:rPr>
              <w:t xml:space="preserve">Presence of any of the following over the past 4 weeks: Daytime asthma symptoms more than twice per week; any night waking due to asthma; use of SABA-only reliever more than twice weekly; any activity limitation due to asthma. </w:t>
            </w:r>
          </w:p>
        </w:tc>
      </w:tr>
      <w:tr w:rsidR="0088623D" w:rsidRPr="007F38F5" w14:paraId="16D0E1FE" w14:textId="77777777" w:rsidTr="0088623D">
        <w:tc>
          <w:tcPr>
            <w:tcW w:w="1749" w:type="dxa"/>
            <w:tcBorders>
              <w:bottom w:val="single" w:sz="4" w:space="0" w:color="auto"/>
            </w:tcBorders>
            <w:vAlign w:val="center"/>
          </w:tcPr>
          <w:p w14:paraId="7B85224D" w14:textId="77777777" w:rsidR="0088623D" w:rsidRPr="007F38F5" w:rsidRDefault="0088623D" w:rsidP="0088623D">
            <w:pPr>
              <w:jc w:val="center"/>
              <w:rPr>
                <w:rFonts w:cs="Arial"/>
                <w:bCs/>
              </w:rPr>
            </w:pPr>
            <w:r w:rsidRPr="007F38F5">
              <w:rPr>
                <w:rFonts w:cs="Arial"/>
              </w:rPr>
              <w:t>Inappropriate medication use</w:t>
            </w:r>
          </w:p>
        </w:tc>
        <w:tc>
          <w:tcPr>
            <w:tcW w:w="5058" w:type="dxa"/>
            <w:gridSpan w:val="2"/>
            <w:tcBorders>
              <w:bottom w:val="single" w:sz="4" w:space="0" w:color="auto"/>
            </w:tcBorders>
          </w:tcPr>
          <w:p w14:paraId="3D81EE84" w14:textId="77777777" w:rsidR="0088623D" w:rsidRPr="007F38F5" w:rsidRDefault="0088623D" w:rsidP="00643A42">
            <w:pPr>
              <w:pStyle w:val="ListParagraph"/>
              <w:numPr>
                <w:ilvl w:val="0"/>
                <w:numId w:val="44"/>
              </w:numPr>
              <w:ind w:left="284" w:hanging="284"/>
              <w:contextualSpacing w:val="0"/>
              <w:rPr>
                <w:rFonts w:cs="Arial"/>
              </w:rPr>
            </w:pPr>
            <w:r w:rsidRPr="007F38F5">
              <w:rPr>
                <w:rFonts w:cs="Arial"/>
              </w:rPr>
              <w:t>High SABA use</w:t>
            </w:r>
          </w:p>
          <w:p w14:paraId="3CA8123F" w14:textId="77777777" w:rsidR="0088623D" w:rsidRPr="007F38F5" w:rsidRDefault="0088623D" w:rsidP="00643A42">
            <w:pPr>
              <w:pStyle w:val="ListParagraph"/>
              <w:numPr>
                <w:ilvl w:val="0"/>
                <w:numId w:val="44"/>
              </w:numPr>
              <w:ind w:left="284" w:hanging="284"/>
              <w:contextualSpacing w:val="0"/>
              <w:rPr>
                <w:rFonts w:cs="Arial"/>
                <w:bCs/>
              </w:rPr>
            </w:pPr>
            <w:r w:rsidRPr="007F38F5">
              <w:rPr>
                <w:rFonts w:cs="Arial"/>
              </w:rPr>
              <w:t>Inadequate ICS use (not prescribed, poor adherence, poor inhaler technique)</w:t>
            </w:r>
          </w:p>
        </w:tc>
      </w:tr>
      <w:tr w:rsidR="0088623D" w:rsidRPr="007F38F5" w14:paraId="6909C9BF" w14:textId="77777777" w:rsidTr="0088623D">
        <w:tc>
          <w:tcPr>
            <w:tcW w:w="1749" w:type="dxa"/>
            <w:tcBorders>
              <w:right w:val="single" w:sz="4" w:space="0" w:color="auto"/>
            </w:tcBorders>
            <w:vAlign w:val="center"/>
          </w:tcPr>
          <w:p w14:paraId="667A7E59" w14:textId="77777777" w:rsidR="0088623D" w:rsidRPr="007F38F5" w:rsidRDefault="0088623D" w:rsidP="0088623D">
            <w:pPr>
              <w:jc w:val="center"/>
              <w:rPr>
                <w:rFonts w:cs="Arial"/>
                <w:bCs/>
              </w:rPr>
            </w:pPr>
            <w:r w:rsidRPr="007F38F5">
              <w:rPr>
                <w:rFonts w:cs="Arial"/>
              </w:rPr>
              <w:t>Co-morbidities</w:t>
            </w:r>
          </w:p>
        </w:tc>
        <w:tc>
          <w:tcPr>
            <w:tcW w:w="2410" w:type="dxa"/>
            <w:tcBorders>
              <w:top w:val="single" w:sz="4" w:space="0" w:color="auto"/>
              <w:left w:val="single" w:sz="4" w:space="0" w:color="auto"/>
              <w:bottom w:val="single" w:sz="4" w:space="0" w:color="auto"/>
              <w:right w:val="nil"/>
            </w:tcBorders>
          </w:tcPr>
          <w:p w14:paraId="044E1B90" w14:textId="77777777" w:rsidR="0088623D" w:rsidRPr="007F38F5" w:rsidRDefault="0088623D" w:rsidP="00643A42">
            <w:pPr>
              <w:pStyle w:val="ListParagraph"/>
              <w:numPr>
                <w:ilvl w:val="0"/>
                <w:numId w:val="44"/>
              </w:numPr>
              <w:ind w:left="284" w:hanging="284"/>
              <w:contextualSpacing w:val="0"/>
              <w:rPr>
                <w:rFonts w:cs="Arial"/>
              </w:rPr>
            </w:pPr>
            <w:r w:rsidRPr="007F38F5">
              <w:rPr>
                <w:rFonts w:cs="Arial"/>
              </w:rPr>
              <w:t>Obesity</w:t>
            </w:r>
          </w:p>
          <w:p w14:paraId="4384271F" w14:textId="77777777" w:rsidR="0088623D" w:rsidRPr="007F38F5" w:rsidRDefault="0088623D" w:rsidP="00643A42">
            <w:pPr>
              <w:pStyle w:val="ListParagraph"/>
              <w:numPr>
                <w:ilvl w:val="0"/>
                <w:numId w:val="44"/>
              </w:numPr>
              <w:ind w:left="284" w:hanging="284"/>
              <w:contextualSpacing w:val="0"/>
              <w:rPr>
                <w:rFonts w:cs="Arial"/>
                <w:bCs/>
              </w:rPr>
            </w:pPr>
            <w:r w:rsidRPr="007F38F5">
              <w:rPr>
                <w:rFonts w:cs="Arial"/>
              </w:rPr>
              <w:t xml:space="preserve">Chronic </w:t>
            </w:r>
            <w:proofErr w:type="spellStart"/>
            <w:r w:rsidRPr="007F38F5">
              <w:rPr>
                <w:rFonts w:cs="Arial"/>
              </w:rPr>
              <w:t>rhinosinusitis</w:t>
            </w:r>
            <w:proofErr w:type="spellEnd"/>
          </w:p>
        </w:tc>
        <w:tc>
          <w:tcPr>
            <w:tcW w:w="2648" w:type="dxa"/>
            <w:tcBorders>
              <w:top w:val="single" w:sz="4" w:space="0" w:color="auto"/>
              <w:left w:val="nil"/>
              <w:bottom w:val="single" w:sz="4" w:space="0" w:color="auto"/>
              <w:right w:val="single" w:sz="4" w:space="0" w:color="auto"/>
            </w:tcBorders>
          </w:tcPr>
          <w:p w14:paraId="3FDDB8DD" w14:textId="77777777" w:rsidR="0088623D" w:rsidRPr="007F38F5" w:rsidRDefault="0088623D" w:rsidP="00643A42">
            <w:pPr>
              <w:pStyle w:val="ListParagraph"/>
              <w:numPr>
                <w:ilvl w:val="0"/>
                <w:numId w:val="44"/>
              </w:numPr>
              <w:ind w:left="284" w:hanging="284"/>
              <w:contextualSpacing w:val="0"/>
              <w:rPr>
                <w:rFonts w:cs="Arial"/>
              </w:rPr>
            </w:pPr>
            <w:r w:rsidRPr="007F38F5">
              <w:rPr>
                <w:rFonts w:cs="Arial"/>
              </w:rPr>
              <w:t>GORD</w:t>
            </w:r>
          </w:p>
          <w:p w14:paraId="3809BFA4" w14:textId="77777777" w:rsidR="0088623D" w:rsidRPr="007F38F5" w:rsidRDefault="0088623D" w:rsidP="00643A42">
            <w:pPr>
              <w:pStyle w:val="ListParagraph"/>
              <w:numPr>
                <w:ilvl w:val="0"/>
                <w:numId w:val="44"/>
              </w:numPr>
              <w:ind w:left="284" w:hanging="284"/>
              <w:contextualSpacing w:val="0"/>
              <w:rPr>
                <w:rFonts w:cs="Arial"/>
                <w:bCs/>
              </w:rPr>
            </w:pPr>
            <w:r w:rsidRPr="007F38F5">
              <w:rPr>
                <w:rFonts w:cs="Arial"/>
              </w:rPr>
              <w:t>Confirmed food allergy</w:t>
            </w:r>
          </w:p>
        </w:tc>
      </w:tr>
      <w:tr w:rsidR="0088623D" w:rsidRPr="007F38F5" w14:paraId="3F1C2D07" w14:textId="77777777" w:rsidTr="0088623D">
        <w:tc>
          <w:tcPr>
            <w:tcW w:w="1749" w:type="dxa"/>
            <w:vAlign w:val="center"/>
          </w:tcPr>
          <w:p w14:paraId="378D960E" w14:textId="77777777" w:rsidR="0088623D" w:rsidRPr="007F38F5" w:rsidRDefault="0088623D" w:rsidP="0088623D">
            <w:pPr>
              <w:jc w:val="center"/>
              <w:rPr>
                <w:rFonts w:cs="Arial"/>
                <w:bCs/>
              </w:rPr>
            </w:pPr>
            <w:r w:rsidRPr="007F38F5">
              <w:rPr>
                <w:rFonts w:cs="Arial"/>
              </w:rPr>
              <w:t>Exposures</w:t>
            </w:r>
          </w:p>
        </w:tc>
        <w:tc>
          <w:tcPr>
            <w:tcW w:w="2410" w:type="dxa"/>
            <w:tcBorders>
              <w:top w:val="single" w:sz="4" w:space="0" w:color="auto"/>
              <w:right w:val="nil"/>
            </w:tcBorders>
          </w:tcPr>
          <w:p w14:paraId="4DC25F9E" w14:textId="77777777" w:rsidR="0088623D" w:rsidRPr="007F38F5" w:rsidRDefault="0088623D" w:rsidP="00643A42">
            <w:pPr>
              <w:pStyle w:val="ListParagraph"/>
              <w:numPr>
                <w:ilvl w:val="0"/>
                <w:numId w:val="44"/>
              </w:numPr>
              <w:ind w:left="284" w:hanging="284"/>
              <w:contextualSpacing w:val="0"/>
              <w:rPr>
                <w:rFonts w:cs="Arial"/>
              </w:rPr>
            </w:pPr>
            <w:r w:rsidRPr="007F38F5">
              <w:rPr>
                <w:rFonts w:cs="Arial"/>
              </w:rPr>
              <w:t>Second-hand smoke</w:t>
            </w:r>
          </w:p>
          <w:p w14:paraId="34DB03A5" w14:textId="77777777" w:rsidR="0088623D" w:rsidRPr="007F38F5" w:rsidRDefault="0088623D" w:rsidP="00643A42">
            <w:pPr>
              <w:pStyle w:val="ListParagraph"/>
              <w:numPr>
                <w:ilvl w:val="0"/>
                <w:numId w:val="44"/>
              </w:numPr>
              <w:ind w:left="284" w:hanging="284"/>
              <w:contextualSpacing w:val="0"/>
              <w:rPr>
                <w:rFonts w:cs="Arial"/>
                <w:bCs/>
              </w:rPr>
            </w:pPr>
            <w:r w:rsidRPr="007F38F5">
              <w:rPr>
                <w:rFonts w:cs="Arial"/>
              </w:rPr>
              <w:t>Air pollution</w:t>
            </w:r>
          </w:p>
          <w:p w14:paraId="5127A336" w14:textId="77777777" w:rsidR="0088623D" w:rsidRPr="007F38F5" w:rsidRDefault="0088623D" w:rsidP="00643A42">
            <w:pPr>
              <w:pStyle w:val="ListParagraph"/>
              <w:numPr>
                <w:ilvl w:val="0"/>
                <w:numId w:val="44"/>
              </w:numPr>
              <w:ind w:left="284" w:hanging="284"/>
              <w:contextualSpacing w:val="0"/>
              <w:jc w:val="left"/>
              <w:rPr>
                <w:rFonts w:cs="Arial"/>
                <w:bCs/>
              </w:rPr>
            </w:pPr>
            <w:r w:rsidRPr="007F38F5">
              <w:rPr>
                <w:rFonts w:cs="Arial"/>
                <w:bCs/>
              </w:rPr>
              <w:t>Preservatives (e.g., sulphites, benzoates)</w:t>
            </w:r>
          </w:p>
        </w:tc>
        <w:tc>
          <w:tcPr>
            <w:tcW w:w="2648" w:type="dxa"/>
            <w:tcBorders>
              <w:top w:val="single" w:sz="4" w:space="0" w:color="auto"/>
              <w:left w:val="nil"/>
            </w:tcBorders>
          </w:tcPr>
          <w:p w14:paraId="78AD3963" w14:textId="77777777" w:rsidR="0088623D" w:rsidRPr="007F38F5" w:rsidRDefault="0088623D" w:rsidP="00643A42">
            <w:pPr>
              <w:pStyle w:val="ListParagraph"/>
              <w:numPr>
                <w:ilvl w:val="0"/>
                <w:numId w:val="44"/>
              </w:numPr>
              <w:ind w:left="284" w:hanging="284"/>
              <w:contextualSpacing w:val="0"/>
              <w:rPr>
                <w:rFonts w:cs="Arial"/>
              </w:rPr>
            </w:pPr>
            <w:r w:rsidRPr="007F38F5">
              <w:rPr>
                <w:rFonts w:cs="Arial"/>
              </w:rPr>
              <w:t>Known allergen exposure</w:t>
            </w:r>
          </w:p>
          <w:p w14:paraId="287F84F3" w14:textId="77777777" w:rsidR="0088623D" w:rsidRPr="007F38F5" w:rsidRDefault="0088623D" w:rsidP="00643A42">
            <w:pPr>
              <w:pStyle w:val="ListParagraph"/>
              <w:numPr>
                <w:ilvl w:val="0"/>
                <w:numId w:val="44"/>
              </w:numPr>
              <w:ind w:left="284" w:hanging="284"/>
              <w:contextualSpacing w:val="0"/>
              <w:rPr>
                <w:rFonts w:cs="Arial"/>
                <w:bCs/>
              </w:rPr>
            </w:pPr>
            <w:r w:rsidRPr="007F38F5">
              <w:rPr>
                <w:rFonts w:cs="Arial"/>
              </w:rPr>
              <w:t>Pets (e.g. cats and dogs)</w:t>
            </w:r>
          </w:p>
        </w:tc>
      </w:tr>
      <w:tr w:rsidR="0088623D" w:rsidRPr="007F38F5" w14:paraId="5E2D662D" w14:textId="77777777" w:rsidTr="0088623D">
        <w:tc>
          <w:tcPr>
            <w:tcW w:w="1749" w:type="dxa"/>
            <w:vAlign w:val="center"/>
          </w:tcPr>
          <w:p w14:paraId="36F83BB6" w14:textId="77777777" w:rsidR="0088623D" w:rsidRPr="007F38F5" w:rsidRDefault="0088623D" w:rsidP="0088623D">
            <w:pPr>
              <w:jc w:val="center"/>
              <w:rPr>
                <w:rFonts w:cs="Arial"/>
                <w:bCs/>
              </w:rPr>
            </w:pPr>
            <w:r w:rsidRPr="007F38F5">
              <w:rPr>
                <w:rFonts w:cs="Arial"/>
              </w:rPr>
              <w:t>Social factors</w:t>
            </w:r>
          </w:p>
        </w:tc>
        <w:tc>
          <w:tcPr>
            <w:tcW w:w="5058" w:type="dxa"/>
            <w:gridSpan w:val="2"/>
            <w:vAlign w:val="center"/>
          </w:tcPr>
          <w:p w14:paraId="6C178A9C" w14:textId="77777777" w:rsidR="0088623D" w:rsidRPr="007F38F5" w:rsidRDefault="0088623D" w:rsidP="00643A42">
            <w:pPr>
              <w:pStyle w:val="ListParagraph"/>
              <w:numPr>
                <w:ilvl w:val="0"/>
                <w:numId w:val="44"/>
              </w:numPr>
              <w:ind w:left="284" w:hanging="284"/>
              <w:contextualSpacing w:val="0"/>
              <w:rPr>
                <w:rFonts w:cs="Arial"/>
              </w:rPr>
            </w:pPr>
            <w:r w:rsidRPr="007F38F5">
              <w:rPr>
                <w:rFonts w:cs="Arial"/>
              </w:rPr>
              <w:t>Major psychosocial and socioeconomic issues e.g. poverty, overcrowding, access to healthcare etc.</w:t>
            </w:r>
          </w:p>
        </w:tc>
      </w:tr>
      <w:tr w:rsidR="0088623D" w:rsidRPr="007F38F5" w14:paraId="34821153" w14:textId="77777777" w:rsidTr="0088623D">
        <w:tc>
          <w:tcPr>
            <w:tcW w:w="1749" w:type="dxa"/>
            <w:vAlign w:val="center"/>
          </w:tcPr>
          <w:p w14:paraId="0EB5AE95" w14:textId="77777777" w:rsidR="0088623D" w:rsidRPr="007F38F5" w:rsidRDefault="0088623D" w:rsidP="0088623D">
            <w:pPr>
              <w:jc w:val="center"/>
              <w:rPr>
                <w:rFonts w:cs="Arial"/>
                <w:bCs/>
              </w:rPr>
            </w:pPr>
            <w:r w:rsidRPr="007F38F5">
              <w:rPr>
                <w:rFonts w:cs="Arial"/>
              </w:rPr>
              <w:t>Poor lung function</w:t>
            </w:r>
          </w:p>
        </w:tc>
        <w:tc>
          <w:tcPr>
            <w:tcW w:w="5058" w:type="dxa"/>
            <w:gridSpan w:val="2"/>
          </w:tcPr>
          <w:p w14:paraId="6AF7429F" w14:textId="77777777" w:rsidR="0088623D" w:rsidRPr="007F38F5" w:rsidRDefault="0088623D" w:rsidP="00643A42">
            <w:pPr>
              <w:pStyle w:val="ListParagraph"/>
              <w:numPr>
                <w:ilvl w:val="0"/>
                <w:numId w:val="44"/>
              </w:numPr>
              <w:ind w:left="284" w:hanging="284"/>
              <w:contextualSpacing w:val="0"/>
              <w:rPr>
                <w:rFonts w:cs="Arial"/>
              </w:rPr>
            </w:pPr>
            <w:r w:rsidRPr="007F38F5">
              <w:rPr>
                <w:rFonts w:cs="Arial"/>
              </w:rPr>
              <w:t>FEV</w:t>
            </w:r>
            <w:r w:rsidRPr="007F38F5">
              <w:rPr>
                <w:rFonts w:cs="Arial"/>
                <w:vertAlign w:val="subscript"/>
              </w:rPr>
              <w:t>1</w:t>
            </w:r>
            <w:r w:rsidRPr="007F38F5">
              <w:rPr>
                <w:rFonts w:cs="Arial"/>
              </w:rPr>
              <w:t xml:space="preserve"> &lt; 60% predicted (measured with </w:t>
            </w:r>
            <w:proofErr w:type="spellStart"/>
            <w:r w:rsidRPr="007F38F5">
              <w:rPr>
                <w:rFonts w:cs="Arial"/>
              </w:rPr>
              <w:t>spirometry</w:t>
            </w:r>
            <w:proofErr w:type="spellEnd"/>
            <w:r w:rsidRPr="007F38F5">
              <w:rPr>
                <w:rFonts w:cs="Arial"/>
              </w:rPr>
              <w:t>)</w:t>
            </w:r>
          </w:p>
          <w:p w14:paraId="2AC3CC51" w14:textId="77777777" w:rsidR="0088623D" w:rsidRPr="007F38F5" w:rsidRDefault="0088623D" w:rsidP="00643A42">
            <w:pPr>
              <w:pStyle w:val="ListParagraph"/>
              <w:numPr>
                <w:ilvl w:val="0"/>
                <w:numId w:val="44"/>
              </w:numPr>
              <w:ind w:left="284" w:hanging="284"/>
              <w:contextualSpacing w:val="0"/>
              <w:rPr>
                <w:rFonts w:cs="Arial"/>
              </w:rPr>
            </w:pPr>
            <w:r w:rsidRPr="007F38F5">
              <w:rPr>
                <w:rFonts w:cs="Arial"/>
              </w:rPr>
              <w:t>High bronchodilator responsiveness</w:t>
            </w:r>
          </w:p>
        </w:tc>
      </w:tr>
      <w:tr w:rsidR="0088623D" w:rsidRPr="007F38F5" w14:paraId="25E7A483" w14:textId="77777777" w:rsidTr="0088623D">
        <w:tc>
          <w:tcPr>
            <w:tcW w:w="1749" w:type="dxa"/>
            <w:vAlign w:val="center"/>
          </w:tcPr>
          <w:p w14:paraId="7CDF6515" w14:textId="77777777" w:rsidR="0088623D" w:rsidRPr="007F38F5" w:rsidRDefault="0088623D" w:rsidP="0088623D">
            <w:pPr>
              <w:jc w:val="center"/>
              <w:rPr>
                <w:rFonts w:cs="Arial"/>
                <w:bCs/>
              </w:rPr>
            </w:pPr>
            <w:r w:rsidRPr="007F38F5">
              <w:rPr>
                <w:rFonts w:cs="Arial"/>
              </w:rPr>
              <w:lastRenderedPageBreak/>
              <w:t>Inflammatory markers</w:t>
            </w:r>
          </w:p>
        </w:tc>
        <w:tc>
          <w:tcPr>
            <w:tcW w:w="5058" w:type="dxa"/>
            <w:gridSpan w:val="2"/>
            <w:vAlign w:val="center"/>
          </w:tcPr>
          <w:p w14:paraId="2135BEDB" w14:textId="77777777" w:rsidR="0088623D" w:rsidRPr="007F38F5" w:rsidRDefault="0088623D" w:rsidP="00643A42">
            <w:pPr>
              <w:pStyle w:val="ListParagraph"/>
              <w:numPr>
                <w:ilvl w:val="0"/>
                <w:numId w:val="44"/>
              </w:numPr>
              <w:ind w:left="284" w:hanging="284"/>
              <w:contextualSpacing w:val="0"/>
              <w:rPr>
                <w:rFonts w:cs="Arial"/>
              </w:rPr>
            </w:pPr>
            <w:r w:rsidRPr="007F38F5">
              <w:rPr>
                <w:rFonts w:cs="Arial"/>
              </w:rPr>
              <w:t>Eosinophilia (blood)</w:t>
            </w:r>
          </w:p>
        </w:tc>
      </w:tr>
      <w:tr w:rsidR="0088623D" w:rsidRPr="007F38F5" w14:paraId="468B7981" w14:textId="77777777" w:rsidTr="0088623D">
        <w:tc>
          <w:tcPr>
            <w:tcW w:w="1749" w:type="dxa"/>
            <w:vAlign w:val="center"/>
          </w:tcPr>
          <w:p w14:paraId="429EFDF9" w14:textId="77777777" w:rsidR="0088623D" w:rsidRPr="007F38F5" w:rsidRDefault="0088623D" w:rsidP="0088623D">
            <w:pPr>
              <w:jc w:val="center"/>
              <w:rPr>
                <w:rFonts w:cs="Arial"/>
                <w:bCs/>
              </w:rPr>
            </w:pPr>
            <w:r w:rsidRPr="007F38F5">
              <w:rPr>
                <w:rFonts w:cs="Arial"/>
              </w:rPr>
              <w:t>Exacerbations</w:t>
            </w:r>
          </w:p>
        </w:tc>
        <w:tc>
          <w:tcPr>
            <w:tcW w:w="5058" w:type="dxa"/>
            <w:gridSpan w:val="2"/>
          </w:tcPr>
          <w:p w14:paraId="6881FEC3" w14:textId="77777777" w:rsidR="0088623D" w:rsidRPr="007F38F5" w:rsidRDefault="0088623D" w:rsidP="00643A42">
            <w:pPr>
              <w:pStyle w:val="ListParagraph"/>
              <w:numPr>
                <w:ilvl w:val="0"/>
                <w:numId w:val="44"/>
              </w:numPr>
              <w:ind w:left="284" w:hanging="284"/>
              <w:contextualSpacing w:val="0"/>
              <w:rPr>
                <w:rFonts w:cs="Arial"/>
              </w:rPr>
            </w:pPr>
            <w:r w:rsidRPr="007F38F5">
              <w:rPr>
                <w:rFonts w:cs="Arial"/>
              </w:rPr>
              <w:t>Any prior intubation or ICU admission for asthma</w:t>
            </w:r>
          </w:p>
          <w:p w14:paraId="5E177FB7" w14:textId="77777777" w:rsidR="0088623D" w:rsidRPr="007F38F5" w:rsidRDefault="0088623D" w:rsidP="00643A42">
            <w:pPr>
              <w:pStyle w:val="ListParagraph"/>
              <w:numPr>
                <w:ilvl w:val="0"/>
                <w:numId w:val="44"/>
              </w:numPr>
              <w:ind w:left="284" w:hanging="284"/>
              <w:contextualSpacing w:val="0"/>
              <w:rPr>
                <w:rFonts w:cs="Arial"/>
              </w:rPr>
            </w:pPr>
            <w:r w:rsidRPr="007F38F5">
              <w:rPr>
                <w:rFonts w:cs="Arial"/>
              </w:rPr>
              <w:t>Severe exacerbation in the past year</w:t>
            </w:r>
          </w:p>
        </w:tc>
      </w:tr>
      <w:tr w:rsidR="0088623D" w:rsidRPr="007F38F5" w14:paraId="5FA320A3" w14:textId="77777777" w:rsidTr="0088623D">
        <w:tc>
          <w:tcPr>
            <w:tcW w:w="6807" w:type="dxa"/>
            <w:gridSpan w:val="3"/>
            <w:shd w:val="clear" w:color="auto" w:fill="D9D9D9" w:themeFill="background1" w:themeFillShade="D9"/>
          </w:tcPr>
          <w:p w14:paraId="6FC12486" w14:textId="77777777" w:rsidR="0088623D" w:rsidRPr="007F38F5" w:rsidRDefault="0088623D" w:rsidP="0088623D">
            <w:pPr>
              <w:rPr>
                <w:rFonts w:cs="Arial"/>
                <w:b/>
              </w:rPr>
            </w:pPr>
            <w:r w:rsidRPr="007F38F5">
              <w:rPr>
                <w:rFonts w:cs="Arial"/>
                <w:b/>
              </w:rPr>
              <w:t>Risk factors for developing persistent airflow limitation</w:t>
            </w:r>
          </w:p>
        </w:tc>
      </w:tr>
      <w:tr w:rsidR="0088623D" w:rsidRPr="007F38F5" w14:paraId="416B62D2" w14:textId="77777777" w:rsidTr="0088623D">
        <w:tc>
          <w:tcPr>
            <w:tcW w:w="1749" w:type="dxa"/>
            <w:vAlign w:val="center"/>
          </w:tcPr>
          <w:p w14:paraId="10280614" w14:textId="77777777" w:rsidR="0088623D" w:rsidRPr="007F38F5" w:rsidRDefault="0088623D" w:rsidP="0088623D">
            <w:pPr>
              <w:jc w:val="center"/>
              <w:rPr>
                <w:rFonts w:cs="Arial"/>
                <w:bCs/>
              </w:rPr>
            </w:pPr>
            <w:r w:rsidRPr="007F38F5">
              <w:rPr>
                <w:rFonts w:cs="Arial"/>
              </w:rPr>
              <w:t>History</w:t>
            </w:r>
          </w:p>
        </w:tc>
        <w:tc>
          <w:tcPr>
            <w:tcW w:w="5058" w:type="dxa"/>
            <w:gridSpan w:val="2"/>
          </w:tcPr>
          <w:p w14:paraId="6A7DE037" w14:textId="77777777" w:rsidR="0088623D" w:rsidRPr="007F38F5" w:rsidRDefault="0088623D" w:rsidP="00643A42">
            <w:pPr>
              <w:pStyle w:val="ListParagraph"/>
              <w:numPr>
                <w:ilvl w:val="0"/>
                <w:numId w:val="44"/>
              </w:numPr>
              <w:ind w:left="284" w:hanging="284"/>
              <w:contextualSpacing w:val="0"/>
              <w:rPr>
                <w:rFonts w:cs="Arial"/>
              </w:rPr>
            </w:pPr>
            <w:r w:rsidRPr="007F38F5">
              <w:rPr>
                <w:rFonts w:cs="Arial"/>
              </w:rPr>
              <w:t>Preterm birth, low birth weight, greater infant weight gain</w:t>
            </w:r>
          </w:p>
          <w:p w14:paraId="7A0F8B99" w14:textId="77777777" w:rsidR="0088623D" w:rsidRPr="007F38F5" w:rsidRDefault="0088623D" w:rsidP="00643A42">
            <w:pPr>
              <w:pStyle w:val="ListParagraph"/>
              <w:numPr>
                <w:ilvl w:val="0"/>
                <w:numId w:val="44"/>
              </w:numPr>
              <w:ind w:left="284" w:hanging="284"/>
              <w:contextualSpacing w:val="0"/>
              <w:rPr>
                <w:rFonts w:cs="Arial"/>
              </w:rPr>
            </w:pPr>
            <w:r w:rsidRPr="007F38F5">
              <w:rPr>
                <w:rFonts w:cs="Arial"/>
              </w:rPr>
              <w:t xml:space="preserve">Chronic mucus </w:t>
            </w:r>
            <w:proofErr w:type="spellStart"/>
            <w:r w:rsidRPr="007F38F5">
              <w:rPr>
                <w:rFonts w:cs="Arial"/>
              </w:rPr>
              <w:t>hypersecretion</w:t>
            </w:r>
            <w:proofErr w:type="spellEnd"/>
          </w:p>
        </w:tc>
      </w:tr>
      <w:tr w:rsidR="0088623D" w:rsidRPr="007F38F5" w14:paraId="45D58C57" w14:textId="77777777" w:rsidTr="0088623D">
        <w:tc>
          <w:tcPr>
            <w:tcW w:w="1749" w:type="dxa"/>
            <w:vAlign w:val="center"/>
          </w:tcPr>
          <w:p w14:paraId="4FBADE0A" w14:textId="77777777" w:rsidR="0088623D" w:rsidRPr="007F38F5" w:rsidRDefault="0088623D" w:rsidP="0088623D">
            <w:pPr>
              <w:jc w:val="center"/>
              <w:rPr>
                <w:rFonts w:cs="Arial"/>
                <w:bCs/>
              </w:rPr>
            </w:pPr>
            <w:r w:rsidRPr="007F38F5">
              <w:rPr>
                <w:rFonts w:cs="Arial"/>
              </w:rPr>
              <w:t>Medications</w:t>
            </w:r>
          </w:p>
        </w:tc>
        <w:tc>
          <w:tcPr>
            <w:tcW w:w="5058" w:type="dxa"/>
            <w:gridSpan w:val="2"/>
            <w:vAlign w:val="center"/>
          </w:tcPr>
          <w:p w14:paraId="4EE517F9" w14:textId="77777777" w:rsidR="0088623D" w:rsidRPr="007F38F5" w:rsidRDefault="0088623D" w:rsidP="00643A42">
            <w:pPr>
              <w:pStyle w:val="ListParagraph"/>
              <w:numPr>
                <w:ilvl w:val="0"/>
                <w:numId w:val="44"/>
              </w:numPr>
              <w:ind w:left="284" w:hanging="284"/>
              <w:contextualSpacing w:val="0"/>
              <w:rPr>
                <w:rFonts w:cs="Arial"/>
              </w:rPr>
            </w:pPr>
            <w:r w:rsidRPr="007F38F5">
              <w:rPr>
                <w:rFonts w:cs="Arial"/>
              </w:rPr>
              <w:t>History of severe exacerbation (see above for definitions) without ICS treatment thereafter</w:t>
            </w:r>
          </w:p>
        </w:tc>
      </w:tr>
      <w:tr w:rsidR="0088623D" w:rsidRPr="007F38F5" w14:paraId="4D20BD92" w14:textId="77777777" w:rsidTr="0088623D">
        <w:tc>
          <w:tcPr>
            <w:tcW w:w="1749" w:type="dxa"/>
            <w:vAlign w:val="center"/>
          </w:tcPr>
          <w:p w14:paraId="2C75BA20" w14:textId="77777777" w:rsidR="0088623D" w:rsidRPr="007F38F5" w:rsidRDefault="0088623D" w:rsidP="0088623D">
            <w:pPr>
              <w:jc w:val="center"/>
              <w:rPr>
                <w:rFonts w:cs="Arial"/>
                <w:bCs/>
              </w:rPr>
            </w:pPr>
            <w:r w:rsidRPr="007F38F5">
              <w:rPr>
                <w:rFonts w:cs="Arial"/>
              </w:rPr>
              <w:t>Exposures</w:t>
            </w:r>
          </w:p>
        </w:tc>
        <w:tc>
          <w:tcPr>
            <w:tcW w:w="2410" w:type="dxa"/>
          </w:tcPr>
          <w:p w14:paraId="3B723345" w14:textId="77777777" w:rsidR="0088623D" w:rsidRPr="007F38F5" w:rsidRDefault="0088623D" w:rsidP="00643A42">
            <w:pPr>
              <w:pStyle w:val="ListParagraph"/>
              <w:numPr>
                <w:ilvl w:val="0"/>
                <w:numId w:val="44"/>
              </w:numPr>
              <w:ind w:left="284" w:hanging="284"/>
              <w:contextualSpacing w:val="0"/>
              <w:rPr>
                <w:rFonts w:cs="Arial"/>
              </w:rPr>
            </w:pPr>
            <w:r w:rsidRPr="007F38F5">
              <w:rPr>
                <w:rFonts w:cs="Arial"/>
              </w:rPr>
              <w:t>Tobacco smoke</w:t>
            </w:r>
          </w:p>
          <w:p w14:paraId="2725A925" w14:textId="77777777" w:rsidR="0088623D" w:rsidRPr="007F38F5" w:rsidRDefault="0088623D" w:rsidP="00643A42">
            <w:pPr>
              <w:pStyle w:val="ListParagraph"/>
              <w:numPr>
                <w:ilvl w:val="0"/>
                <w:numId w:val="44"/>
              </w:numPr>
              <w:ind w:left="284" w:hanging="284"/>
              <w:contextualSpacing w:val="0"/>
              <w:rPr>
                <w:rFonts w:cs="Arial"/>
              </w:rPr>
            </w:pPr>
            <w:r w:rsidRPr="007F38F5">
              <w:rPr>
                <w:rFonts w:cs="Arial"/>
              </w:rPr>
              <w:t>Noxious chemicals</w:t>
            </w:r>
          </w:p>
        </w:tc>
        <w:tc>
          <w:tcPr>
            <w:tcW w:w="2648" w:type="dxa"/>
          </w:tcPr>
          <w:p w14:paraId="6AD6CA6E" w14:textId="77777777" w:rsidR="0088623D" w:rsidRPr="007F38F5" w:rsidRDefault="0088623D" w:rsidP="00643A42">
            <w:pPr>
              <w:pStyle w:val="ListParagraph"/>
              <w:numPr>
                <w:ilvl w:val="0"/>
                <w:numId w:val="44"/>
              </w:numPr>
              <w:ind w:left="284" w:hanging="284"/>
              <w:contextualSpacing w:val="0"/>
              <w:jc w:val="left"/>
              <w:rPr>
                <w:rFonts w:cs="Arial"/>
              </w:rPr>
            </w:pPr>
            <w:r w:rsidRPr="007F38F5">
              <w:rPr>
                <w:rFonts w:cs="Arial"/>
              </w:rPr>
              <w:t>Domestic exposures</w:t>
            </w:r>
          </w:p>
        </w:tc>
      </w:tr>
      <w:tr w:rsidR="0088623D" w:rsidRPr="007F38F5" w14:paraId="58845F37" w14:textId="77777777" w:rsidTr="0088623D">
        <w:tc>
          <w:tcPr>
            <w:tcW w:w="1749" w:type="dxa"/>
            <w:vAlign w:val="center"/>
          </w:tcPr>
          <w:p w14:paraId="7C155B2F" w14:textId="77777777" w:rsidR="0088623D" w:rsidRPr="007F38F5" w:rsidRDefault="0088623D" w:rsidP="0088623D">
            <w:pPr>
              <w:jc w:val="center"/>
              <w:rPr>
                <w:rFonts w:cs="Arial"/>
                <w:bCs/>
              </w:rPr>
            </w:pPr>
            <w:r w:rsidRPr="007F38F5">
              <w:rPr>
                <w:rFonts w:cs="Arial"/>
              </w:rPr>
              <w:t>Investigations</w:t>
            </w:r>
          </w:p>
        </w:tc>
        <w:tc>
          <w:tcPr>
            <w:tcW w:w="2410" w:type="dxa"/>
          </w:tcPr>
          <w:p w14:paraId="5A580F69" w14:textId="77777777" w:rsidR="0088623D" w:rsidRPr="007F38F5" w:rsidRDefault="0088623D" w:rsidP="00643A42">
            <w:pPr>
              <w:pStyle w:val="ListParagraph"/>
              <w:numPr>
                <w:ilvl w:val="0"/>
                <w:numId w:val="44"/>
              </w:numPr>
              <w:ind w:left="284" w:hanging="284"/>
              <w:contextualSpacing w:val="0"/>
              <w:rPr>
                <w:rFonts w:cs="Arial"/>
              </w:rPr>
            </w:pPr>
            <w:r w:rsidRPr="007F38F5">
              <w:rPr>
                <w:rFonts w:cs="Arial"/>
              </w:rPr>
              <w:t>Low initial FEV</w:t>
            </w:r>
            <w:r w:rsidRPr="007F38F5">
              <w:rPr>
                <w:rFonts w:cs="Arial"/>
                <w:vertAlign w:val="subscript"/>
              </w:rPr>
              <w:t>1</w:t>
            </w:r>
          </w:p>
        </w:tc>
        <w:tc>
          <w:tcPr>
            <w:tcW w:w="2648" w:type="dxa"/>
          </w:tcPr>
          <w:p w14:paraId="7F541A5D" w14:textId="77777777" w:rsidR="0088623D" w:rsidRPr="007F38F5" w:rsidRDefault="0088623D" w:rsidP="00643A42">
            <w:pPr>
              <w:pStyle w:val="ListParagraph"/>
              <w:numPr>
                <w:ilvl w:val="0"/>
                <w:numId w:val="44"/>
              </w:numPr>
              <w:ind w:left="284" w:hanging="284"/>
              <w:contextualSpacing w:val="0"/>
              <w:jc w:val="left"/>
              <w:rPr>
                <w:rFonts w:cs="Arial"/>
              </w:rPr>
            </w:pPr>
            <w:r w:rsidRPr="007F38F5">
              <w:rPr>
                <w:rFonts w:cs="Arial"/>
              </w:rPr>
              <w:t>Blood eosinophilia</w:t>
            </w:r>
          </w:p>
        </w:tc>
      </w:tr>
      <w:tr w:rsidR="0088623D" w:rsidRPr="007F38F5" w14:paraId="2EB8B74E" w14:textId="77777777" w:rsidTr="0088623D">
        <w:tc>
          <w:tcPr>
            <w:tcW w:w="6807" w:type="dxa"/>
            <w:gridSpan w:val="3"/>
            <w:vAlign w:val="center"/>
          </w:tcPr>
          <w:p w14:paraId="69459D84" w14:textId="77777777" w:rsidR="0088623D" w:rsidRPr="007F38F5" w:rsidRDefault="0088623D" w:rsidP="0088623D">
            <w:pPr>
              <w:pStyle w:val="ListParagraph"/>
              <w:ind w:left="0"/>
              <w:rPr>
                <w:rFonts w:cs="Arial"/>
              </w:rPr>
            </w:pPr>
            <w:r w:rsidRPr="007F38F5">
              <w:rPr>
                <w:rFonts w:cs="Arial"/>
              </w:rPr>
              <w:t>Abbreviations: FEV</w:t>
            </w:r>
            <w:r w:rsidRPr="007F38F5">
              <w:rPr>
                <w:rFonts w:cs="Arial"/>
                <w:vertAlign w:val="subscript"/>
              </w:rPr>
              <w:t>1</w:t>
            </w:r>
            <w:r w:rsidRPr="007F38F5">
              <w:rPr>
                <w:rFonts w:cs="Arial"/>
              </w:rPr>
              <w:t>: forced expiratory volume in 1 second, GORD: Gastro-oesophageal reflux disease, ICS: inhaled corticosteroid, SABA: short-acting β</w:t>
            </w:r>
            <w:r w:rsidRPr="007F38F5">
              <w:rPr>
                <w:rFonts w:cs="Arial"/>
                <w:vertAlign w:val="subscript"/>
              </w:rPr>
              <w:t>2</w:t>
            </w:r>
            <w:r w:rsidRPr="007F38F5">
              <w:rPr>
                <w:rFonts w:cs="Arial"/>
              </w:rPr>
              <w:t xml:space="preserve"> agonist</w:t>
            </w:r>
          </w:p>
        </w:tc>
      </w:tr>
    </w:tbl>
    <w:p w14:paraId="7430C06C" w14:textId="77777777" w:rsidR="0088623D" w:rsidRPr="0028353C" w:rsidRDefault="0088623D" w:rsidP="0088623D">
      <w:pPr>
        <w:rPr>
          <w:rFonts w:cs="Arial"/>
          <w:b/>
          <w:bCs/>
          <w:sz w:val="20"/>
          <w:szCs w:val="20"/>
        </w:rPr>
      </w:pPr>
    </w:p>
    <w:p w14:paraId="0BFE01A4" w14:textId="118F8C65" w:rsidR="0088623D" w:rsidRPr="00201657" w:rsidRDefault="0088623D" w:rsidP="0088623D">
      <w:pPr>
        <w:pStyle w:val="Heading5"/>
      </w:pPr>
      <w:r w:rsidRPr="00201657">
        <w:t>Assessment of Control</w:t>
      </w:r>
    </w:p>
    <w:p w14:paraId="2A9196F1" w14:textId="77777777" w:rsidR="0088623D" w:rsidRPr="00201657" w:rsidRDefault="0088623D" w:rsidP="0088623D">
      <w:pPr>
        <w:pStyle w:val="Paragraphbulletlist-level1"/>
        <w:keepLines w:val="0"/>
      </w:pPr>
      <w:r>
        <w:t>Symptom control on asthma therapy can be classified as w</w:t>
      </w:r>
      <w:r w:rsidRPr="00201657">
        <w:t>ell-controlled,</w:t>
      </w:r>
      <w:r>
        <w:t xml:space="preserve"> p</w:t>
      </w:r>
      <w:r w:rsidRPr="00201657">
        <w:t>artially controlled, or</w:t>
      </w:r>
      <w:r>
        <w:t xml:space="preserve"> u</w:t>
      </w:r>
      <w:r w:rsidRPr="00201657">
        <w:t>ncontrolled.</w:t>
      </w:r>
    </w:p>
    <w:p w14:paraId="2E587564" w14:textId="77777777" w:rsidR="0088623D" w:rsidRDefault="0088623D" w:rsidP="0088623D">
      <w:pPr>
        <w:pStyle w:val="Paragraphbulletlist-level1"/>
        <w:keepLines w:val="0"/>
      </w:pPr>
      <w:r>
        <w:t>Review asthma control frequently and adjust treatment as needed, as symptoms may fluctuate and remit throughout childhood (see stepwise management below).</w:t>
      </w:r>
    </w:p>
    <w:p w14:paraId="696E1295" w14:textId="77777777" w:rsidR="0088623D" w:rsidRDefault="0088623D" w:rsidP="0088623D">
      <w:pPr>
        <w:pStyle w:val="Paragraphbulletlist-level1"/>
        <w:keepLines w:val="0"/>
        <w:numPr>
          <w:ilvl w:val="0"/>
          <w:numId w:val="0"/>
        </w:numPr>
      </w:pPr>
    </w:p>
    <w:p w14:paraId="4431092F" w14:textId="23A30104" w:rsidR="0088623D" w:rsidRPr="0088623D" w:rsidRDefault="0088623D" w:rsidP="0088623D">
      <w:pPr>
        <w:rPr>
          <w:rFonts w:cs="Arial"/>
          <w:b/>
        </w:rPr>
      </w:pPr>
      <w:r w:rsidRPr="0088623D">
        <w:rPr>
          <w:rFonts w:cs="Arial"/>
          <w:b/>
        </w:rPr>
        <w:t>Table 17.10: Assessment of asthma control over the past 4 weeks (or since last review):</w:t>
      </w:r>
    </w:p>
    <w:tbl>
      <w:tblPr>
        <w:tblStyle w:val="TableGrid"/>
        <w:tblW w:w="0" w:type="auto"/>
        <w:tblLook w:val="04A0" w:firstRow="1" w:lastRow="0" w:firstColumn="1" w:lastColumn="0" w:noHBand="0" w:noVBand="1"/>
      </w:tblPr>
      <w:tblGrid>
        <w:gridCol w:w="3823"/>
        <w:gridCol w:w="1137"/>
        <w:gridCol w:w="1719"/>
      </w:tblGrid>
      <w:tr w:rsidR="0088623D" w:rsidRPr="007F38F5" w14:paraId="23346622" w14:textId="77777777" w:rsidTr="0088623D">
        <w:tc>
          <w:tcPr>
            <w:tcW w:w="3823" w:type="dxa"/>
            <w:vMerge w:val="restart"/>
            <w:vAlign w:val="center"/>
          </w:tcPr>
          <w:p w14:paraId="283A233F" w14:textId="77777777" w:rsidR="0088623D" w:rsidRPr="007F38F5" w:rsidRDefault="0088623D" w:rsidP="0088623D">
            <w:pPr>
              <w:spacing w:before="0" w:after="0"/>
              <w:jc w:val="center"/>
              <w:rPr>
                <w:rFonts w:eastAsia="Calibri" w:cs="Arial"/>
                <w:b/>
              </w:rPr>
            </w:pPr>
          </w:p>
        </w:tc>
        <w:tc>
          <w:tcPr>
            <w:tcW w:w="2856" w:type="dxa"/>
            <w:gridSpan w:val="2"/>
            <w:vAlign w:val="center"/>
          </w:tcPr>
          <w:p w14:paraId="59670193" w14:textId="77777777" w:rsidR="0088623D" w:rsidRPr="007F38F5" w:rsidRDefault="0088623D" w:rsidP="0088623D">
            <w:pPr>
              <w:spacing w:before="0" w:after="0"/>
              <w:jc w:val="center"/>
              <w:rPr>
                <w:rFonts w:eastAsia="Calibri" w:cs="Arial"/>
                <w:b/>
              </w:rPr>
            </w:pPr>
            <w:r w:rsidRPr="007F38F5">
              <w:rPr>
                <w:rFonts w:eastAsia="Calibri" w:cs="Arial"/>
                <w:b/>
              </w:rPr>
              <w:t>Yes / No</w:t>
            </w:r>
          </w:p>
          <w:p w14:paraId="5FB44E80" w14:textId="77777777" w:rsidR="0088623D" w:rsidRPr="007F38F5" w:rsidRDefault="0088623D" w:rsidP="0088623D">
            <w:pPr>
              <w:spacing w:before="0" w:after="0"/>
              <w:jc w:val="center"/>
              <w:rPr>
                <w:rFonts w:eastAsia="Calibri" w:cs="Arial"/>
                <w:b/>
              </w:rPr>
            </w:pPr>
            <w:r w:rsidRPr="007F38F5">
              <w:rPr>
                <w:rFonts w:eastAsia="Calibri" w:cs="Arial"/>
                <w:b/>
              </w:rPr>
              <w:t>(Assign one point for each “yes” answer)</w:t>
            </w:r>
          </w:p>
        </w:tc>
      </w:tr>
      <w:tr w:rsidR="0088623D" w:rsidRPr="007F38F5" w14:paraId="3FC1D31A" w14:textId="77777777" w:rsidTr="0088623D">
        <w:tc>
          <w:tcPr>
            <w:tcW w:w="3823" w:type="dxa"/>
            <w:vMerge/>
            <w:vAlign w:val="center"/>
          </w:tcPr>
          <w:p w14:paraId="2C3EF3D4" w14:textId="77777777" w:rsidR="0088623D" w:rsidRPr="007F38F5" w:rsidRDefault="0088623D" w:rsidP="0088623D">
            <w:pPr>
              <w:spacing w:before="0" w:after="0"/>
              <w:jc w:val="center"/>
              <w:rPr>
                <w:rFonts w:eastAsia="Calibri" w:cs="Arial"/>
                <w:b/>
              </w:rPr>
            </w:pPr>
          </w:p>
        </w:tc>
        <w:tc>
          <w:tcPr>
            <w:tcW w:w="1137" w:type="dxa"/>
            <w:vAlign w:val="center"/>
          </w:tcPr>
          <w:p w14:paraId="061CDED1" w14:textId="77777777" w:rsidR="0088623D" w:rsidRPr="007F38F5" w:rsidRDefault="0088623D" w:rsidP="0088623D">
            <w:pPr>
              <w:spacing w:before="0" w:after="0"/>
              <w:jc w:val="center"/>
              <w:rPr>
                <w:rFonts w:eastAsia="Calibri" w:cs="Arial"/>
                <w:b/>
              </w:rPr>
            </w:pPr>
            <w:r w:rsidRPr="007F38F5">
              <w:rPr>
                <w:rFonts w:eastAsia="Calibri" w:cs="Arial"/>
                <w:b/>
              </w:rPr>
              <w:t>Yes</w:t>
            </w:r>
          </w:p>
        </w:tc>
        <w:tc>
          <w:tcPr>
            <w:tcW w:w="1719" w:type="dxa"/>
            <w:vAlign w:val="center"/>
          </w:tcPr>
          <w:p w14:paraId="1C9CA064" w14:textId="77777777" w:rsidR="0088623D" w:rsidRPr="007F38F5" w:rsidRDefault="0088623D" w:rsidP="0088623D">
            <w:pPr>
              <w:spacing w:before="0" w:after="0"/>
              <w:jc w:val="center"/>
              <w:rPr>
                <w:rFonts w:eastAsia="Calibri" w:cs="Arial"/>
                <w:b/>
              </w:rPr>
            </w:pPr>
            <w:r w:rsidRPr="007F38F5">
              <w:rPr>
                <w:rFonts w:eastAsia="Calibri" w:cs="Arial"/>
                <w:b/>
              </w:rPr>
              <w:t>No</w:t>
            </w:r>
          </w:p>
        </w:tc>
      </w:tr>
      <w:tr w:rsidR="0088623D" w:rsidRPr="007F38F5" w14:paraId="7C8FDC1D" w14:textId="77777777" w:rsidTr="0088623D">
        <w:tc>
          <w:tcPr>
            <w:tcW w:w="3823" w:type="dxa"/>
          </w:tcPr>
          <w:p w14:paraId="09CC5DD2" w14:textId="77777777" w:rsidR="0088623D" w:rsidRPr="007F38F5" w:rsidRDefault="0088623D" w:rsidP="0088623D">
            <w:pPr>
              <w:spacing w:before="0" w:after="0"/>
              <w:rPr>
                <w:rFonts w:eastAsia="Calibri" w:cs="Arial"/>
                <w:bCs/>
              </w:rPr>
            </w:pPr>
            <w:r w:rsidRPr="007F38F5">
              <w:rPr>
                <w:rFonts w:eastAsia="Calibri" w:cs="Arial"/>
                <w:bCs/>
              </w:rPr>
              <w:t>Daytime asthma symptoms more than twice weekly</w:t>
            </w:r>
          </w:p>
        </w:tc>
        <w:tc>
          <w:tcPr>
            <w:tcW w:w="1137" w:type="dxa"/>
          </w:tcPr>
          <w:p w14:paraId="0037FECF" w14:textId="77777777" w:rsidR="0088623D" w:rsidRPr="007F38F5" w:rsidRDefault="0088623D" w:rsidP="0088623D">
            <w:pPr>
              <w:spacing w:before="0" w:after="0"/>
              <w:rPr>
                <w:rFonts w:eastAsia="Calibri" w:cs="Arial"/>
                <w:bCs/>
              </w:rPr>
            </w:pPr>
          </w:p>
        </w:tc>
        <w:tc>
          <w:tcPr>
            <w:tcW w:w="1719" w:type="dxa"/>
          </w:tcPr>
          <w:p w14:paraId="7F37038B" w14:textId="77777777" w:rsidR="0088623D" w:rsidRPr="007F38F5" w:rsidRDefault="0088623D" w:rsidP="0088623D">
            <w:pPr>
              <w:spacing w:before="0" w:after="0"/>
              <w:rPr>
                <w:rFonts w:eastAsia="Calibri" w:cs="Arial"/>
                <w:bCs/>
              </w:rPr>
            </w:pPr>
          </w:p>
        </w:tc>
      </w:tr>
      <w:tr w:rsidR="0088623D" w:rsidRPr="007F38F5" w14:paraId="59A8A51B" w14:textId="77777777" w:rsidTr="0088623D">
        <w:tc>
          <w:tcPr>
            <w:tcW w:w="3823" w:type="dxa"/>
          </w:tcPr>
          <w:p w14:paraId="35FC2D10" w14:textId="77777777" w:rsidR="0088623D" w:rsidRPr="007F38F5" w:rsidRDefault="0088623D" w:rsidP="0088623D">
            <w:pPr>
              <w:spacing w:before="0" w:after="0"/>
              <w:rPr>
                <w:rFonts w:eastAsia="Calibri" w:cs="Arial"/>
                <w:bCs/>
              </w:rPr>
            </w:pPr>
            <w:r w:rsidRPr="007F38F5">
              <w:rPr>
                <w:rFonts w:eastAsia="Calibri" w:cs="Arial"/>
                <w:bCs/>
              </w:rPr>
              <w:t>Night waking due to asthma (any)</w:t>
            </w:r>
          </w:p>
        </w:tc>
        <w:tc>
          <w:tcPr>
            <w:tcW w:w="1137" w:type="dxa"/>
          </w:tcPr>
          <w:p w14:paraId="26598147" w14:textId="77777777" w:rsidR="0088623D" w:rsidRPr="007F38F5" w:rsidRDefault="0088623D" w:rsidP="0088623D">
            <w:pPr>
              <w:spacing w:before="0" w:after="0"/>
              <w:rPr>
                <w:rFonts w:eastAsia="Calibri" w:cs="Arial"/>
                <w:bCs/>
              </w:rPr>
            </w:pPr>
          </w:p>
        </w:tc>
        <w:tc>
          <w:tcPr>
            <w:tcW w:w="1719" w:type="dxa"/>
          </w:tcPr>
          <w:p w14:paraId="52C138B0" w14:textId="77777777" w:rsidR="0088623D" w:rsidRPr="007F38F5" w:rsidRDefault="0088623D" w:rsidP="0088623D">
            <w:pPr>
              <w:spacing w:before="0" w:after="0"/>
              <w:rPr>
                <w:rFonts w:eastAsia="Calibri" w:cs="Arial"/>
                <w:bCs/>
              </w:rPr>
            </w:pPr>
          </w:p>
        </w:tc>
      </w:tr>
      <w:tr w:rsidR="0088623D" w:rsidRPr="007F38F5" w14:paraId="18137084" w14:textId="77777777" w:rsidTr="0088623D">
        <w:tc>
          <w:tcPr>
            <w:tcW w:w="3823" w:type="dxa"/>
          </w:tcPr>
          <w:p w14:paraId="35D2EF9A" w14:textId="77777777" w:rsidR="0088623D" w:rsidRPr="007F38F5" w:rsidRDefault="0088623D" w:rsidP="0088623D">
            <w:pPr>
              <w:spacing w:before="0" w:after="0"/>
              <w:rPr>
                <w:rFonts w:eastAsia="Calibri" w:cs="Arial"/>
                <w:bCs/>
              </w:rPr>
            </w:pPr>
            <w:r w:rsidRPr="007F38F5">
              <w:rPr>
                <w:rFonts w:eastAsia="Calibri" w:cs="Arial"/>
                <w:bCs/>
              </w:rPr>
              <w:t>Activity limitation due to asthma (any)</w:t>
            </w:r>
          </w:p>
        </w:tc>
        <w:tc>
          <w:tcPr>
            <w:tcW w:w="1137" w:type="dxa"/>
          </w:tcPr>
          <w:p w14:paraId="783EA4E8" w14:textId="77777777" w:rsidR="0088623D" w:rsidRPr="007F38F5" w:rsidRDefault="0088623D" w:rsidP="0088623D">
            <w:pPr>
              <w:spacing w:before="0" w:after="0"/>
              <w:rPr>
                <w:rFonts w:eastAsia="Calibri" w:cs="Arial"/>
                <w:bCs/>
              </w:rPr>
            </w:pPr>
          </w:p>
        </w:tc>
        <w:tc>
          <w:tcPr>
            <w:tcW w:w="1719" w:type="dxa"/>
          </w:tcPr>
          <w:p w14:paraId="164960CE" w14:textId="77777777" w:rsidR="0088623D" w:rsidRPr="007F38F5" w:rsidRDefault="0088623D" w:rsidP="0088623D">
            <w:pPr>
              <w:spacing w:before="0" w:after="0"/>
              <w:rPr>
                <w:rFonts w:eastAsia="Calibri" w:cs="Arial"/>
                <w:bCs/>
              </w:rPr>
            </w:pPr>
          </w:p>
        </w:tc>
      </w:tr>
      <w:tr w:rsidR="0088623D" w:rsidRPr="007F38F5" w14:paraId="28194350" w14:textId="77777777" w:rsidTr="0088623D">
        <w:tc>
          <w:tcPr>
            <w:tcW w:w="3823" w:type="dxa"/>
          </w:tcPr>
          <w:p w14:paraId="3CD03BD7" w14:textId="77777777" w:rsidR="0088623D" w:rsidRPr="007F38F5" w:rsidRDefault="0088623D" w:rsidP="0088623D">
            <w:pPr>
              <w:spacing w:before="0" w:after="0"/>
              <w:rPr>
                <w:rFonts w:eastAsia="Calibri" w:cs="Arial"/>
                <w:bCs/>
                <w:u w:val="single"/>
              </w:rPr>
            </w:pPr>
            <w:r w:rsidRPr="007F38F5">
              <w:rPr>
                <w:rFonts w:eastAsia="Calibri" w:cs="Arial"/>
                <w:bCs/>
                <w:u w:val="single"/>
              </w:rPr>
              <w:t>IF using SABA-only inhaler:</w:t>
            </w:r>
          </w:p>
          <w:p w14:paraId="1B947050" w14:textId="77777777" w:rsidR="0088623D" w:rsidRPr="007F38F5" w:rsidRDefault="0088623D" w:rsidP="0088623D">
            <w:pPr>
              <w:spacing w:before="0" w:after="0"/>
              <w:rPr>
                <w:rFonts w:eastAsia="Calibri" w:cs="Arial"/>
                <w:bCs/>
              </w:rPr>
            </w:pPr>
            <w:r w:rsidRPr="007F38F5">
              <w:rPr>
                <w:rFonts w:eastAsia="Calibri" w:cs="Arial"/>
                <w:bCs/>
              </w:rPr>
              <w:t>SABA-only reliever use more than twice/week for symptoms*</w:t>
            </w:r>
          </w:p>
        </w:tc>
        <w:tc>
          <w:tcPr>
            <w:tcW w:w="1137" w:type="dxa"/>
          </w:tcPr>
          <w:p w14:paraId="28A5724C" w14:textId="77777777" w:rsidR="0088623D" w:rsidRPr="007F38F5" w:rsidRDefault="0088623D" w:rsidP="0088623D">
            <w:pPr>
              <w:spacing w:before="0" w:after="0"/>
              <w:rPr>
                <w:rFonts w:eastAsia="Calibri" w:cs="Arial"/>
                <w:bCs/>
              </w:rPr>
            </w:pPr>
          </w:p>
        </w:tc>
        <w:tc>
          <w:tcPr>
            <w:tcW w:w="1719" w:type="dxa"/>
          </w:tcPr>
          <w:p w14:paraId="6E1EA127" w14:textId="77777777" w:rsidR="0088623D" w:rsidRPr="007F38F5" w:rsidRDefault="0088623D" w:rsidP="0088623D">
            <w:pPr>
              <w:spacing w:before="0" w:after="0"/>
              <w:rPr>
                <w:rFonts w:eastAsia="Calibri" w:cs="Arial"/>
                <w:bCs/>
              </w:rPr>
            </w:pPr>
          </w:p>
        </w:tc>
      </w:tr>
      <w:tr w:rsidR="0088623D" w:rsidRPr="007F38F5" w14:paraId="7C607184" w14:textId="77777777" w:rsidTr="0088623D">
        <w:tc>
          <w:tcPr>
            <w:tcW w:w="3823" w:type="dxa"/>
          </w:tcPr>
          <w:p w14:paraId="6C382E80" w14:textId="77777777" w:rsidR="0088623D" w:rsidRPr="007F38F5" w:rsidRDefault="0088623D" w:rsidP="0088623D">
            <w:pPr>
              <w:spacing w:before="0" w:after="0"/>
              <w:jc w:val="center"/>
              <w:rPr>
                <w:rFonts w:eastAsia="Calibri" w:cs="Arial"/>
                <w:b/>
              </w:rPr>
            </w:pPr>
            <w:r w:rsidRPr="007F38F5">
              <w:rPr>
                <w:rFonts w:eastAsia="Calibri" w:cs="Arial"/>
                <w:b/>
              </w:rPr>
              <w:t>Total points</w:t>
            </w:r>
          </w:p>
        </w:tc>
        <w:tc>
          <w:tcPr>
            <w:tcW w:w="2856" w:type="dxa"/>
            <w:gridSpan w:val="2"/>
          </w:tcPr>
          <w:p w14:paraId="425CC78E" w14:textId="77777777" w:rsidR="0088623D" w:rsidRPr="007F38F5" w:rsidRDefault="0088623D" w:rsidP="0088623D">
            <w:pPr>
              <w:spacing w:before="0" w:after="0"/>
              <w:jc w:val="center"/>
              <w:rPr>
                <w:rFonts w:eastAsia="Calibri" w:cs="Arial"/>
                <w:b/>
              </w:rPr>
            </w:pPr>
            <w:r w:rsidRPr="007F38F5">
              <w:rPr>
                <w:rFonts w:eastAsia="Calibri" w:cs="Arial"/>
                <w:b/>
              </w:rPr>
              <w:t>Control</w:t>
            </w:r>
          </w:p>
        </w:tc>
      </w:tr>
      <w:tr w:rsidR="0088623D" w:rsidRPr="007F38F5" w14:paraId="72E68F41" w14:textId="77777777" w:rsidTr="0088623D">
        <w:tc>
          <w:tcPr>
            <w:tcW w:w="3823" w:type="dxa"/>
            <w:shd w:val="clear" w:color="auto" w:fill="B2D3AB"/>
          </w:tcPr>
          <w:p w14:paraId="1AEFDA7A" w14:textId="77777777" w:rsidR="0088623D" w:rsidRPr="007F38F5" w:rsidRDefault="0088623D" w:rsidP="0088623D">
            <w:pPr>
              <w:spacing w:before="0" w:after="0"/>
              <w:ind w:left="284" w:hanging="284"/>
              <w:jc w:val="center"/>
              <w:rPr>
                <w:rFonts w:eastAsia="Calibri" w:cs="Arial"/>
                <w:bCs/>
              </w:rPr>
            </w:pPr>
            <w:r w:rsidRPr="007F38F5">
              <w:rPr>
                <w:rFonts w:eastAsia="Calibri" w:cs="Arial"/>
                <w:bCs/>
              </w:rPr>
              <w:t>0 points</w:t>
            </w:r>
          </w:p>
        </w:tc>
        <w:tc>
          <w:tcPr>
            <w:tcW w:w="2856" w:type="dxa"/>
            <w:gridSpan w:val="2"/>
            <w:shd w:val="clear" w:color="auto" w:fill="B2D3AB"/>
          </w:tcPr>
          <w:p w14:paraId="7E9D482B" w14:textId="77777777" w:rsidR="0088623D" w:rsidRPr="007F38F5" w:rsidRDefault="0088623D" w:rsidP="0088623D">
            <w:pPr>
              <w:spacing w:before="0" w:after="0"/>
              <w:ind w:left="284" w:hanging="284"/>
              <w:jc w:val="center"/>
              <w:rPr>
                <w:rFonts w:eastAsia="Calibri" w:cs="Arial"/>
                <w:bCs/>
              </w:rPr>
            </w:pPr>
            <w:r w:rsidRPr="007F38F5">
              <w:rPr>
                <w:rFonts w:eastAsia="Calibri" w:cs="Arial"/>
                <w:bCs/>
              </w:rPr>
              <w:t>Well controlled</w:t>
            </w:r>
          </w:p>
        </w:tc>
      </w:tr>
      <w:tr w:rsidR="0088623D" w:rsidRPr="007F38F5" w14:paraId="754B9BC8" w14:textId="77777777" w:rsidTr="0088623D">
        <w:tc>
          <w:tcPr>
            <w:tcW w:w="3823" w:type="dxa"/>
            <w:shd w:val="clear" w:color="auto" w:fill="FFFF79"/>
          </w:tcPr>
          <w:p w14:paraId="1212B7B6" w14:textId="77777777" w:rsidR="0088623D" w:rsidRPr="007F38F5" w:rsidRDefault="0088623D" w:rsidP="0088623D">
            <w:pPr>
              <w:spacing w:before="0" w:after="0"/>
              <w:jc w:val="center"/>
              <w:rPr>
                <w:rFonts w:eastAsia="Calibri" w:cs="Arial"/>
                <w:bCs/>
              </w:rPr>
            </w:pPr>
            <w:r w:rsidRPr="007F38F5">
              <w:rPr>
                <w:rFonts w:eastAsia="Calibri" w:cs="Arial"/>
                <w:bCs/>
              </w:rPr>
              <w:t>1–2 points</w:t>
            </w:r>
          </w:p>
        </w:tc>
        <w:tc>
          <w:tcPr>
            <w:tcW w:w="2856" w:type="dxa"/>
            <w:gridSpan w:val="2"/>
            <w:shd w:val="clear" w:color="auto" w:fill="FFFF79"/>
          </w:tcPr>
          <w:p w14:paraId="731E87C6" w14:textId="77777777" w:rsidR="0088623D" w:rsidRPr="007F38F5" w:rsidRDefault="0088623D" w:rsidP="0088623D">
            <w:pPr>
              <w:spacing w:before="0" w:after="0"/>
              <w:jc w:val="center"/>
              <w:rPr>
                <w:rFonts w:eastAsia="Calibri" w:cs="Arial"/>
                <w:bCs/>
              </w:rPr>
            </w:pPr>
            <w:r w:rsidRPr="007F38F5">
              <w:rPr>
                <w:rFonts w:eastAsia="Calibri" w:cs="Arial"/>
                <w:bCs/>
              </w:rPr>
              <w:t>Partially controlled</w:t>
            </w:r>
          </w:p>
        </w:tc>
      </w:tr>
      <w:tr w:rsidR="0088623D" w:rsidRPr="007F38F5" w14:paraId="7981B8FA" w14:textId="77777777" w:rsidTr="0088623D">
        <w:tc>
          <w:tcPr>
            <w:tcW w:w="3823" w:type="dxa"/>
            <w:shd w:val="clear" w:color="auto" w:fill="EA7676"/>
          </w:tcPr>
          <w:p w14:paraId="70A43460" w14:textId="77777777" w:rsidR="0088623D" w:rsidRPr="007F38F5" w:rsidRDefault="0088623D" w:rsidP="0088623D">
            <w:pPr>
              <w:spacing w:before="0" w:after="0"/>
              <w:jc w:val="center"/>
              <w:rPr>
                <w:rFonts w:eastAsia="Calibri" w:cs="Arial"/>
                <w:bCs/>
              </w:rPr>
            </w:pPr>
            <w:r w:rsidRPr="007F38F5">
              <w:rPr>
                <w:rFonts w:eastAsia="Calibri" w:cs="Arial"/>
                <w:bCs/>
              </w:rPr>
              <w:t>3–4 points</w:t>
            </w:r>
          </w:p>
        </w:tc>
        <w:tc>
          <w:tcPr>
            <w:tcW w:w="2856" w:type="dxa"/>
            <w:gridSpan w:val="2"/>
            <w:shd w:val="clear" w:color="auto" w:fill="EA7676"/>
          </w:tcPr>
          <w:p w14:paraId="667A364B" w14:textId="77777777" w:rsidR="0088623D" w:rsidRPr="007F38F5" w:rsidRDefault="0088623D" w:rsidP="0088623D">
            <w:pPr>
              <w:spacing w:before="0" w:after="0"/>
              <w:jc w:val="center"/>
              <w:rPr>
                <w:rFonts w:eastAsia="Calibri" w:cs="Arial"/>
                <w:bCs/>
              </w:rPr>
            </w:pPr>
            <w:r w:rsidRPr="007F38F5">
              <w:rPr>
                <w:rFonts w:eastAsia="Calibri" w:cs="Arial"/>
                <w:bCs/>
              </w:rPr>
              <w:t>Uncontrolled</w:t>
            </w:r>
          </w:p>
        </w:tc>
      </w:tr>
      <w:tr w:rsidR="0088623D" w:rsidRPr="007F38F5" w14:paraId="7FD6FF50" w14:textId="77777777" w:rsidTr="0088623D">
        <w:tc>
          <w:tcPr>
            <w:tcW w:w="6679" w:type="dxa"/>
            <w:gridSpan w:val="3"/>
          </w:tcPr>
          <w:p w14:paraId="00A257F1" w14:textId="77777777" w:rsidR="0088623D" w:rsidRPr="007F38F5" w:rsidRDefault="0088623D" w:rsidP="0088623D">
            <w:pPr>
              <w:spacing w:before="0" w:after="0"/>
              <w:rPr>
                <w:rFonts w:eastAsia="Calibri" w:cs="Arial"/>
                <w:bCs/>
              </w:rPr>
            </w:pPr>
            <w:r w:rsidRPr="007F38F5">
              <w:rPr>
                <w:rFonts w:eastAsia="Calibri" w:cs="Arial"/>
                <w:bCs/>
              </w:rPr>
              <w:t xml:space="preserve">*Only applicable if patient is using an inhaler that </w:t>
            </w:r>
            <w:r w:rsidRPr="007F38F5">
              <w:rPr>
                <w:rFonts w:eastAsia="Calibri" w:cs="Arial"/>
                <w:b/>
              </w:rPr>
              <w:t>only</w:t>
            </w:r>
            <w:r w:rsidRPr="007F38F5">
              <w:rPr>
                <w:rFonts w:eastAsia="Calibri" w:cs="Arial"/>
                <w:bCs/>
              </w:rPr>
              <w:t xml:space="preserve"> </w:t>
            </w:r>
            <w:r w:rsidRPr="007F38F5">
              <w:rPr>
                <w:rFonts w:eastAsia="Calibri" w:cs="Arial"/>
                <w:b/>
              </w:rPr>
              <w:t>contains short-acting β</w:t>
            </w:r>
            <w:r w:rsidRPr="007F38F5">
              <w:rPr>
                <w:rFonts w:eastAsia="Calibri" w:cs="Arial"/>
                <w:b/>
                <w:vertAlign w:val="subscript"/>
              </w:rPr>
              <w:t>2</w:t>
            </w:r>
            <w:r w:rsidRPr="007F38F5">
              <w:rPr>
                <w:rFonts w:eastAsia="Calibri" w:cs="Arial"/>
                <w:b/>
              </w:rPr>
              <w:t>-agonist</w:t>
            </w:r>
            <w:r w:rsidRPr="007F38F5">
              <w:rPr>
                <w:rFonts w:eastAsia="Calibri" w:cs="Arial"/>
                <w:bCs/>
              </w:rPr>
              <w:t>, i.e., not a corticosteroid-containing inhaler.</w:t>
            </w:r>
          </w:p>
          <w:p w14:paraId="6F147B9C" w14:textId="77777777" w:rsidR="0088623D" w:rsidRPr="007F38F5" w:rsidRDefault="0088623D" w:rsidP="0088623D">
            <w:pPr>
              <w:spacing w:before="0" w:after="0"/>
              <w:rPr>
                <w:rFonts w:eastAsia="Calibri" w:cs="Arial"/>
                <w:bCs/>
              </w:rPr>
            </w:pPr>
            <w:r w:rsidRPr="007F38F5">
              <w:rPr>
                <w:rFonts w:eastAsia="Calibri" w:cs="Arial"/>
                <w:bCs/>
              </w:rPr>
              <w:t>Abbreviations: SABA: Short acting β</w:t>
            </w:r>
            <w:r w:rsidRPr="007F38F5">
              <w:rPr>
                <w:rFonts w:eastAsia="Calibri" w:cs="Arial"/>
                <w:bCs/>
                <w:vertAlign w:val="subscript"/>
              </w:rPr>
              <w:t>2</w:t>
            </w:r>
            <w:r w:rsidRPr="007F38F5">
              <w:rPr>
                <w:rFonts w:eastAsia="Calibri" w:cs="Arial"/>
                <w:bCs/>
              </w:rPr>
              <w:t>-agonist</w:t>
            </w:r>
          </w:p>
        </w:tc>
      </w:tr>
    </w:tbl>
    <w:p w14:paraId="3ECBBF03" w14:textId="77777777" w:rsidR="0088623D" w:rsidRDefault="0088623D" w:rsidP="0088623D">
      <w:pPr>
        <w:pStyle w:val="Paragraphbulletlist-level1"/>
        <w:keepLines w:val="0"/>
        <w:numPr>
          <w:ilvl w:val="0"/>
          <w:numId w:val="0"/>
        </w:numPr>
      </w:pPr>
    </w:p>
    <w:p w14:paraId="2741DBD7" w14:textId="77777777" w:rsidR="0088623D" w:rsidRPr="00201657" w:rsidRDefault="0088623D" w:rsidP="007F38F5">
      <w:pPr>
        <w:spacing w:after="0"/>
        <w:rPr>
          <w:rFonts w:cs="Arial"/>
          <w:b/>
          <w:sz w:val="20"/>
        </w:rPr>
      </w:pPr>
      <w:r w:rsidRPr="00201657">
        <w:rPr>
          <w:rFonts w:cs="Arial"/>
          <w:b/>
          <w:sz w:val="20"/>
        </w:rPr>
        <w:lastRenderedPageBreak/>
        <w:t>MEDICINE TREATMENT</w:t>
      </w:r>
    </w:p>
    <w:p w14:paraId="249B8287" w14:textId="384D839E" w:rsidR="0088623D" w:rsidRPr="0088623D" w:rsidRDefault="0088623D" w:rsidP="0088623D">
      <w:pPr>
        <w:spacing w:before="0" w:after="0"/>
        <w:rPr>
          <w:rFonts w:eastAsia="Times New Roman" w:cs="Arial"/>
          <w:b/>
          <w:bCs/>
          <w:szCs w:val="20"/>
        </w:rPr>
      </w:pPr>
      <w:r w:rsidRPr="0088623D">
        <w:rPr>
          <w:rFonts w:eastAsia="Times New Roman" w:cs="Arial"/>
          <w:b/>
          <w:bCs/>
          <w:szCs w:val="20"/>
        </w:rPr>
        <w:t>Medicine delivery systems</w:t>
      </w:r>
    </w:p>
    <w:p w14:paraId="7CEB2A17" w14:textId="77777777" w:rsidR="0088623D" w:rsidRDefault="0088623D" w:rsidP="0088623D">
      <w:pPr>
        <w:pStyle w:val="Paragraphbulletlist-level1"/>
        <w:keepLines w:val="0"/>
      </w:pPr>
      <w:r w:rsidRPr="00201657">
        <w:t xml:space="preserve">Spacer devices increase the efficacy of inhaled </w:t>
      </w:r>
      <w:r>
        <w:t xml:space="preserve">therapy and should be used in </w:t>
      </w:r>
      <w:r w:rsidRPr="00AD12B7">
        <w:t>combination</w:t>
      </w:r>
      <w:r>
        <w:t xml:space="preserve"> with </w:t>
      </w:r>
      <w:r w:rsidRPr="00201657">
        <w:t>metered dose inhaler</w:t>
      </w:r>
      <w:r>
        <w:t>s</w:t>
      </w:r>
      <w:r w:rsidRPr="00201657">
        <w:t xml:space="preserve">. </w:t>
      </w:r>
    </w:p>
    <w:p w14:paraId="64BAA545" w14:textId="77777777" w:rsidR="0088623D" w:rsidRDefault="0088623D" w:rsidP="0088623D">
      <w:pPr>
        <w:pStyle w:val="Paragraphbulletlist-level1"/>
        <w:keepLines w:val="0"/>
      </w:pPr>
      <w:r w:rsidRPr="00201657">
        <w:t xml:space="preserve">Prime all spacers with </w:t>
      </w:r>
      <w:r>
        <w:t>two</w:t>
      </w:r>
      <w:r w:rsidRPr="00201657">
        <w:t xml:space="preserve"> doses of inhaled medication prior to first use. </w:t>
      </w:r>
    </w:p>
    <w:p w14:paraId="67633E14" w14:textId="77777777" w:rsidR="0088623D" w:rsidRPr="00201657" w:rsidRDefault="0088623D" w:rsidP="0088623D">
      <w:pPr>
        <w:pStyle w:val="Paragraphbulletlist-level1"/>
        <w:keepLines w:val="0"/>
      </w:pPr>
      <w:r w:rsidRPr="00201657">
        <w:t>The size of the spacer is dependent on the tidal volume of the child: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620"/>
        <w:gridCol w:w="1559"/>
        <w:gridCol w:w="1580"/>
      </w:tblGrid>
      <w:tr w:rsidR="0088623D" w:rsidRPr="007F38F5" w14:paraId="1412F1DA" w14:textId="77777777" w:rsidTr="0088623D">
        <w:tc>
          <w:tcPr>
            <w:tcW w:w="1701" w:type="dxa"/>
            <w:shd w:val="pct10" w:color="auto" w:fill="auto"/>
            <w:vAlign w:val="center"/>
          </w:tcPr>
          <w:p w14:paraId="65516253" w14:textId="77777777" w:rsidR="0088623D" w:rsidRPr="007F38F5" w:rsidRDefault="0088623D" w:rsidP="00A34546">
            <w:pPr>
              <w:pStyle w:val="ep0"/>
              <w:spacing w:line="240" w:lineRule="auto"/>
              <w:jc w:val="left"/>
              <w:rPr>
                <w:rFonts w:cs="Arial"/>
                <w:sz w:val="18"/>
                <w:szCs w:val="18"/>
              </w:rPr>
            </w:pPr>
          </w:p>
        </w:tc>
        <w:tc>
          <w:tcPr>
            <w:tcW w:w="1620" w:type="dxa"/>
            <w:shd w:val="pct10" w:color="auto" w:fill="auto"/>
            <w:vAlign w:val="center"/>
          </w:tcPr>
          <w:p w14:paraId="7E35FAEA" w14:textId="77777777" w:rsidR="0088623D" w:rsidRPr="007F38F5" w:rsidRDefault="0088623D" w:rsidP="00A34546">
            <w:pPr>
              <w:pStyle w:val="ep0"/>
              <w:spacing w:line="240" w:lineRule="auto"/>
              <w:jc w:val="center"/>
              <w:rPr>
                <w:rFonts w:cs="Arial"/>
                <w:b/>
                <w:sz w:val="18"/>
                <w:szCs w:val="18"/>
              </w:rPr>
            </w:pPr>
            <w:r w:rsidRPr="007F38F5">
              <w:rPr>
                <w:rFonts w:cs="Arial"/>
                <w:b/>
                <w:sz w:val="18"/>
                <w:szCs w:val="18"/>
              </w:rPr>
              <w:t>Spacer volume</w:t>
            </w:r>
          </w:p>
        </w:tc>
        <w:tc>
          <w:tcPr>
            <w:tcW w:w="1559" w:type="dxa"/>
            <w:shd w:val="pct10" w:color="auto" w:fill="auto"/>
            <w:vAlign w:val="center"/>
          </w:tcPr>
          <w:p w14:paraId="77E7F15E" w14:textId="77777777" w:rsidR="0088623D" w:rsidRPr="007F38F5" w:rsidRDefault="0088623D" w:rsidP="00A34546">
            <w:pPr>
              <w:pStyle w:val="ep0"/>
              <w:spacing w:line="240" w:lineRule="auto"/>
              <w:jc w:val="center"/>
              <w:rPr>
                <w:rFonts w:cs="Arial"/>
                <w:b/>
                <w:sz w:val="18"/>
                <w:szCs w:val="18"/>
              </w:rPr>
            </w:pPr>
            <w:r w:rsidRPr="007F38F5">
              <w:rPr>
                <w:rFonts w:cs="Arial"/>
                <w:b/>
                <w:sz w:val="18"/>
                <w:szCs w:val="18"/>
              </w:rPr>
              <w:t>Face mask/</w:t>
            </w:r>
          </w:p>
          <w:p w14:paraId="1823A7D9" w14:textId="77777777" w:rsidR="0088623D" w:rsidRPr="007F38F5" w:rsidRDefault="0088623D" w:rsidP="00A34546">
            <w:pPr>
              <w:pStyle w:val="ep0"/>
              <w:spacing w:line="240" w:lineRule="auto"/>
              <w:jc w:val="center"/>
              <w:rPr>
                <w:rFonts w:cs="Arial"/>
                <w:b/>
                <w:sz w:val="18"/>
                <w:szCs w:val="18"/>
              </w:rPr>
            </w:pPr>
            <w:r w:rsidRPr="007F38F5">
              <w:rPr>
                <w:rFonts w:cs="Arial"/>
                <w:b/>
                <w:sz w:val="18"/>
                <w:szCs w:val="18"/>
              </w:rPr>
              <w:t>mouthpiece</w:t>
            </w:r>
          </w:p>
        </w:tc>
        <w:tc>
          <w:tcPr>
            <w:tcW w:w="1580" w:type="dxa"/>
            <w:shd w:val="pct10" w:color="auto" w:fill="auto"/>
            <w:vAlign w:val="center"/>
          </w:tcPr>
          <w:p w14:paraId="2AEAFDAF" w14:textId="77777777" w:rsidR="0088623D" w:rsidRPr="007F38F5" w:rsidRDefault="0088623D" w:rsidP="00A34546">
            <w:pPr>
              <w:spacing w:before="0" w:after="0"/>
              <w:jc w:val="center"/>
              <w:rPr>
                <w:rFonts w:cs="Arial"/>
                <w:b/>
              </w:rPr>
            </w:pPr>
            <w:r w:rsidRPr="007F38F5">
              <w:rPr>
                <w:rFonts w:cs="Arial"/>
                <w:b/>
              </w:rPr>
              <w:t>Valve</w:t>
            </w:r>
          </w:p>
        </w:tc>
      </w:tr>
      <w:tr w:rsidR="0088623D" w:rsidRPr="007F38F5" w14:paraId="7E06A153" w14:textId="77777777" w:rsidTr="0088623D">
        <w:trPr>
          <w:trHeight w:val="340"/>
        </w:trPr>
        <w:tc>
          <w:tcPr>
            <w:tcW w:w="1701" w:type="dxa"/>
            <w:vAlign w:val="center"/>
          </w:tcPr>
          <w:p w14:paraId="35D4F26A" w14:textId="77777777" w:rsidR="0088623D" w:rsidRPr="007F38F5" w:rsidRDefault="0088623D" w:rsidP="00A34546">
            <w:pPr>
              <w:pStyle w:val="ep0"/>
              <w:spacing w:line="240" w:lineRule="auto"/>
              <w:jc w:val="left"/>
              <w:rPr>
                <w:rFonts w:cs="Arial"/>
                <w:b/>
                <w:sz w:val="18"/>
                <w:szCs w:val="18"/>
              </w:rPr>
            </w:pPr>
            <w:r w:rsidRPr="007F38F5">
              <w:rPr>
                <w:rFonts w:cs="Arial"/>
                <w:b/>
                <w:sz w:val="18"/>
                <w:szCs w:val="18"/>
              </w:rPr>
              <w:t>Infants</w:t>
            </w:r>
          </w:p>
        </w:tc>
        <w:tc>
          <w:tcPr>
            <w:tcW w:w="1620" w:type="dxa"/>
            <w:vAlign w:val="center"/>
          </w:tcPr>
          <w:p w14:paraId="4564AB84" w14:textId="77777777" w:rsidR="0088623D" w:rsidRPr="007F38F5" w:rsidRDefault="0088623D" w:rsidP="00A34546">
            <w:pPr>
              <w:pStyle w:val="ep0"/>
              <w:spacing w:line="240" w:lineRule="auto"/>
              <w:jc w:val="center"/>
              <w:rPr>
                <w:rFonts w:cs="Arial"/>
                <w:sz w:val="18"/>
                <w:szCs w:val="18"/>
              </w:rPr>
            </w:pPr>
            <w:r w:rsidRPr="007F38F5">
              <w:rPr>
                <w:rFonts w:cs="Arial"/>
                <w:sz w:val="18"/>
                <w:szCs w:val="18"/>
              </w:rPr>
              <w:t>150–250 mL</w:t>
            </w:r>
          </w:p>
        </w:tc>
        <w:tc>
          <w:tcPr>
            <w:tcW w:w="1559" w:type="dxa"/>
            <w:vAlign w:val="center"/>
          </w:tcPr>
          <w:p w14:paraId="4214CD15" w14:textId="77777777" w:rsidR="0088623D" w:rsidRPr="007F38F5" w:rsidRDefault="0088623D" w:rsidP="00A34546">
            <w:pPr>
              <w:pStyle w:val="ep0"/>
              <w:spacing w:line="240" w:lineRule="auto"/>
              <w:jc w:val="center"/>
              <w:rPr>
                <w:rFonts w:cs="Arial"/>
                <w:sz w:val="18"/>
                <w:szCs w:val="18"/>
              </w:rPr>
            </w:pPr>
            <w:r w:rsidRPr="007F38F5">
              <w:rPr>
                <w:rFonts w:cs="Arial"/>
                <w:sz w:val="18"/>
                <w:szCs w:val="18"/>
              </w:rPr>
              <w:t>Face mask</w:t>
            </w:r>
          </w:p>
        </w:tc>
        <w:tc>
          <w:tcPr>
            <w:tcW w:w="1580" w:type="dxa"/>
            <w:vAlign w:val="center"/>
          </w:tcPr>
          <w:p w14:paraId="330C6836" w14:textId="77777777" w:rsidR="0088623D" w:rsidRPr="007F38F5" w:rsidRDefault="0088623D" w:rsidP="00A34546">
            <w:pPr>
              <w:spacing w:before="0" w:after="0"/>
              <w:jc w:val="center"/>
              <w:rPr>
                <w:rFonts w:cs="Arial"/>
              </w:rPr>
            </w:pPr>
            <w:r w:rsidRPr="007F38F5">
              <w:rPr>
                <w:rFonts w:cs="Arial"/>
              </w:rPr>
              <w:t>Mandatory</w:t>
            </w:r>
          </w:p>
        </w:tc>
      </w:tr>
      <w:tr w:rsidR="0088623D" w:rsidRPr="007F38F5" w14:paraId="2BAD6A73" w14:textId="77777777" w:rsidTr="0088623D">
        <w:trPr>
          <w:trHeight w:val="345"/>
        </w:trPr>
        <w:tc>
          <w:tcPr>
            <w:tcW w:w="1701" w:type="dxa"/>
            <w:vAlign w:val="center"/>
          </w:tcPr>
          <w:p w14:paraId="5F67F8D1" w14:textId="77777777" w:rsidR="0088623D" w:rsidRPr="007F38F5" w:rsidRDefault="0088623D" w:rsidP="00A34546">
            <w:pPr>
              <w:pStyle w:val="ep0"/>
              <w:spacing w:line="240" w:lineRule="auto"/>
              <w:jc w:val="left"/>
              <w:rPr>
                <w:rFonts w:cs="Arial"/>
                <w:b/>
                <w:spacing w:val="-6"/>
                <w:sz w:val="18"/>
                <w:szCs w:val="18"/>
              </w:rPr>
            </w:pPr>
            <w:r w:rsidRPr="007F38F5">
              <w:rPr>
                <w:rFonts w:cs="Arial"/>
                <w:b/>
                <w:spacing w:val="-6"/>
                <w:sz w:val="18"/>
                <w:szCs w:val="18"/>
              </w:rPr>
              <w:t>Children ≤ 5 years</w:t>
            </w:r>
          </w:p>
        </w:tc>
        <w:tc>
          <w:tcPr>
            <w:tcW w:w="1620" w:type="dxa"/>
            <w:vAlign w:val="center"/>
          </w:tcPr>
          <w:p w14:paraId="32C159F2" w14:textId="77777777" w:rsidR="0088623D" w:rsidRPr="007F38F5" w:rsidRDefault="0088623D" w:rsidP="00A34546">
            <w:pPr>
              <w:pStyle w:val="ep0"/>
              <w:spacing w:line="240" w:lineRule="auto"/>
              <w:jc w:val="center"/>
              <w:rPr>
                <w:rFonts w:cs="Arial"/>
                <w:sz w:val="18"/>
                <w:szCs w:val="18"/>
              </w:rPr>
            </w:pPr>
            <w:r w:rsidRPr="007F38F5">
              <w:rPr>
                <w:rFonts w:cs="Arial"/>
                <w:sz w:val="18"/>
                <w:szCs w:val="18"/>
              </w:rPr>
              <w:t>500 mL</w:t>
            </w:r>
          </w:p>
        </w:tc>
        <w:tc>
          <w:tcPr>
            <w:tcW w:w="1559" w:type="dxa"/>
            <w:vAlign w:val="center"/>
          </w:tcPr>
          <w:p w14:paraId="3EA46198" w14:textId="77777777" w:rsidR="0088623D" w:rsidRPr="007F38F5" w:rsidRDefault="0088623D" w:rsidP="00A34546">
            <w:pPr>
              <w:pStyle w:val="ep0"/>
              <w:spacing w:line="240" w:lineRule="auto"/>
              <w:jc w:val="center"/>
              <w:rPr>
                <w:rFonts w:cs="Arial"/>
                <w:sz w:val="18"/>
                <w:szCs w:val="18"/>
              </w:rPr>
            </w:pPr>
            <w:r w:rsidRPr="007F38F5">
              <w:rPr>
                <w:rFonts w:cs="Arial"/>
                <w:sz w:val="18"/>
                <w:szCs w:val="18"/>
              </w:rPr>
              <w:t>Face mask</w:t>
            </w:r>
          </w:p>
        </w:tc>
        <w:tc>
          <w:tcPr>
            <w:tcW w:w="1580" w:type="dxa"/>
            <w:vAlign w:val="center"/>
          </w:tcPr>
          <w:p w14:paraId="4340E567" w14:textId="77777777" w:rsidR="0088623D" w:rsidRPr="007F38F5" w:rsidRDefault="0088623D" w:rsidP="00A34546">
            <w:pPr>
              <w:spacing w:before="0" w:after="0"/>
              <w:jc w:val="center"/>
              <w:rPr>
                <w:rFonts w:cs="Arial"/>
              </w:rPr>
            </w:pPr>
            <w:r w:rsidRPr="007F38F5">
              <w:rPr>
                <w:rFonts w:cs="Arial"/>
              </w:rPr>
              <w:t>Recommended</w:t>
            </w:r>
          </w:p>
        </w:tc>
      </w:tr>
      <w:tr w:rsidR="0088623D" w:rsidRPr="007F38F5" w14:paraId="615176D8" w14:textId="77777777" w:rsidTr="0088623D">
        <w:trPr>
          <w:trHeight w:val="420"/>
        </w:trPr>
        <w:tc>
          <w:tcPr>
            <w:tcW w:w="1701" w:type="dxa"/>
            <w:vAlign w:val="center"/>
          </w:tcPr>
          <w:p w14:paraId="36D982F0" w14:textId="77777777" w:rsidR="0088623D" w:rsidRPr="007F38F5" w:rsidRDefault="0088623D" w:rsidP="00A34546">
            <w:pPr>
              <w:pStyle w:val="ep0"/>
              <w:spacing w:line="240" w:lineRule="auto"/>
              <w:jc w:val="left"/>
              <w:rPr>
                <w:rFonts w:cs="Arial"/>
                <w:b/>
                <w:spacing w:val="-6"/>
                <w:sz w:val="18"/>
                <w:szCs w:val="18"/>
              </w:rPr>
            </w:pPr>
            <w:r w:rsidRPr="007F38F5">
              <w:rPr>
                <w:rFonts w:cs="Arial"/>
                <w:b/>
                <w:spacing w:val="-6"/>
                <w:sz w:val="18"/>
                <w:szCs w:val="18"/>
              </w:rPr>
              <w:t>Children &gt; 5 years</w:t>
            </w:r>
          </w:p>
        </w:tc>
        <w:tc>
          <w:tcPr>
            <w:tcW w:w="1620" w:type="dxa"/>
            <w:vAlign w:val="center"/>
          </w:tcPr>
          <w:p w14:paraId="5180FDC3" w14:textId="77777777" w:rsidR="0088623D" w:rsidRPr="007F38F5" w:rsidRDefault="0088623D" w:rsidP="00A34546">
            <w:pPr>
              <w:pStyle w:val="ep0"/>
              <w:spacing w:line="240" w:lineRule="auto"/>
              <w:jc w:val="center"/>
              <w:rPr>
                <w:rFonts w:cs="Arial"/>
                <w:sz w:val="18"/>
                <w:szCs w:val="18"/>
              </w:rPr>
            </w:pPr>
            <w:r w:rsidRPr="007F38F5">
              <w:rPr>
                <w:rFonts w:cs="Arial"/>
                <w:sz w:val="18"/>
                <w:szCs w:val="18"/>
              </w:rPr>
              <w:t>500 mL</w:t>
            </w:r>
          </w:p>
        </w:tc>
        <w:tc>
          <w:tcPr>
            <w:tcW w:w="1559" w:type="dxa"/>
            <w:vAlign w:val="center"/>
          </w:tcPr>
          <w:p w14:paraId="5C94141B" w14:textId="77777777" w:rsidR="0088623D" w:rsidRPr="007F38F5" w:rsidRDefault="0088623D" w:rsidP="00A34546">
            <w:pPr>
              <w:pStyle w:val="ep0"/>
              <w:spacing w:line="240" w:lineRule="auto"/>
              <w:jc w:val="center"/>
              <w:rPr>
                <w:rFonts w:cs="Arial"/>
                <w:sz w:val="18"/>
                <w:szCs w:val="18"/>
              </w:rPr>
            </w:pPr>
            <w:r w:rsidRPr="007F38F5">
              <w:rPr>
                <w:rFonts w:cs="Arial"/>
                <w:sz w:val="18"/>
                <w:szCs w:val="18"/>
              </w:rPr>
              <w:t>Mouthpiece</w:t>
            </w:r>
          </w:p>
        </w:tc>
        <w:tc>
          <w:tcPr>
            <w:tcW w:w="1580" w:type="dxa"/>
            <w:vAlign w:val="center"/>
          </w:tcPr>
          <w:p w14:paraId="37D429B9" w14:textId="77777777" w:rsidR="0088623D" w:rsidRPr="007F38F5" w:rsidRDefault="0088623D" w:rsidP="00A34546">
            <w:pPr>
              <w:spacing w:before="0" w:after="0"/>
              <w:jc w:val="center"/>
              <w:rPr>
                <w:rFonts w:cs="Arial"/>
              </w:rPr>
            </w:pPr>
            <w:r w:rsidRPr="007F38F5">
              <w:rPr>
                <w:rFonts w:cs="Arial"/>
              </w:rPr>
              <w:t>Recommended</w:t>
            </w:r>
          </w:p>
        </w:tc>
      </w:tr>
      <w:tr w:rsidR="0088623D" w:rsidRPr="007F38F5" w14:paraId="67B4B99C" w14:textId="77777777" w:rsidTr="0088623D">
        <w:trPr>
          <w:trHeight w:val="327"/>
        </w:trPr>
        <w:tc>
          <w:tcPr>
            <w:tcW w:w="1701" w:type="dxa"/>
            <w:vAlign w:val="center"/>
          </w:tcPr>
          <w:p w14:paraId="0D49381B" w14:textId="77777777" w:rsidR="0088623D" w:rsidRPr="007F38F5" w:rsidRDefault="0088623D" w:rsidP="00A34546">
            <w:pPr>
              <w:pStyle w:val="ep0"/>
              <w:spacing w:line="240" w:lineRule="auto"/>
              <w:jc w:val="left"/>
              <w:rPr>
                <w:rFonts w:cs="Arial"/>
                <w:b/>
                <w:sz w:val="18"/>
                <w:szCs w:val="18"/>
              </w:rPr>
            </w:pPr>
            <w:r w:rsidRPr="007F38F5">
              <w:rPr>
                <w:rFonts w:cs="Arial"/>
                <w:b/>
                <w:sz w:val="18"/>
                <w:szCs w:val="18"/>
              </w:rPr>
              <w:t>Adolescents</w:t>
            </w:r>
          </w:p>
        </w:tc>
        <w:tc>
          <w:tcPr>
            <w:tcW w:w="1620" w:type="dxa"/>
            <w:vAlign w:val="center"/>
          </w:tcPr>
          <w:p w14:paraId="4CFA0C0B" w14:textId="77777777" w:rsidR="0088623D" w:rsidRPr="007F38F5" w:rsidRDefault="0088623D" w:rsidP="00A34546">
            <w:pPr>
              <w:pStyle w:val="ep0"/>
              <w:spacing w:line="240" w:lineRule="auto"/>
              <w:jc w:val="center"/>
              <w:rPr>
                <w:rFonts w:cs="Arial"/>
                <w:sz w:val="18"/>
                <w:szCs w:val="18"/>
              </w:rPr>
            </w:pPr>
            <w:r w:rsidRPr="007F38F5">
              <w:rPr>
                <w:rFonts w:cs="Arial"/>
                <w:sz w:val="18"/>
                <w:szCs w:val="18"/>
              </w:rPr>
              <w:t>750 mL</w:t>
            </w:r>
          </w:p>
        </w:tc>
        <w:tc>
          <w:tcPr>
            <w:tcW w:w="1559" w:type="dxa"/>
            <w:vAlign w:val="center"/>
          </w:tcPr>
          <w:p w14:paraId="2FACF097" w14:textId="77777777" w:rsidR="0088623D" w:rsidRPr="007F38F5" w:rsidRDefault="0088623D" w:rsidP="00A34546">
            <w:pPr>
              <w:pStyle w:val="ep0"/>
              <w:spacing w:line="240" w:lineRule="auto"/>
              <w:jc w:val="center"/>
              <w:rPr>
                <w:rFonts w:cs="Arial"/>
                <w:sz w:val="18"/>
                <w:szCs w:val="18"/>
              </w:rPr>
            </w:pPr>
            <w:r w:rsidRPr="007F38F5">
              <w:rPr>
                <w:rFonts w:cs="Arial"/>
                <w:sz w:val="18"/>
                <w:szCs w:val="18"/>
              </w:rPr>
              <w:t>Mouthpiece</w:t>
            </w:r>
          </w:p>
        </w:tc>
        <w:tc>
          <w:tcPr>
            <w:tcW w:w="1580" w:type="dxa"/>
            <w:vAlign w:val="center"/>
          </w:tcPr>
          <w:p w14:paraId="1896AE98" w14:textId="77777777" w:rsidR="0088623D" w:rsidRPr="007F38F5" w:rsidRDefault="0088623D" w:rsidP="00A34546">
            <w:pPr>
              <w:spacing w:before="0" w:after="0"/>
              <w:jc w:val="center"/>
              <w:rPr>
                <w:rFonts w:cs="Arial"/>
              </w:rPr>
            </w:pPr>
            <w:r w:rsidRPr="007F38F5">
              <w:rPr>
                <w:rFonts w:cs="Arial"/>
              </w:rPr>
              <w:t>Not necessary</w:t>
            </w:r>
          </w:p>
        </w:tc>
      </w:tr>
    </w:tbl>
    <w:p w14:paraId="3AAFEB9F" w14:textId="77777777" w:rsidR="0088623D" w:rsidRPr="00201657" w:rsidRDefault="0088623D" w:rsidP="0088623D">
      <w:pPr>
        <w:pStyle w:val="Paragraphbulletlist-level1"/>
      </w:pPr>
      <w:r w:rsidRPr="00201657">
        <w:t xml:space="preserve">The </w:t>
      </w:r>
      <w:r w:rsidRPr="00CF2597">
        <w:t>technique</w:t>
      </w:r>
      <w:r w:rsidRPr="00201657">
        <w:t xml:space="preserve"> of using the spacer varies with age:</w:t>
      </w:r>
    </w:p>
    <w:p w14:paraId="09EF0736" w14:textId="77777777" w:rsidR="0088623D" w:rsidRPr="00CF2597" w:rsidRDefault="0088623D" w:rsidP="00643A42">
      <w:pPr>
        <w:pStyle w:val="Paragraphbulletlist-level1"/>
        <w:numPr>
          <w:ilvl w:val="1"/>
          <w:numId w:val="45"/>
        </w:numPr>
      </w:pPr>
      <w:r w:rsidRPr="0028353C">
        <w:t>Infants and young children</w:t>
      </w:r>
      <w:r w:rsidRPr="00CF2597">
        <w:t>: Actuate the inhaler into the spacer and allow 10 long, deep, slow tidal breaths.</w:t>
      </w:r>
    </w:p>
    <w:p w14:paraId="31F44AEE" w14:textId="77777777" w:rsidR="0088623D" w:rsidRPr="00201657" w:rsidRDefault="0088623D" w:rsidP="00643A42">
      <w:pPr>
        <w:pStyle w:val="Paragraphbulletlist-level1"/>
        <w:numPr>
          <w:ilvl w:val="1"/>
          <w:numId w:val="45"/>
        </w:numPr>
      </w:pPr>
      <w:r w:rsidRPr="0028353C">
        <w:t>Older children and adolescents</w:t>
      </w:r>
      <w:r w:rsidRPr="00CF2597">
        <w:t>: Breathe out fully, actuate the inhaler into the spacer, inhale the entire contents in one long, slow breath and hold breath for</w:t>
      </w:r>
      <w:r w:rsidRPr="00201657">
        <w:t xml:space="preserve"> 10 seconds.</w:t>
      </w:r>
    </w:p>
    <w:p w14:paraId="03EB5BAA" w14:textId="77777777" w:rsidR="0088623D" w:rsidRDefault="0088623D" w:rsidP="0088623D">
      <w:pPr>
        <w:pStyle w:val="Paragraphbulletlist-level1"/>
        <w:keepLines w:val="0"/>
      </w:pPr>
      <w:r w:rsidRPr="003B2CA9">
        <w:t>Rinse the mouth after inhalation of inhaled corticosteroids to reduce systemic absorption and adverse effects.</w:t>
      </w:r>
    </w:p>
    <w:p w14:paraId="77283C01" w14:textId="77777777" w:rsidR="0088623D" w:rsidRPr="00B9328B" w:rsidRDefault="0088623D" w:rsidP="0088623D">
      <w:pPr>
        <w:pStyle w:val="Paragraphbulletlist-level1"/>
        <w:keepLines w:val="0"/>
      </w:pPr>
      <w:r w:rsidRPr="003B2CA9">
        <w:t>Wash face after use if a face mask is used.</w:t>
      </w:r>
    </w:p>
    <w:p w14:paraId="44C7F239" w14:textId="77777777" w:rsidR="00FF01A9" w:rsidRDefault="00FF01A9" w:rsidP="00FF01A9">
      <w:pPr>
        <w:pStyle w:val="NoSpacing"/>
      </w:pPr>
    </w:p>
    <w:p w14:paraId="5A75F249" w14:textId="180C7E9A" w:rsidR="00A34546" w:rsidRPr="00A34546" w:rsidRDefault="00A34546" w:rsidP="00A34546">
      <w:pPr>
        <w:spacing w:before="0" w:after="0"/>
        <w:rPr>
          <w:rFonts w:eastAsia="Times New Roman" w:cs="Arial"/>
          <w:b/>
          <w:bCs/>
          <w:szCs w:val="20"/>
        </w:rPr>
      </w:pPr>
      <w:r w:rsidRPr="00A34546">
        <w:rPr>
          <w:rFonts w:eastAsia="Times New Roman" w:cs="Arial"/>
          <w:b/>
          <w:bCs/>
          <w:szCs w:val="20"/>
        </w:rPr>
        <w:t>Principles of asthma therapy</w:t>
      </w:r>
    </w:p>
    <w:p w14:paraId="79DCBB2C" w14:textId="77777777" w:rsidR="00A34546" w:rsidRDefault="00A34546" w:rsidP="00A34546">
      <w:pPr>
        <w:pStyle w:val="Paragraphtext"/>
      </w:pPr>
      <w:r>
        <w:t>Asthma symptom control is achieved by optimising the use of inhaled bronchodilators and corticosteroids. Treatment strategies include reliever therapy only, or maintenance therapy with reliever therapy as needed. Early introduction of inhaled corticosteroids, where indicated, improves symptom control and reduces the risk of exacerbations.</w:t>
      </w:r>
    </w:p>
    <w:p w14:paraId="24059354" w14:textId="77777777" w:rsidR="00A34546" w:rsidRDefault="00A34546" w:rsidP="00A34546">
      <w:pPr>
        <w:pStyle w:val="Paragraphbulletlist-level1"/>
        <w:numPr>
          <w:ilvl w:val="0"/>
          <w:numId w:val="0"/>
        </w:numPr>
        <w:ind w:left="357" w:hanging="357"/>
      </w:pPr>
    </w:p>
    <w:p w14:paraId="04F1B93D" w14:textId="77777777" w:rsidR="00A34546" w:rsidRDefault="00A34546" w:rsidP="00A34546">
      <w:pPr>
        <w:pStyle w:val="Paragraphbulletlist-level1"/>
        <w:numPr>
          <w:ilvl w:val="0"/>
          <w:numId w:val="0"/>
        </w:numPr>
        <w:ind w:left="357" w:hanging="357"/>
      </w:pPr>
      <w:r>
        <w:t>Therapeutic goals include:</w:t>
      </w:r>
    </w:p>
    <w:p w14:paraId="485C03B8" w14:textId="77777777" w:rsidR="00A34546" w:rsidRPr="00F050DE" w:rsidRDefault="00A34546" w:rsidP="00A34546">
      <w:pPr>
        <w:pStyle w:val="Paragraphbulletlist-level1"/>
        <w:keepLines w:val="0"/>
      </w:pPr>
      <w:r>
        <w:t xml:space="preserve">Optimal </w:t>
      </w:r>
      <w:r w:rsidRPr="007768E1">
        <w:t>control of symptoms and maint</w:t>
      </w:r>
      <w:r>
        <w:t>enance</w:t>
      </w:r>
      <w:r w:rsidRPr="007768E1">
        <w:t xml:space="preserve"> </w:t>
      </w:r>
      <w:r>
        <w:t xml:space="preserve">of </w:t>
      </w:r>
      <w:r w:rsidRPr="007768E1">
        <w:t>normal activity levels</w:t>
      </w:r>
      <w:r>
        <w:t>,</w:t>
      </w:r>
    </w:p>
    <w:p w14:paraId="0D078A48" w14:textId="77777777" w:rsidR="00A34546" w:rsidRDefault="00A34546" w:rsidP="00A34546">
      <w:pPr>
        <w:pStyle w:val="Paragraphbulletlist-level1"/>
        <w:keepLines w:val="0"/>
      </w:pPr>
      <w:r>
        <w:t xml:space="preserve">Minimising risk of exacerbations, impaired lung development, and adverse side-effects to medication. The </w:t>
      </w:r>
      <w:r w:rsidRPr="00AE63B3">
        <w:t>lowest effective dose of inhaled corticosteroids</w:t>
      </w:r>
      <w:r>
        <w:t xml:space="preserve"> should be used, when indicated</w:t>
      </w:r>
      <w:r w:rsidRPr="00AE63B3">
        <w:t>.</w:t>
      </w:r>
    </w:p>
    <w:p w14:paraId="755096DD" w14:textId="77777777" w:rsidR="00A34546" w:rsidRDefault="00A34546" w:rsidP="00A34546">
      <w:pPr>
        <w:pStyle w:val="Paragraphtext"/>
      </w:pPr>
    </w:p>
    <w:p w14:paraId="2FB88AA8" w14:textId="77777777" w:rsidR="00A34546" w:rsidRDefault="00A34546" w:rsidP="00A34546">
      <w:pPr>
        <w:pStyle w:val="Paragraphtext"/>
      </w:pPr>
      <w:r>
        <w:t>Review asthma control frequently and consider whether the level of treatment should be adjusted:</w:t>
      </w:r>
    </w:p>
    <w:p w14:paraId="55AC17EF" w14:textId="77777777" w:rsidR="00A34546" w:rsidRDefault="00A34546" w:rsidP="00A34546">
      <w:pPr>
        <w:pStyle w:val="Paragraphbulletlist-level1"/>
        <w:keepLines w:val="0"/>
      </w:pPr>
      <w:r>
        <w:t xml:space="preserve">If patient is well-controlled: STEP DOWN treatment. </w:t>
      </w:r>
    </w:p>
    <w:p w14:paraId="461F21E9" w14:textId="77777777" w:rsidR="00A34546" w:rsidRDefault="00A34546" w:rsidP="00A34546">
      <w:pPr>
        <w:pStyle w:val="Paragraphbulletlist-level1"/>
        <w:keepLines w:val="0"/>
      </w:pPr>
      <w:r>
        <w:t>If patient is partially controlled or uncontrolled: STEP UP treatment.</w:t>
      </w:r>
    </w:p>
    <w:p w14:paraId="54A509CD" w14:textId="77777777" w:rsidR="00A34546" w:rsidRDefault="00A34546" w:rsidP="00FF01A9">
      <w:pPr>
        <w:pStyle w:val="NoSpacing"/>
      </w:pPr>
    </w:p>
    <w:p w14:paraId="22FEACBA" w14:textId="77777777" w:rsidR="00A34546" w:rsidRPr="00A34546" w:rsidRDefault="00A34546" w:rsidP="00A34546">
      <w:pPr>
        <w:spacing w:before="0" w:after="0"/>
        <w:rPr>
          <w:rFonts w:eastAsia="Times New Roman" w:cs="Arial"/>
          <w:bCs/>
          <w:szCs w:val="20"/>
          <w:u w:val="single"/>
        </w:rPr>
      </w:pPr>
      <w:r w:rsidRPr="00A34546">
        <w:rPr>
          <w:rFonts w:eastAsia="Times New Roman" w:cs="Arial"/>
          <w:bCs/>
          <w:szCs w:val="20"/>
          <w:u w:val="single"/>
        </w:rPr>
        <w:t>Corticosteroid and bronchodilator combination therapy</w:t>
      </w:r>
    </w:p>
    <w:p w14:paraId="3E4C95A8" w14:textId="77777777" w:rsidR="005528D1" w:rsidRDefault="00A34546" w:rsidP="00A34546">
      <w:pPr>
        <w:pStyle w:val="Paragraphtext"/>
      </w:pPr>
      <w:r>
        <w:lastRenderedPageBreak/>
        <w:t>C</w:t>
      </w:r>
      <w:r w:rsidRPr="00A12BAA">
        <w:t xml:space="preserve">ombined anti-inflammatory (usually an inhaled corticosteroid/ICS) and reliever therapy is more effective than </w:t>
      </w:r>
      <w:r>
        <w:t>short acting β</w:t>
      </w:r>
      <w:r w:rsidRPr="00B9328B">
        <w:rPr>
          <w:vertAlign w:val="subscript"/>
        </w:rPr>
        <w:t>2</w:t>
      </w:r>
      <w:r w:rsidRPr="00B9328B">
        <w:t>-</w:t>
      </w:r>
      <w:r>
        <w:t>agonist (</w:t>
      </w:r>
      <w:r w:rsidRPr="00A12BAA">
        <w:t>SABA</w:t>
      </w:r>
      <w:r>
        <w:t>)</w:t>
      </w:r>
      <w:r w:rsidRPr="00A12BAA">
        <w:t xml:space="preserve"> use alone, even in asthma with low symptom frequency. In more severe disease, the same ICS-reliever combination inhaler </w:t>
      </w:r>
      <w:r>
        <w:t>may</w:t>
      </w:r>
      <w:r w:rsidRPr="00A12BAA">
        <w:t xml:space="preserve"> be used for symptom relief as well as maintenance therapy and is called maintenance-and-reliever therapy (MART).</w:t>
      </w:r>
      <w:r w:rsidR="005528D1">
        <w:t xml:space="preserve"> </w:t>
      </w:r>
    </w:p>
    <w:p w14:paraId="53C8376C" w14:textId="77777777" w:rsidR="00A34546" w:rsidRDefault="00A34546" w:rsidP="00A34546">
      <w:pPr>
        <w:pStyle w:val="Paragraphtext"/>
      </w:pPr>
    </w:p>
    <w:tbl>
      <w:tblPr>
        <w:tblpPr w:leftFromText="180" w:rightFromText="180" w:vertAnchor="text" w:horzAnchor="margin" w:tblpXSpec="right" w:tblpY="216"/>
        <w:tblOverlap w:val="never"/>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907"/>
      </w:tblGrid>
      <w:tr w:rsidR="00BD1170" w:rsidRPr="001F4BAA" w14:paraId="1A0A9DBC" w14:textId="77777777" w:rsidTr="00BD1170">
        <w:tc>
          <w:tcPr>
            <w:tcW w:w="907" w:type="dxa"/>
          </w:tcPr>
          <w:p w14:paraId="72A0B347" w14:textId="77777777" w:rsidR="00BD1170" w:rsidRPr="002344FD" w:rsidRDefault="00BD1170" w:rsidP="00BD1170">
            <w:pPr>
              <w:pStyle w:val="LoEText"/>
              <w:framePr w:hSpace="0" w:wrap="auto" w:vAnchor="margin" w:hAnchor="text" w:xAlign="left" w:yAlign="inline"/>
              <w:suppressOverlap w:val="0"/>
              <w:rPr>
                <w:sz w:val="14"/>
                <w:szCs w:val="14"/>
              </w:rPr>
            </w:pPr>
            <w:proofErr w:type="spellStart"/>
            <w:r w:rsidRPr="002344FD">
              <w:rPr>
                <w:sz w:val="14"/>
                <w:szCs w:val="14"/>
              </w:rPr>
              <w:t>LoE:IVb</w:t>
            </w:r>
            <w:proofErr w:type="spellEnd"/>
            <w:r w:rsidRPr="002344FD">
              <w:rPr>
                <w:sz w:val="14"/>
                <w:szCs w:val="14"/>
                <w:vertAlign w:val="superscript"/>
              </w:rPr>
              <w:endnoteReference w:id="16"/>
            </w:r>
          </w:p>
        </w:tc>
      </w:tr>
    </w:tbl>
    <w:p w14:paraId="43031FA6" w14:textId="77777777" w:rsidR="00A34546" w:rsidRDefault="00A34546" w:rsidP="00A34546">
      <w:pPr>
        <w:pStyle w:val="Paragraphtext"/>
      </w:pPr>
      <w:r>
        <w:t>Note, however, that t</w:t>
      </w:r>
      <w:r w:rsidRPr="00F66D00">
        <w:t xml:space="preserve">here is currently </w:t>
      </w:r>
      <w:r>
        <w:t xml:space="preserve">insufficient </w:t>
      </w:r>
      <w:r w:rsidRPr="00F66D00">
        <w:t xml:space="preserve">evidence to support MART in </w:t>
      </w:r>
      <w:r>
        <w:t>children under 6 years of age.</w:t>
      </w:r>
    </w:p>
    <w:p w14:paraId="69E1EEFB" w14:textId="77777777" w:rsidR="00A34546" w:rsidRDefault="00A34546" w:rsidP="00A34546">
      <w:pPr>
        <w:rPr>
          <w:rFonts w:cs="Arial"/>
          <w:b/>
        </w:rPr>
      </w:pPr>
    </w:p>
    <w:p w14:paraId="1B99FE8F" w14:textId="7FF6878D" w:rsidR="00A34546" w:rsidRPr="00A34546" w:rsidRDefault="00A34546" w:rsidP="007F38F5">
      <w:pPr>
        <w:spacing w:after="0"/>
        <w:rPr>
          <w:rFonts w:cs="Arial"/>
          <w:b/>
        </w:rPr>
      </w:pPr>
      <w:r w:rsidRPr="00A34546">
        <w:rPr>
          <w:rFonts w:cs="Arial"/>
          <w:b/>
        </w:rPr>
        <w:t>Table 17</w:t>
      </w:r>
      <w:r>
        <w:rPr>
          <w:rFonts w:cs="Arial"/>
          <w:b/>
        </w:rPr>
        <w:t>.11</w:t>
      </w:r>
      <w:r w:rsidRPr="00A34546">
        <w:rPr>
          <w:rFonts w:cs="Arial"/>
          <w:b/>
        </w:rPr>
        <w:t>: Principles of asthma therapy by age group:</w:t>
      </w:r>
    </w:p>
    <w:tbl>
      <w:tblPr>
        <w:tblStyle w:val="TableGrid"/>
        <w:tblW w:w="0" w:type="auto"/>
        <w:tblInd w:w="27" w:type="dxa"/>
        <w:tblLook w:val="04A0" w:firstRow="1" w:lastRow="0" w:firstColumn="1" w:lastColumn="0" w:noHBand="0" w:noVBand="1"/>
      </w:tblPr>
      <w:tblGrid>
        <w:gridCol w:w="1132"/>
        <w:gridCol w:w="5520"/>
      </w:tblGrid>
      <w:tr w:rsidR="00A34546" w:rsidRPr="007F38F5" w14:paraId="490EDC3D" w14:textId="77777777" w:rsidTr="006063F5">
        <w:trPr>
          <w:trHeight w:val="198"/>
        </w:trPr>
        <w:tc>
          <w:tcPr>
            <w:tcW w:w="1134" w:type="dxa"/>
            <w:shd w:val="clear" w:color="auto" w:fill="D9D9D9" w:themeFill="background1" w:themeFillShade="D9"/>
          </w:tcPr>
          <w:p w14:paraId="7DC77296" w14:textId="77777777" w:rsidR="00A34546" w:rsidRPr="007F38F5" w:rsidRDefault="00A34546" w:rsidP="006063F5">
            <w:pPr>
              <w:pStyle w:val="Paragraphbulletlist-level1"/>
              <w:numPr>
                <w:ilvl w:val="0"/>
                <w:numId w:val="0"/>
              </w:numPr>
              <w:rPr>
                <w:b/>
                <w:bCs/>
                <w:szCs w:val="18"/>
              </w:rPr>
            </w:pPr>
            <w:r w:rsidRPr="007F38F5">
              <w:rPr>
                <w:b/>
                <w:bCs/>
                <w:szCs w:val="18"/>
              </w:rPr>
              <w:t>Age</w:t>
            </w:r>
          </w:p>
        </w:tc>
        <w:tc>
          <w:tcPr>
            <w:tcW w:w="5545" w:type="dxa"/>
            <w:shd w:val="clear" w:color="auto" w:fill="D9D9D9" w:themeFill="background1" w:themeFillShade="D9"/>
          </w:tcPr>
          <w:p w14:paraId="6783DEFF" w14:textId="77777777" w:rsidR="00A34546" w:rsidRPr="007F38F5" w:rsidRDefault="00A34546" w:rsidP="006063F5">
            <w:pPr>
              <w:pStyle w:val="Paragraphbulletlist-level1"/>
              <w:numPr>
                <w:ilvl w:val="0"/>
                <w:numId w:val="0"/>
              </w:numPr>
              <w:rPr>
                <w:b/>
                <w:bCs/>
                <w:szCs w:val="18"/>
              </w:rPr>
            </w:pPr>
            <w:r w:rsidRPr="007F38F5">
              <w:rPr>
                <w:b/>
                <w:bCs/>
                <w:szCs w:val="18"/>
              </w:rPr>
              <w:t>Principles of therapy</w:t>
            </w:r>
          </w:p>
        </w:tc>
      </w:tr>
      <w:tr w:rsidR="00A34546" w:rsidRPr="007F38F5" w14:paraId="583C34CC" w14:textId="77777777" w:rsidTr="00A34546">
        <w:trPr>
          <w:trHeight w:val="321"/>
        </w:trPr>
        <w:tc>
          <w:tcPr>
            <w:tcW w:w="1134" w:type="dxa"/>
          </w:tcPr>
          <w:p w14:paraId="5A23F6D0" w14:textId="77777777" w:rsidR="00A34546" w:rsidRPr="007F38F5" w:rsidRDefault="00A34546" w:rsidP="006063F5">
            <w:pPr>
              <w:pStyle w:val="Paragraphbulletlist-level1"/>
              <w:numPr>
                <w:ilvl w:val="0"/>
                <w:numId w:val="0"/>
              </w:numPr>
              <w:rPr>
                <w:szCs w:val="18"/>
              </w:rPr>
            </w:pPr>
            <w:r w:rsidRPr="007F38F5">
              <w:rPr>
                <w:szCs w:val="18"/>
              </w:rPr>
              <w:t>All children</w:t>
            </w:r>
          </w:p>
        </w:tc>
        <w:tc>
          <w:tcPr>
            <w:tcW w:w="5545" w:type="dxa"/>
          </w:tcPr>
          <w:p w14:paraId="30C05D8F" w14:textId="77777777" w:rsidR="00A34546" w:rsidRPr="007F38F5" w:rsidRDefault="00A34546" w:rsidP="006063F5">
            <w:pPr>
              <w:pStyle w:val="Paragraphbulletlist-level1"/>
              <w:keepLines w:val="0"/>
              <w:rPr>
                <w:szCs w:val="18"/>
              </w:rPr>
            </w:pPr>
            <w:r w:rsidRPr="007F38F5">
              <w:rPr>
                <w:szCs w:val="18"/>
              </w:rPr>
              <w:t>Inhaled corticosteroids are indicated for maintenance therapy in children with asthma symptoms occurring more than twice a week, or those with ≥ 1 exacerbation in the past year.</w:t>
            </w:r>
          </w:p>
          <w:p w14:paraId="5ED2022D" w14:textId="77777777" w:rsidR="00A34546" w:rsidRPr="007F38F5" w:rsidRDefault="00A34546" w:rsidP="006063F5">
            <w:pPr>
              <w:pStyle w:val="Paragraphbulletlist-level1"/>
              <w:keepLines w:val="0"/>
              <w:jc w:val="left"/>
              <w:rPr>
                <w:szCs w:val="18"/>
              </w:rPr>
            </w:pPr>
            <w:r w:rsidRPr="007F38F5">
              <w:rPr>
                <w:szCs w:val="18"/>
              </w:rPr>
              <w:t xml:space="preserve">The ICS dose may be increased in children whose symptoms are still not well controlled after 2–3 months of initial low-dose ICS therapy, </w:t>
            </w:r>
            <w:r w:rsidRPr="007F38F5">
              <w:rPr>
                <w:b/>
                <w:bCs/>
                <w:szCs w:val="18"/>
              </w:rPr>
              <w:t>after</w:t>
            </w:r>
            <w:r w:rsidRPr="007F38F5">
              <w:rPr>
                <w:szCs w:val="18"/>
              </w:rPr>
              <w:t xml:space="preserve"> confirming appropriate diagnosis, management of risk factors, inhaler technique, and adherence.</w:t>
            </w:r>
          </w:p>
          <w:p w14:paraId="39AA6046" w14:textId="77777777" w:rsidR="00A34546" w:rsidRPr="007F38F5" w:rsidRDefault="00A34546" w:rsidP="006063F5">
            <w:pPr>
              <w:pStyle w:val="Paragraphbulletlist-level1"/>
              <w:keepLines w:val="0"/>
              <w:rPr>
                <w:szCs w:val="18"/>
              </w:rPr>
            </w:pPr>
            <w:r w:rsidRPr="007F38F5">
              <w:rPr>
                <w:szCs w:val="18"/>
              </w:rPr>
              <w:t>Consider ICS dose reduction after 2–3 months in children with a good response to therapy.</w:t>
            </w:r>
          </w:p>
        </w:tc>
      </w:tr>
      <w:tr w:rsidR="00A34546" w:rsidRPr="007F38F5" w14:paraId="7A1202A5" w14:textId="77777777" w:rsidTr="006063F5">
        <w:trPr>
          <w:trHeight w:val="1212"/>
        </w:trPr>
        <w:tc>
          <w:tcPr>
            <w:tcW w:w="1134" w:type="dxa"/>
          </w:tcPr>
          <w:p w14:paraId="18C24802" w14:textId="77777777" w:rsidR="00A34546" w:rsidRPr="007F38F5" w:rsidRDefault="00A34546" w:rsidP="006063F5">
            <w:pPr>
              <w:pStyle w:val="Paragraphbulletlist-level1"/>
              <w:numPr>
                <w:ilvl w:val="0"/>
                <w:numId w:val="0"/>
              </w:numPr>
              <w:rPr>
                <w:szCs w:val="18"/>
              </w:rPr>
            </w:pPr>
            <w:r w:rsidRPr="007F38F5">
              <w:rPr>
                <w:szCs w:val="18"/>
              </w:rPr>
              <w:t>Age 0–5</w:t>
            </w:r>
          </w:p>
        </w:tc>
        <w:tc>
          <w:tcPr>
            <w:tcW w:w="5545" w:type="dxa"/>
          </w:tcPr>
          <w:p w14:paraId="70513CA8" w14:textId="77777777" w:rsidR="00A34546" w:rsidRPr="007F38F5" w:rsidRDefault="00A34546" w:rsidP="006063F5">
            <w:pPr>
              <w:pStyle w:val="Paragraphbulletlist-level1"/>
              <w:keepLines w:val="0"/>
              <w:jc w:val="left"/>
              <w:rPr>
                <w:szCs w:val="18"/>
              </w:rPr>
            </w:pPr>
            <w:r w:rsidRPr="007F38F5">
              <w:rPr>
                <w:szCs w:val="18"/>
              </w:rPr>
              <w:t xml:space="preserve">Recommended initial asthma therapy is SABA, given as needed </w:t>
            </w:r>
            <w:r w:rsidRPr="007F38F5">
              <w:rPr>
                <w:szCs w:val="18"/>
                <w:u w:val="single"/>
              </w:rPr>
              <w:t>without ICS,</w:t>
            </w:r>
            <w:r w:rsidRPr="007F38F5">
              <w:rPr>
                <w:szCs w:val="18"/>
              </w:rPr>
              <w:t xml:space="preserve"> when symptoms occur.</w:t>
            </w:r>
          </w:p>
          <w:p w14:paraId="7790E141" w14:textId="77777777" w:rsidR="00A34546" w:rsidRPr="007F38F5" w:rsidRDefault="00A34546" w:rsidP="006063F5">
            <w:pPr>
              <w:pStyle w:val="Paragraphbulletlist-level1"/>
              <w:keepLines w:val="0"/>
              <w:jc w:val="left"/>
              <w:rPr>
                <w:szCs w:val="18"/>
              </w:rPr>
            </w:pPr>
            <w:r w:rsidRPr="007F38F5">
              <w:rPr>
                <w:szCs w:val="18"/>
              </w:rPr>
              <w:t>Consider a 2–3 month trial of SABA therapy, as needed, in children with infrequent acute wheezing episodes that do not require unscheduled medical care.</w:t>
            </w:r>
          </w:p>
          <w:p w14:paraId="0C1E6DEE" w14:textId="77777777" w:rsidR="00A34546" w:rsidRPr="007F38F5" w:rsidRDefault="00A34546" w:rsidP="006063F5">
            <w:pPr>
              <w:pStyle w:val="Paragraphbulletlist-level1"/>
              <w:keepLines w:val="0"/>
              <w:jc w:val="left"/>
              <w:rPr>
                <w:szCs w:val="18"/>
              </w:rPr>
            </w:pPr>
            <w:r w:rsidRPr="007F38F5">
              <w:rPr>
                <w:szCs w:val="18"/>
              </w:rPr>
              <w:t>Consider short-course ICS maintenance therapy, in addition to as-needed SABA therapy, for children with symptoms triggered by viral respiratory tract infections, but who are otherwise well-controlled on reliever therapy only.</w:t>
            </w:r>
          </w:p>
          <w:p w14:paraId="066C0BEC" w14:textId="77777777" w:rsidR="00A34546" w:rsidRPr="007F38F5" w:rsidRDefault="00A34546" w:rsidP="006063F5">
            <w:pPr>
              <w:pStyle w:val="Paragraphbulletlist-level1"/>
              <w:keepLines w:val="0"/>
              <w:jc w:val="left"/>
              <w:rPr>
                <w:szCs w:val="18"/>
              </w:rPr>
            </w:pPr>
            <w:r w:rsidRPr="007F38F5">
              <w:rPr>
                <w:szCs w:val="18"/>
              </w:rPr>
              <w:t>Regular ICS maintenance therapy is recommended for children whose asthma is not well-controlled, or who have had one or more asthma exacerbations requiring acute hospital care, oral corticosteroids, or hospital admission in the previous year.</w:t>
            </w:r>
          </w:p>
        </w:tc>
      </w:tr>
      <w:tr w:rsidR="00A34546" w:rsidRPr="007F38F5" w14:paraId="31AFA123" w14:textId="77777777" w:rsidTr="006063F5">
        <w:trPr>
          <w:trHeight w:val="198"/>
        </w:trPr>
        <w:tc>
          <w:tcPr>
            <w:tcW w:w="1134" w:type="dxa"/>
          </w:tcPr>
          <w:p w14:paraId="1FFC70B3" w14:textId="77777777" w:rsidR="00A34546" w:rsidRPr="007F38F5" w:rsidRDefault="00A34546" w:rsidP="006063F5">
            <w:pPr>
              <w:pStyle w:val="Paragraphbulletlist-level1"/>
              <w:numPr>
                <w:ilvl w:val="0"/>
                <w:numId w:val="0"/>
              </w:numPr>
              <w:rPr>
                <w:szCs w:val="18"/>
              </w:rPr>
            </w:pPr>
            <w:r w:rsidRPr="007F38F5">
              <w:rPr>
                <w:szCs w:val="18"/>
              </w:rPr>
              <w:t>Age 6–11</w:t>
            </w:r>
          </w:p>
        </w:tc>
        <w:tc>
          <w:tcPr>
            <w:tcW w:w="5545" w:type="dxa"/>
          </w:tcPr>
          <w:p w14:paraId="327C4723" w14:textId="77777777" w:rsidR="00A34546" w:rsidRPr="007F38F5" w:rsidRDefault="00A34546" w:rsidP="006063F5">
            <w:pPr>
              <w:pStyle w:val="Paragraphbulletlist-level1"/>
              <w:keepLines w:val="0"/>
              <w:rPr>
                <w:szCs w:val="18"/>
              </w:rPr>
            </w:pPr>
            <w:r w:rsidRPr="007F38F5">
              <w:rPr>
                <w:szCs w:val="18"/>
              </w:rPr>
              <w:t>Initial therapy depends on recent asthma symptom control, history of exacerbations over the past year, and lung function.</w:t>
            </w:r>
          </w:p>
          <w:p w14:paraId="64C1E7D3" w14:textId="77777777" w:rsidR="00A34546" w:rsidRPr="007F38F5" w:rsidRDefault="00A34546" w:rsidP="006063F5">
            <w:pPr>
              <w:pStyle w:val="Paragraphbulletlist-level1"/>
              <w:keepLines w:val="0"/>
              <w:rPr>
                <w:szCs w:val="18"/>
              </w:rPr>
            </w:pPr>
            <w:r w:rsidRPr="007F38F5">
              <w:rPr>
                <w:szCs w:val="18"/>
              </w:rPr>
              <w:t xml:space="preserve">Recommended initial therapy is SABA, given </w:t>
            </w:r>
            <w:r w:rsidRPr="007F38F5">
              <w:rPr>
                <w:szCs w:val="18"/>
                <w:u w:val="single"/>
              </w:rPr>
              <w:t>together with an ICS</w:t>
            </w:r>
            <w:r w:rsidRPr="007F38F5">
              <w:rPr>
                <w:szCs w:val="18"/>
              </w:rPr>
              <w:t>, as needed when symptoms occur.</w:t>
            </w:r>
          </w:p>
          <w:p w14:paraId="7DE768E2" w14:textId="77777777" w:rsidR="00A34546" w:rsidRPr="007F38F5" w:rsidRDefault="00A34546" w:rsidP="006063F5">
            <w:pPr>
              <w:pStyle w:val="Paragraphbulletlist-level1"/>
              <w:keepLines w:val="0"/>
              <w:rPr>
                <w:szCs w:val="18"/>
              </w:rPr>
            </w:pPr>
            <w:r w:rsidRPr="007F38F5">
              <w:rPr>
                <w:szCs w:val="18"/>
              </w:rPr>
              <w:t>MART is the preferred treatment strategy for children that require maintenance therapy and have failed to achieve symptom control with regular low-dose ICS. MART should be prescribed where available.</w:t>
            </w:r>
          </w:p>
        </w:tc>
      </w:tr>
    </w:tbl>
    <w:p w14:paraId="39C57915" w14:textId="77777777" w:rsidR="00A34546" w:rsidRDefault="00A34546" w:rsidP="00A34546">
      <w:pPr>
        <w:pStyle w:val="ListParagraph"/>
        <w:numPr>
          <w:ilvl w:val="0"/>
          <w:numId w:val="0"/>
        </w:numPr>
        <w:rPr>
          <w:b/>
          <w:bCs/>
        </w:rPr>
      </w:pPr>
    </w:p>
    <w:p w14:paraId="212E8C7B" w14:textId="77777777" w:rsidR="00A34546" w:rsidRPr="003B2CA9" w:rsidRDefault="00A34546" w:rsidP="00A34546">
      <w:pPr>
        <w:pStyle w:val="Paragraphbulletlist-level1"/>
        <w:numPr>
          <w:ilvl w:val="0"/>
          <w:numId w:val="0"/>
        </w:numPr>
      </w:pPr>
    </w:p>
    <w:tbl>
      <w:tblPr>
        <w:tblStyle w:val="TableGrid"/>
        <w:tblW w:w="0" w:type="auto"/>
        <w:tblLook w:val="04A0" w:firstRow="1" w:lastRow="0" w:firstColumn="1" w:lastColumn="0" w:noHBand="0" w:noVBand="1"/>
      </w:tblPr>
      <w:tblGrid>
        <w:gridCol w:w="6659"/>
      </w:tblGrid>
      <w:tr w:rsidR="00A34546" w:rsidRPr="00F050DE" w14:paraId="5C242605" w14:textId="77777777" w:rsidTr="006063F5">
        <w:tc>
          <w:tcPr>
            <w:tcW w:w="6700" w:type="dxa"/>
            <w:tcBorders>
              <w:top w:val="double" w:sz="4" w:space="0" w:color="auto"/>
              <w:left w:val="double" w:sz="4" w:space="0" w:color="auto"/>
              <w:bottom w:val="double" w:sz="4" w:space="0" w:color="auto"/>
              <w:right w:val="double" w:sz="4" w:space="0" w:color="auto"/>
            </w:tcBorders>
          </w:tcPr>
          <w:p w14:paraId="11D01A8F" w14:textId="77777777" w:rsidR="00A34546" w:rsidRPr="00F050DE" w:rsidRDefault="00A34546" w:rsidP="006063F5">
            <w:pPr>
              <w:jc w:val="center"/>
              <w:rPr>
                <w:rFonts w:cs="Arial"/>
                <w:b/>
                <w:sz w:val="20"/>
                <w:szCs w:val="20"/>
              </w:rPr>
            </w:pPr>
            <w:r w:rsidRPr="00F050DE">
              <w:rPr>
                <w:rFonts w:cs="Arial"/>
                <w:b/>
                <w:sz w:val="20"/>
                <w:szCs w:val="20"/>
              </w:rPr>
              <w:lastRenderedPageBreak/>
              <w:t>CAUTION</w:t>
            </w:r>
          </w:p>
          <w:p w14:paraId="7797AB8C" w14:textId="77777777" w:rsidR="00A34546" w:rsidRPr="00B85D4A" w:rsidRDefault="00A34546" w:rsidP="006063F5">
            <w:pPr>
              <w:pStyle w:val="Paragraphbulletlist-level1"/>
              <w:keepLines w:val="0"/>
              <w:rPr>
                <w:szCs w:val="18"/>
              </w:rPr>
            </w:pPr>
            <w:r w:rsidRPr="00B85D4A">
              <w:rPr>
                <w:szCs w:val="18"/>
              </w:rPr>
              <w:t>Inhaled corticosteroids are the mainstay of therapy</w:t>
            </w:r>
            <w:r w:rsidRPr="00B85D4A">
              <w:rPr>
                <w:b/>
                <w:szCs w:val="18"/>
              </w:rPr>
              <w:t xml:space="preserve"> </w:t>
            </w:r>
            <w:r w:rsidRPr="00B85D4A">
              <w:rPr>
                <w:szCs w:val="18"/>
              </w:rPr>
              <w:t>in asthma.</w:t>
            </w:r>
          </w:p>
          <w:p w14:paraId="109D24A1" w14:textId="77777777" w:rsidR="00A34546" w:rsidRPr="00B85D4A" w:rsidRDefault="00A34546" w:rsidP="006063F5">
            <w:pPr>
              <w:pStyle w:val="Paragraphbulletlist-level1"/>
              <w:keepLines w:val="0"/>
              <w:rPr>
                <w:szCs w:val="18"/>
              </w:rPr>
            </w:pPr>
            <w:r w:rsidRPr="00B85D4A">
              <w:rPr>
                <w:szCs w:val="18"/>
              </w:rPr>
              <w:t>There is currently insufficient evidence to support MART in children under 6 years of age.</w:t>
            </w:r>
          </w:p>
          <w:p w14:paraId="7792F73F" w14:textId="77777777" w:rsidR="00A34546" w:rsidRPr="00B9328B" w:rsidRDefault="00A34546" w:rsidP="006063F5">
            <w:pPr>
              <w:pStyle w:val="Paragraphbulletlist-level1"/>
              <w:keepLines w:val="0"/>
              <w:spacing w:after="120"/>
            </w:pPr>
            <w:proofErr w:type="gramStart"/>
            <w:r w:rsidRPr="00B85D4A">
              <w:rPr>
                <w:bCs/>
                <w:szCs w:val="18"/>
              </w:rPr>
              <w:t>β</w:t>
            </w:r>
            <w:r w:rsidRPr="00B85D4A">
              <w:rPr>
                <w:bCs/>
                <w:szCs w:val="18"/>
                <w:vertAlign w:val="subscript"/>
              </w:rPr>
              <w:t>2</w:t>
            </w:r>
            <w:r w:rsidRPr="00B85D4A">
              <w:rPr>
                <w:bCs/>
                <w:szCs w:val="18"/>
              </w:rPr>
              <w:t>-agonist</w:t>
            </w:r>
            <w:proofErr w:type="gramEnd"/>
            <w:r w:rsidRPr="00B85D4A">
              <w:rPr>
                <w:bCs/>
                <w:szCs w:val="18"/>
              </w:rPr>
              <w:t xml:space="preserve"> </w:t>
            </w:r>
            <w:proofErr w:type="spellStart"/>
            <w:r w:rsidRPr="00B85D4A">
              <w:rPr>
                <w:bCs/>
                <w:szCs w:val="18"/>
              </w:rPr>
              <w:t>monotherapy</w:t>
            </w:r>
            <w:proofErr w:type="spellEnd"/>
            <w:r w:rsidRPr="00B85D4A">
              <w:rPr>
                <w:bCs/>
                <w:szCs w:val="18"/>
              </w:rPr>
              <w:t xml:space="preserve"> is associated with increased mortality</w:t>
            </w:r>
            <w:r w:rsidRPr="00B85D4A">
              <w:rPr>
                <w:szCs w:val="18"/>
              </w:rPr>
              <w:t xml:space="preserve"> in asthma and is no longer recommended for children </w:t>
            </w:r>
            <w:r>
              <w:rPr>
                <w:szCs w:val="18"/>
              </w:rPr>
              <w:t xml:space="preserve">aged </w:t>
            </w:r>
            <w:r w:rsidRPr="00B85D4A">
              <w:rPr>
                <w:szCs w:val="18"/>
              </w:rPr>
              <w:t>6 years and older.</w:t>
            </w:r>
          </w:p>
        </w:tc>
      </w:tr>
    </w:tbl>
    <w:p w14:paraId="71D36AA6" w14:textId="77777777" w:rsidR="00A34546" w:rsidRDefault="00A34546" w:rsidP="00A34546">
      <w:pPr>
        <w:pStyle w:val="ListParagraph"/>
        <w:numPr>
          <w:ilvl w:val="0"/>
          <w:numId w:val="0"/>
        </w:numPr>
        <w:rPr>
          <w:b/>
          <w:bCs/>
        </w:rPr>
      </w:pPr>
    </w:p>
    <w:p w14:paraId="56AF6487" w14:textId="77777777" w:rsidR="00A34546" w:rsidRPr="00A34546" w:rsidRDefault="00A34546" w:rsidP="00A34546">
      <w:pPr>
        <w:spacing w:before="0" w:after="0"/>
        <w:rPr>
          <w:rFonts w:eastAsia="Times New Roman" w:cs="Arial"/>
          <w:b/>
          <w:bCs/>
          <w:szCs w:val="20"/>
        </w:rPr>
      </w:pPr>
      <w:r w:rsidRPr="00A34546">
        <w:rPr>
          <w:rFonts w:eastAsia="Times New Roman" w:cs="Arial"/>
          <w:b/>
          <w:bCs/>
          <w:szCs w:val="20"/>
        </w:rPr>
        <w:t>Chronic asthma management for children under 6 years of age:</w:t>
      </w:r>
    </w:p>
    <w:tbl>
      <w:tblPr>
        <w:tblpPr w:leftFromText="180" w:rightFromText="180" w:vertAnchor="text" w:horzAnchor="margin" w:tblpXSpec="right" w:tblpYSpec="center"/>
        <w:tblOverlap w:val="never"/>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907"/>
      </w:tblGrid>
      <w:tr w:rsidR="00BD1170" w:rsidRPr="001F4BAA" w14:paraId="5C107FDA" w14:textId="77777777" w:rsidTr="00BD1170">
        <w:tc>
          <w:tcPr>
            <w:tcW w:w="907" w:type="dxa"/>
          </w:tcPr>
          <w:p w14:paraId="64DF0D5C" w14:textId="77777777" w:rsidR="00BD1170" w:rsidRPr="002344FD" w:rsidRDefault="00BD1170" w:rsidP="00BD1170">
            <w:pPr>
              <w:pStyle w:val="LoEText"/>
              <w:framePr w:hSpace="0" w:wrap="auto" w:vAnchor="margin" w:hAnchor="text" w:xAlign="left" w:yAlign="inline"/>
              <w:suppressOverlap w:val="0"/>
              <w:rPr>
                <w:sz w:val="14"/>
                <w:szCs w:val="14"/>
              </w:rPr>
            </w:pPr>
            <w:proofErr w:type="spellStart"/>
            <w:r w:rsidRPr="002344FD">
              <w:rPr>
                <w:sz w:val="14"/>
                <w:szCs w:val="14"/>
              </w:rPr>
              <w:t>LoE:IVb</w:t>
            </w:r>
            <w:proofErr w:type="spellEnd"/>
            <w:r w:rsidRPr="002344FD">
              <w:rPr>
                <w:sz w:val="14"/>
                <w:szCs w:val="14"/>
                <w:vertAlign w:val="superscript"/>
              </w:rPr>
              <w:endnoteReference w:id="17"/>
            </w:r>
          </w:p>
        </w:tc>
      </w:tr>
    </w:tbl>
    <w:p w14:paraId="4C8BD0AD" w14:textId="77777777" w:rsidR="00BD1170" w:rsidRPr="00596C39" w:rsidRDefault="00A34546" w:rsidP="00BD1170">
      <w:pPr>
        <w:spacing w:before="0" w:after="0"/>
        <w:rPr>
          <w:rFonts w:cs="Arial"/>
          <w:b/>
          <w:bCs/>
        </w:rPr>
      </w:pPr>
      <w:r w:rsidRPr="00596C39">
        <w:rPr>
          <w:rFonts w:cs="Arial"/>
          <w:b/>
          <w:bCs/>
        </w:rPr>
        <w:t>STEP 1:</w:t>
      </w:r>
    </w:p>
    <w:p w14:paraId="3C6A9362" w14:textId="77777777" w:rsidR="00A34546" w:rsidRPr="00A34546" w:rsidRDefault="00A34546" w:rsidP="00BD1170">
      <w:pPr>
        <w:pStyle w:val="Heading5"/>
        <w:spacing w:before="0"/>
        <w:rPr>
          <w:rFonts w:eastAsia="Times New Roman" w:cs="Arial"/>
          <w:b w:val="0"/>
          <w:caps w:val="0"/>
          <w:sz w:val="18"/>
          <w:szCs w:val="20"/>
          <w:u w:val="single"/>
        </w:rPr>
      </w:pPr>
      <w:r w:rsidRPr="00A34546">
        <w:rPr>
          <w:rFonts w:eastAsia="Times New Roman" w:cs="Arial"/>
          <w:b w:val="0"/>
          <w:caps w:val="0"/>
          <w:sz w:val="18"/>
          <w:szCs w:val="20"/>
          <w:u w:val="single"/>
        </w:rPr>
        <w:t>Reliever/rescue therapy:</w:t>
      </w:r>
    </w:p>
    <w:p w14:paraId="5FA4FA54" w14:textId="77777777" w:rsidR="00A34546" w:rsidRPr="006F5EA8" w:rsidRDefault="00A34546" w:rsidP="00A34546">
      <w:pPr>
        <w:pStyle w:val="BulletTherapeuticclass"/>
        <w:tabs>
          <w:tab w:val="num" w:pos="360"/>
        </w:tabs>
        <w:ind w:left="357" w:hanging="357"/>
      </w:pPr>
      <w:r>
        <w:t>Short-acting β</w:t>
      </w:r>
      <w:r w:rsidRPr="00B9328B">
        <w:rPr>
          <w:vertAlign w:val="subscript"/>
        </w:rPr>
        <w:t>2</w:t>
      </w:r>
      <w:r>
        <w:t xml:space="preserve">-agonists, </w:t>
      </w:r>
      <w:r w:rsidRPr="006F5EA8">
        <w:t>e.g.:</w:t>
      </w:r>
    </w:p>
    <w:p w14:paraId="57245FA7" w14:textId="77777777" w:rsidR="00A34546" w:rsidRDefault="00A34546" w:rsidP="00643A42">
      <w:pPr>
        <w:pStyle w:val="BulletMedicine"/>
        <w:numPr>
          <w:ilvl w:val="0"/>
          <w:numId w:val="46"/>
        </w:numPr>
        <w:jc w:val="left"/>
      </w:pPr>
      <w:r w:rsidRPr="004D3ED1">
        <w:t xml:space="preserve">Salbutamol, 100 mcg </w:t>
      </w:r>
      <w:r>
        <w:t>multi-dose inhaler (</w:t>
      </w:r>
      <w:r w:rsidRPr="004D3ED1">
        <w:t>MDI</w:t>
      </w:r>
      <w:r>
        <w:t>)</w:t>
      </w:r>
      <w:r w:rsidRPr="007517A1">
        <w:fldChar w:fldCharType="begin"/>
      </w:r>
      <w:r w:rsidRPr="007517A1">
        <w:instrText xml:space="preserve"> XE "</w:instrText>
      </w:r>
      <w:r>
        <w:instrText>Salbutamol</w:instrText>
      </w:r>
      <w:r w:rsidRPr="007517A1">
        <w:instrText xml:space="preserve">, inhaler" \f "m" </w:instrText>
      </w:r>
      <w:r w:rsidRPr="007517A1">
        <w:fldChar w:fldCharType="end"/>
      </w:r>
      <w:r w:rsidRPr="004D3ED1">
        <w:t xml:space="preserve">, to take </w:t>
      </w:r>
      <w:r>
        <w:t>100–</w:t>
      </w:r>
      <w:r w:rsidRPr="004D3ED1">
        <w:t>200 mcg (</w:t>
      </w:r>
      <w:r>
        <w:t xml:space="preserve">one to </w:t>
      </w:r>
      <w:r w:rsidRPr="004D3ED1">
        <w:t>two inhalations)</w:t>
      </w:r>
      <w:r>
        <w:t xml:space="preserve"> with a spacer device,</w:t>
      </w:r>
      <w:r w:rsidRPr="004D3ED1">
        <w:t xml:space="preserve"> as needed</w:t>
      </w:r>
      <w:r>
        <w:t xml:space="preserve"> for symptom relief</w:t>
      </w:r>
      <w:r w:rsidRPr="004D3ED1">
        <w:t>.</w:t>
      </w:r>
    </w:p>
    <w:p w14:paraId="29765C2A" w14:textId="77777777" w:rsidR="00A34546" w:rsidRPr="000F699A" w:rsidRDefault="00A34546" w:rsidP="00643A42">
      <w:pPr>
        <w:pStyle w:val="BulletDirectionsInstructions"/>
        <w:numPr>
          <w:ilvl w:val="1"/>
          <w:numId w:val="46"/>
        </w:numPr>
        <w:ind w:left="714" w:hanging="357"/>
        <w:contextualSpacing/>
      </w:pPr>
      <w:r w:rsidRPr="000F699A">
        <w:t>Routine use exceeding four times daily suggests poor control and requires review.</w:t>
      </w:r>
    </w:p>
    <w:p w14:paraId="5C491EA8" w14:textId="0F3588D5" w:rsidR="00A34546" w:rsidRPr="00A34546" w:rsidRDefault="00A34546" w:rsidP="00A34546">
      <w:pPr>
        <w:pStyle w:val="Heading5"/>
        <w:rPr>
          <w:rFonts w:eastAsia="Times New Roman" w:cs="Arial"/>
          <w:b w:val="0"/>
          <w:caps w:val="0"/>
          <w:sz w:val="18"/>
          <w:szCs w:val="20"/>
          <w:u w:val="single"/>
        </w:rPr>
      </w:pPr>
      <w:r w:rsidRPr="00A34546">
        <w:rPr>
          <w:rFonts w:eastAsia="Times New Roman" w:cs="Arial"/>
          <w:b w:val="0"/>
          <w:caps w:val="0"/>
          <w:sz w:val="18"/>
          <w:szCs w:val="20"/>
          <w:u w:val="single"/>
        </w:rPr>
        <w:t>Maintenance therapy:</w:t>
      </w:r>
    </w:p>
    <w:p w14:paraId="7C2A0944" w14:textId="77777777" w:rsidR="00A34546" w:rsidRDefault="00A34546" w:rsidP="00A34546">
      <w:pPr>
        <w:pStyle w:val="Paragraphtext"/>
      </w:pPr>
      <w:r>
        <w:t>M</w:t>
      </w:r>
      <w:r w:rsidRPr="00DF7A06">
        <w:t xml:space="preserve">aintenance therapy </w:t>
      </w:r>
      <w:r>
        <w:t xml:space="preserve">is generally not </w:t>
      </w:r>
      <w:r w:rsidRPr="00DF7A06">
        <w:t>required. Continue with reliever/rescue therapy and monitor asthma control.</w:t>
      </w:r>
    </w:p>
    <w:p w14:paraId="73B267AB" w14:textId="0BBCC132" w:rsidR="00A34546" w:rsidRPr="007F767E" w:rsidRDefault="00A34546" w:rsidP="00A34546">
      <w:pPr>
        <w:pStyle w:val="Paragraphtext"/>
      </w:pPr>
      <w:r w:rsidRPr="00596C39">
        <w:rPr>
          <w:b/>
          <w:bCs/>
        </w:rPr>
        <w:t>Note:</w:t>
      </w:r>
      <w:r>
        <w:t xml:space="preserve"> Asthma that is not well-controlled on </w:t>
      </w:r>
      <w:r w:rsidR="00203506">
        <w:t>maximum therapeutic doses</w:t>
      </w:r>
      <w:r>
        <w:t xml:space="preserve"> should trigger a review to step up treatment.</w:t>
      </w:r>
    </w:p>
    <w:p w14:paraId="5A475917" w14:textId="77777777" w:rsidR="00BD1170" w:rsidRDefault="00BD1170" w:rsidP="00FF01A9">
      <w:pPr>
        <w:pStyle w:val="NoSpacing"/>
      </w:pPr>
    </w:p>
    <w:p w14:paraId="75330F29" w14:textId="77777777" w:rsidR="00A34546" w:rsidRDefault="00A34546" w:rsidP="00BD1170">
      <w:pPr>
        <w:spacing w:before="0" w:after="0"/>
        <w:rPr>
          <w:rFonts w:cs="Arial"/>
          <w:b/>
          <w:bCs/>
        </w:rPr>
      </w:pPr>
      <w:r w:rsidRPr="00596C39">
        <w:rPr>
          <w:rFonts w:cs="Arial"/>
          <w:b/>
          <w:bCs/>
        </w:rPr>
        <w:t xml:space="preserve">STEP </w:t>
      </w:r>
      <w:r>
        <w:rPr>
          <w:rFonts w:cs="Arial"/>
          <w:b/>
          <w:bCs/>
        </w:rPr>
        <w:t>2</w:t>
      </w:r>
      <w:r w:rsidRPr="00596C39">
        <w:rPr>
          <w:rFonts w:cs="Arial"/>
          <w:b/>
          <w:bCs/>
        </w:rPr>
        <w:t>:</w:t>
      </w:r>
    </w:p>
    <w:p w14:paraId="42D9867D" w14:textId="77777777" w:rsidR="00A34546" w:rsidRPr="00A34546" w:rsidRDefault="00A34546" w:rsidP="00BD1170">
      <w:pPr>
        <w:pStyle w:val="Heading5"/>
        <w:spacing w:before="0"/>
        <w:rPr>
          <w:rFonts w:eastAsia="Times New Roman" w:cs="Arial"/>
          <w:b w:val="0"/>
          <w:caps w:val="0"/>
          <w:sz w:val="18"/>
          <w:szCs w:val="20"/>
          <w:u w:val="single"/>
        </w:rPr>
      </w:pPr>
      <w:r w:rsidRPr="00A34546">
        <w:rPr>
          <w:rFonts w:eastAsia="Times New Roman" w:cs="Arial"/>
          <w:b w:val="0"/>
          <w:caps w:val="0"/>
          <w:sz w:val="18"/>
          <w:szCs w:val="20"/>
          <w:u w:val="single"/>
        </w:rPr>
        <w:t>Maintenance therapy:</w:t>
      </w:r>
    </w:p>
    <w:p w14:paraId="2E094726" w14:textId="77777777" w:rsidR="00A34546" w:rsidRDefault="00A34546" w:rsidP="00A34546">
      <w:pPr>
        <w:pStyle w:val="BulletTherapeuticclass"/>
        <w:tabs>
          <w:tab w:val="num" w:pos="360"/>
        </w:tabs>
        <w:ind w:left="357" w:hanging="357"/>
      </w:pPr>
      <w:r>
        <w:t>Inhaled corticosteroid,</w:t>
      </w:r>
      <w:r w:rsidRPr="00297E96">
        <w:t xml:space="preserve"> e.g.:</w:t>
      </w:r>
    </w:p>
    <w:p w14:paraId="34FB3933" w14:textId="77777777" w:rsidR="00A34546" w:rsidRPr="002D0D5D" w:rsidRDefault="00A34546" w:rsidP="00643A42">
      <w:pPr>
        <w:pStyle w:val="BulletMedicine"/>
        <w:numPr>
          <w:ilvl w:val="0"/>
          <w:numId w:val="46"/>
        </w:numPr>
        <w:jc w:val="left"/>
      </w:pPr>
      <w:proofErr w:type="spellStart"/>
      <w:r w:rsidRPr="00692BC3">
        <w:t>Beclomethasone</w:t>
      </w:r>
      <w:proofErr w:type="spellEnd"/>
      <w:r w:rsidRPr="00692BC3">
        <w:t xml:space="preserve">, </w:t>
      </w:r>
      <w:r>
        <w:t xml:space="preserve">100 mcg </w:t>
      </w:r>
      <w:r w:rsidRPr="00692BC3">
        <w:t>MDI</w:t>
      </w:r>
      <w:r w:rsidRPr="007517A1">
        <w:fldChar w:fldCharType="begin"/>
      </w:r>
      <w:r w:rsidRPr="007517A1">
        <w:instrText xml:space="preserve"> XE "</w:instrText>
      </w:r>
      <w:r>
        <w:instrText>Beclomethasone</w:instrText>
      </w:r>
      <w:r w:rsidRPr="007517A1">
        <w:instrText xml:space="preserve">, inhaler" \f "m" </w:instrText>
      </w:r>
      <w:r w:rsidRPr="007517A1">
        <w:fldChar w:fldCharType="end"/>
      </w:r>
      <w:r w:rsidRPr="00692BC3">
        <w:t>, to take</w:t>
      </w:r>
      <w:r>
        <w:t xml:space="preserve">100 </w:t>
      </w:r>
      <w:r w:rsidRPr="00692BC3">
        <w:t>mcg (</w:t>
      </w:r>
      <w:r>
        <w:t xml:space="preserve">one </w:t>
      </w:r>
      <w:r w:rsidRPr="00692BC3">
        <w:t>inhalation)</w:t>
      </w:r>
      <w:r>
        <w:t xml:space="preserve"> with a spacer device,</w:t>
      </w:r>
      <w:r w:rsidRPr="00692BC3">
        <w:t xml:space="preserve"> </w:t>
      </w:r>
      <w:r>
        <w:t>once daily</w:t>
      </w:r>
      <w:r w:rsidRPr="00692BC3">
        <w:t>.</w:t>
      </w:r>
    </w:p>
    <w:p w14:paraId="1225D666" w14:textId="77777777" w:rsidR="00A34546" w:rsidRPr="00A34546" w:rsidRDefault="00A34546" w:rsidP="00A34546">
      <w:pPr>
        <w:pStyle w:val="Heading5"/>
        <w:rPr>
          <w:rFonts w:eastAsia="Times New Roman" w:cs="Arial"/>
          <w:b w:val="0"/>
          <w:caps w:val="0"/>
          <w:sz w:val="18"/>
          <w:szCs w:val="20"/>
          <w:u w:val="single"/>
        </w:rPr>
      </w:pPr>
      <w:r w:rsidRPr="00A34546">
        <w:rPr>
          <w:rFonts w:eastAsia="Times New Roman" w:cs="Arial"/>
          <w:b w:val="0"/>
          <w:caps w:val="0"/>
          <w:sz w:val="18"/>
          <w:szCs w:val="20"/>
          <w:u w:val="single"/>
        </w:rPr>
        <w:t>Reliever/rescue therapy:</w:t>
      </w:r>
    </w:p>
    <w:p w14:paraId="509EB523" w14:textId="77777777" w:rsidR="00A34546" w:rsidRPr="006F5EA8" w:rsidRDefault="00A34546" w:rsidP="00A34546">
      <w:pPr>
        <w:pStyle w:val="BulletTherapeuticclass"/>
        <w:tabs>
          <w:tab w:val="num" w:pos="360"/>
        </w:tabs>
        <w:ind w:left="357" w:hanging="357"/>
      </w:pPr>
      <w:r>
        <w:t>Short-acting β</w:t>
      </w:r>
      <w:r w:rsidRPr="00F050DE">
        <w:rPr>
          <w:vertAlign w:val="subscript"/>
        </w:rPr>
        <w:t>2</w:t>
      </w:r>
      <w:r>
        <w:t xml:space="preserve">-agonists, </w:t>
      </w:r>
      <w:r w:rsidRPr="006F5EA8">
        <w:t>e.g.:</w:t>
      </w:r>
    </w:p>
    <w:p w14:paraId="7397CE63" w14:textId="77777777" w:rsidR="00A34546" w:rsidRDefault="00A34546" w:rsidP="00643A42">
      <w:pPr>
        <w:pStyle w:val="BulletMedicine"/>
        <w:numPr>
          <w:ilvl w:val="0"/>
          <w:numId w:val="46"/>
        </w:numPr>
        <w:jc w:val="left"/>
      </w:pPr>
      <w:r w:rsidRPr="004D3ED1">
        <w:t>Salbutamol, 100 mcg MDI</w:t>
      </w:r>
      <w:r w:rsidRPr="007517A1">
        <w:fldChar w:fldCharType="begin"/>
      </w:r>
      <w:r w:rsidRPr="007517A1">
        <w:instrText xml:space="preserve"> XE "</w:instrText>
      </w:r>
      <w:r>
        <w:instrText>Salbutamol</w:instrText>
      </w:r>
      <w:r w:rsidRPr="007517A1">
        <w:instrText xml:space="preserve">, inhaler" \f "m" </w:instrText>
      </w:r>
      <w:r w:rsidRPr="007517A1">
        <w:fldChar w:fldCharType="end"/>
      </w:r>
      <w:r w:rsidRPr="004D3ED1">
        <w:t xml:space="preserve">, to take </w:t>
      </w:r>
      <w:r>
        <w:t>100–</w:t>
      </w:r>
      <w:r w:rsidRPr="004D3ED1">
        <w:t>200 mcg (</w:t>
      </w:r>
      <w:r>
        <w:t xml:space="preserve">one to </w:t>
      </w:r>
      <w:r w:rsidRPr="004D3ED1">
        <w:t>two inhalations)</w:t>
      </w:r>
      <w:r>
        <w:t xml:space="preserve"> with a spacer device,</w:t>
      </w:r>
      <w:r w:rsidRPr="004D3ED1">
        <w:t xml:space="preserve"> as needed</w:t>
      </w:r>
      <w:r>
        <w:t xml:space="preserve"> for symptom relief</w:t>
      </w:r>
      <w:r w:rsidRPr="004D3ED1">
        <w:t>.</w:t>
      </w:r>
    </w:p>
    <w:p w14:paraId="21D5A188" w14:textId="77777777" w:rsidR="00A34546" w:rsidRPr="00C55F0F" w:rsidRDefault="00A34546" w:rsidP="00643A42">
      <w:pPr>
        <w:pStyle w:val="BulletDirectionsInstructions"/>
        <w:numPr>
          <w:ilvl w:val="1"/>
          <w:numId w:val="46"/>
        </w:numPr>
        <w:ind w:left="714" w:hanging="357"/>
        <w:contextualSpacing/>
      </w:pPr>
      <w:r w:rsidRPr="00C55F0F">
        <w:t>Routine use exceeding four times daily suggests poor control and requires review.</w:t>
      </w:r>
    </w:p>
    <w:p w14:paraId="1BA291BC" w14:textId="01383DD7" w:rsidR="00A34546" w:rsidRDefault="00A34546" w:rsidP="00A34546">
      <w:pPr>
        <w:pStyle w:val="BulletDirectionsInstructions"/>
        <w:numPr>
          <w:ilvl w:val="0"/>
          <w:numId w:val="0"/>
        </w:numPr>
        <w:rPr>
          <w:rFonts w:cs="Arial"/>
        </w:rPr>
      </w:pPr>
      <w:r w:rsidRPr="00F050DE">
        <w:rPr>
          <w:rFonts w:cs="Arial"/>
          <w:b/>
          <w:bCs/>
        </w:rPr>
        <w:t>Note:</w:t>
      </w:r>
      <w:r w:rsidRPr="00F050DE">
        <w:rPr>
          <w:rFonts w:cs="Arial"/>
        </w:rPr>
        <w:t xml:space="preserve"> </w:t>
      </w:r>
      <w:r>
        <w:rPr>
          <w:rFonts w:cs="Arial"/>
        </w:rPr>
        <w:t xml:space="preserve">A child with symptoms that are not </w:t>
      </w:r>
      <w:r w:rsidRPr="00F050DE">
        <w:rPr>
          <w:rFonts w:cs="Arial"/>
        </w:rPr>
        <w:t xml:space="preserve">well-controlled on </w:t>
      </w:r>
      <w:r w:rsidR="00203506">
        <w:rPr>
          <w:rFonts w:cs="Arial"/>
        </w:rPr>
        <w:t>maximum therapeutic doses</w:t>
      </w:r>
      <w:r w:rsidRPr="00F050DE">
        <w:rPr>
          <w:rFonts w:cs="Arial"/>
        </w:rPr>
        <w:t xml:space="preserve"> should </w:t>
      </w:r>
      <w:r>
        <w:rPr>
          <w:rFonts w:cs="Arial"/>
        </w:rPr>
        <w:t>be reassessed by a medical doctor, and should have their treatment escalated to STEP 3</w:t>
      </w:r>
      <w:r w:rsidRPr="00F050DE">
        <w:rPr>
          <w:rFonts w:cs="Arial"/>
        </w:rPr>
        <w:t>.</w:t>
      </w:r>
    </w:p>
    <w:p w14:paraId="5984E22D" w14:textId="77777777" w:rsidR="0088623D" w:rsidRDefault="0088623D" w:rsidP="00FF01A9">
      <w:pPr>
        <w:pStyle w:val="NoSpacing"/>
      </w:pPr>
    </w:p>
    <w:p w14:paraId="65CD8531" w14:textId="77777777" w:rsidR="00A34546" w:rsidRDefault="00A34546" w:rsidP="00BD1170">
      <w:pPr>
        <w:spacing w:before="0" w:after="0"/>
        <w:rPr>
          <w:rFonts w:cs="Arial"/>
          <w:b/>
          <w:bCs/>
        </w:rPr>
      </w:pPr>
      <w:r w:rsidRPr="00596C39">
        <w:rPr>
          <w:rFonts w:cs="Arial"/>
          <w:b/>
          <w:bCs/>
        </w:rPr>
        <w:t>STEP 3:</w:t>
      </w:r>
    </w:p>
    <w:p w14:paraId="187B8E42" w14:textId="77777777" w:rsidR="00A34546" w:rsidRPr="00A34546" w:rsidRDefault="00A34546" w:rsidP="00BD1170">
      <w:pPr>
        <w:pStyle w:val="Heading5"/>
        <w:spacing w:before="0"/>
        <w:rPr>
          <w:rFonts w:eastAsia="Times New Roman" w:cs="Arial"/>
          <w:b w:val="0"/>
          <w:caps w:val="0"/>
          <w:sz w:val="18"/>
          <w:szCs w:val="20"/>
          <w:u w:val="single"/>
        </w:rPr>
      </w:pPr>
      <w:r w:rsidRPr="00A34546">
        <w:rPr>
          <w:rFonts w:eastAsia="Times New Roman" w:cs="Arial"/>
          <w:b w:val="0"/>
          <w:caps w:val="0"/>
          <w:sz w:val="18"/>
          <w:szCs w:val="20"/>
          <w:u w:val="single"/>
        </w:rPr>
        <w:t>Maintenance therapy:</w:t>
      </w:r>
    </w:p>
    <w:p w14:paraId="570D2B34" w14:textId="77777777" w:rsidR="00A34546" w:rsidRDefault="00A34546" w:rsidP="00A34546">
      <w:pPr>
        <w:pStyle w:val="BulletTherapeuticclass"/>
        <w:tabs>
          <w:tab w:val="num" w:pos="360"/>
        </w:tabs>
        <w:ind w:left="357" w:hanging="357"/>
      </w:pPr>
      <w:r>
        <w:t>Inhaled corticosteroid,</w:t>
      </w:r>
      <w:r w:rsidRPr="00297E96">
        <w:t xml:space="preserve"> e.g.:</w:t>
      </w:r>
    </w:p>
    <w:p w14:paraId="2F3F50B2" w14:textId="77777777" w:rsidR="00A34546" w:rsidRPr="002D0D5D" w:rsidRDefault="00A34546" w:rsidP="00643A42">
      <w:pPr>
        <w:pStyle w:val="BulletMedicine"/>
        <w:numPr>
          <w:ilvl w:val="0"/>
          <w:numId w:val="46"/>
        </w:numPr>
        <w:jc w:val="left"/>
      </w:pPr>
      <w:proofErr w:type="spellStart"/>
      <w:r w:rsidRPr="00692BC3">
        <w:t>Beclomethasone</w:t>
      </w:r>
      <w:proofErr w:type="spellEnd"/>
      <w:r w:rsidRPr="00692BC3">
        <w:t xml:space="preserve">, </w:t>
      </w:r>
      <w:r>
        <w:t xml:space="preserve">100 mcg </w:t>
      </w:r>
      <w:r w:rsidRPr="00692BC3">
        <w:t>MDI</w:t>
      </w:r>
      <w:r w:rsidRPr="007517A1">
        <w:fldChar w:fldCharType="begin"/>
      </w:r>
      <w:r w:rsidRPr="007517A1">
        <w:instrText xml:space="preserve"> XE "</w:instrText>
      </w:r>
      <w:r>
        <w:instrText>Beclomethasone</w:instrText>
      </w:r>
      <w:r w:rsidRPr="007517A1">
        <w:instrText xml:space="preserve">, inhaler" \f "m" </w:instrText>
      </w:r>
      <w:r w:rsidRPr="007517A1">
        <w:fldChar w:fldCharType="end"/>
      </w:r>
      <w:r w:rsidRPr="00692BC3">
        <w:t xml:space="preserve">, to take </w:t>
      </w:r>
      <w:r>
        <w:t xml:space="preserve">100 </w:t>
      </w:r>
      <w:r w:rsidRPr="00692BC3">
        <w:t>mcg (</w:t>
      </w:r>
      <w:r>
        <w:t xml:space="preserve">one </w:t>
      </w:r>
      <w:r w:rsidRPr="00692BC3">
        <w:t>inhalation)</w:t>
      </w:r>
      <w:r>
        <w:t xml:space="preserve"> with a spacer device,</w:t>
      </w:r>
      <w:r w:rsidRPr="00692BC3">
        <w:t xml:space="preserve"> </w:t>
      </w:r>
      <w:r>
        <w:t>twice daily</w:t>
      </w:r>
      <w:r w:rsidRPr="00692BC3">
        <w:t>.</w:t>
      </w:r>
      <w:r>
        <w:t xml:space="preserve"> (Doctor initiated)</w:t>
      </w:r>
    </w:p>
    <w:p w14:paraId="589C58C8" w14:textId="77777777" w:rsidR="00A34546" w:rsidRPr="00A34546" w:rsidRDefault="00A34546" w:rsidP="00A34546">
      <w:pPr>
        <w:pStyle w:val="Heading5"/>
        <w:rPr>
          <w:rFonts w:eastAsia="Times New Roman" w:cs="Arial"/>
          <w:b w:val="0"/>
          <w:caps w:val="0"/>
          <w:sz w:val="18"/>
          <w:szCs w:val="20"/>
          <w:u w:val="single"/>
        </w:rPr>
      </w:pPr>
      <w:r w:rsidRPr="00A34546">
        <w:rPr>
          <w:rFonts w:eastAsia="Times New Roman" w:cs="Arial"/>
          <w:b w:val="0"/>
          <w:caps w:val="0"/>
          <w:sz w:val="18"/>
          <w:szCs w:val="20"/>
          <w:u w:val="single"/>
        </w:rPr>
        <w:t>Reliever/rescue therapy:</w:t>
      </w:r>
    </w:p>
    <w:p w14:paraId="0106D956" w14:textId="77777777" w:rsidR="00A34546" w:rsidRPr="006F5EA8" w:rsidRDefault="00A34546" w:rsidP="00A34546">
      <w:pPr>
        <w:pStyle w:val="BulletTherapeuticclass"/>
        <w:tabs>
          <w:tab w:val="num" w:pos="360"/>
        </w:tabs>
        <w:ind w:left="357" w:hanging="357"/>
      </w:pPr>
      <w:r>
        <w:t>Short-acting β</w:t>
      </w:r>
      <w:r w:rsidRPr="00F050DE">
        <w:rPr>
          <w:vertAlign w:val="subscript"/>
        </w:rPr>
        <w:t>2</w:t>
      </w:r>
      <w:r>
        <w:t xml:space="preserve">-agonists, </w:t>
      </w:r>
      <w:r w:rsidRPr="006F5EA8">
        <w:t>e.g.:</w:t>
      </w:r>
    </w:p>
    <w:p w14:paraId="7ECC6233" w14:textId="77777777" w:rsidR="00A34546" w:rsidRDefault="00A34546" w:rsidP="00643A42">
      <w:pPr>
        <w:pStyle w:val="BulletMedicine"/>
        <w:numPr>
          <w:ilvl w:val="0"/>
          <w:numId w:val="46"/>
        </w:numPr>
        <w:jc w:val="left"/>
      </w:pPr>
      <w:r w:rsidRPr="004D3ED1">
        <w:lastRenderedPageBreak/>
        <w:t>Salbutamol, 100 mcg MDI</w:t>
      </w:r>
      <w:r w:rsidRPr="007517A1">
        <w:fldChar w:fldCharType="begin"/>
      </w:r>
      <w:r w:rsidRPr="007517A1">
        <w:instrText xml:space="preserve"> XE "</w:instrText>
      </w:r>
      <w:r>
        <w:instrText>Salbutamol</w:instrText>
      </w:r>
      <w:r w:rsidRPr="007517A1">
        <w:instrText xml:space="preserve">, inhaler" \f "m" </w:instrText>
      </w:r>
      <w:r w:rsidRPr="007517A1">
        <w:fldChar w:fldCharType="end"/>
      </w:r>
      <w:r w:rsidRPr="004D3ED1">
        <w:t xml:space="preserve">, to take </w:t>
      </w:r>
      <w:r>
        <w:t>100–</w:t>
      </w:r>
      <w:r w:rsidRPr="004D3ED1">
        <w:t>200 mcg (</w:t>
      </w:r>
      <w:r>
        <w:t xml:space="preserve">one to </w:t>
      </w:r>
      <w:r w:rsidRPr="004D3ED1">
        <w:t>two inhalations)</w:t>
      </w:r>
      <w:r>
        <w:t xml:space="preserve"> with a spacer device,</w:t>
      </w:r>
      <w:r w:rsidRPr="004D3ED1">
        <w:t xml:space="preserve"> as needed</w:t>
      </w:r>
      <w:r>
        <w:t xml:space="preserve"> for symptom relief</w:t>
      </w:r>
      <w:r w:rsidRPr="004D3ED1">
        <w:t>.</w:t>
      </w:r>
    </w:p>
    <w:p w14:paraId="01E033F2" w14:textId="77777777" w:rsidR="00A34546" w:rsidRPr="000F699A" w:rsidRDefault="00A34546" w:rsidP="00643A42">
      <w:pPr>
        <w:pStyle w:val="BulletDirectionsInstructions"/>
        <w:numPr>
          <w:ilvl w:val="1"/>
          <w:numId w:val="46"/>
        </w:numPr>
        <w:ind w:left="714" w:hanging="357"/>
        <w:contextualSpacing/>
      </w:pPr>
      <w:r w:rsidRPr="000F699A">
        <w:t>Routine use exceeding four times daily suggests poor control and requires review.</w:t>
      </w:r>
    </w:p>
    <w:p w14:paraId="11357BD8" w14:textId="77777777" w:rsidR="00A34546" w:rsidRDefault="00A34546" w:rsidP="00A34546">
      <w:pPr>
        <w:pStyle w:val="Paragraphtext"/>
        <w:rPr>
          <w:szCs w:val="18"/>
        </w:rPr>
      </w:pPr>
      <w:r w:rsidRPr="00F050DE">
        <w:rPr>
          <w:b/>
          <w:bCs/>
          <w:szCs w:val="18"/>
        </w:rPr>
        <w:t>Note:</w:t>
      </w:r>
      <w:r w:rsidRPr="00F050DE">
        <w:rPr>
          <w:szCs w:val="18"/>
        </w:rPr>
        <w:t xml:space="preserve"> Asthma that is not well-controlled should trigger a </w:t>
      </w:r>
      <w:r>
        <w:rPr>
          <w:szCs w:val="18"/>
        </w:rPr>
        <w:t>referral for further management</w:t>
      </w:r>
      <w:r w:rsidRPr="00F050DE">
        <w:rPr>
          <w:szCs w:val="18"/>
        </w:rPr>
        <w:t>.</w:t>
      </w:r>
    </w:p>
    <w:p w14:paraId="4BDCD866" w14:textId="77777777" w:rsidR="00A34546" w:rsidRPr="00274287" w:rsidRDefault="00A34546" w:rsidP="00A34546">
      <w:pPr>
        <w:pStyle w:val="Paragraphtext"/>
      </w:pPr>
    </w:p>
    <w:p w14:paraId="7266A41B" w14:textId="77777777" w:rsidR="00A34546" w:rsidRDefault="00A34546" w:rsidP="00A34546">
      <w:pPr>
        <w:pStyle w:val="BulletDirectionsInstructions"/>
        <w:numPr>
          <w:ilvl w:val="0"/>
          <w:numId w:val="0"/>
        </w:numPr>
        <w:rPr>
          <w:rFonts w:cs="Arial"/>
          <w:b/>
          <w:bCs/>
          <w:lang w:val="en-GB"/>
        </w:rPr>
      </w:pPr>
      <w:r w:rsidRPr="00596C39">
        <w:rPr>
          <w:rFonts w:cs="Arial"/>
          <w:b/>
          <w:bCs/>
          <w:lang w:val="en-GB"/>
        </w:rPr>
        <w:t>STEP 4</w:t>
      </w:r>
      <w:r>
        <w:rPr>
          <w:rFonts w:cs="Arial"/>
          <w:b/>
          <w:bCs/>
          <w:lang w:val="en-GB"/>
        </w:rPr>
        <w:t>:</w:t>
      </w:r>
    </w:p>
    <w:p w14:paraId="66B2A4F4" w14:textId="77777777" w:rsidR="00A34546" w:rsidRDefault="00A34546" w:rsidP="00A34546">
      <w:pPr>
        <w:pStyle w:val="Paragraphbulletlist-level1"/>
        <w:keepLines w:val="0"/>
      </w:pPr>
      <w:r w:rsidRPr="00CA559B">
        <w:t xml:space="preserve">Refer to </w:t>
      </w:r>
      <w:r>
        <w:t>higher level of care for further management.</w:t>
      </w:r>
    </w:p>
    <w:p w14:paraId="6E6F1C4C" w14:textId="44F032FD" w:rsidR="00A34546" w:rsidRDefault="00A34546" w:rsidP="00A34546">
      <w:pPr>
        <w:pStyle w:val="Paragraphbulletlist-level1"/>
        <w:keepLines w:val="0"/>
      </w:pPr>
      <w:r>
        <w:t>Continue STEP 3 therapy. If referral is delayed, consider increasing the dose of inhaled corticosteroid up to 400mcg per day (Doctor initiated).</w:t>
      </w:r>
    </w:p>
    <w:p w14:paraId="69AB2594" w14:textId="77777777" w:rsidR="00A34546" w:rsidRDefault="00A34546" w:rsidP="00FF01A9">
      <w:pPr>
        <w:pStyle w:val="NoSpacing"/>
      </w:pPr>
    </w:p>
    <w:p w14:paraId="3A007FCF" w14:textId="1A8C9C06" w:rsidR="00BD1170" w:rsidRPr="00575B6C" w:rsidRDefault="00575B6C" w:rsidP="00575B6C">
      <w:pPr>
        <w:pStyle w:val="Paragraphtext"/>
        <w:tabs>
          <w:tab w:val="left" w:pos="339"/>
        </w:tabs>
        <w:rPr>
          <w:b/>
          <w:bCs/>
        </w:rPr>
      </w:pPr>
      <w:r w:rsidRPr="00A74F61">
        <w:rPr>
          <w:b/>
          <w:bCs/>
        </w:rPr>
        <w:t xml:space="preserve">Table </w:t>
      </w:r>
      <w:r>
        <w:rPr>
          <w:b/>
          <w:bCs/>
        </w:rPr>
        <w:t>17.12</w:t>
      </w:r>
      <w:r w:rsidRPr="00A74F61">
        <w:rPr>
          <w:b/>
          <w:bCs/>
        </w:rPr>
        <w:t xml:space="preserve">: Assessment of asthma control &amp; recommended </w:t>
      </w:r>
      <w:r>
        <w:rPr>
          <w:b/>
          <w:bCs/>
        </w:rPr>
        <w:t xml:space="preserve">entry point for </w:t>
      </w:r>
      <w:r w:rsidRPr="00A74F61">
        <w:rPr>
          <w:b/>
          <w:bCs/>
        </w:rPr>
        <w:t>step</w:t>
      </w:r>
      <w:r>
        <w:rPr>
          <w:b/>
          <w:bCs/>
        </w:rPr>
        <w:t>wise treatment</w:t>
      </w:r>
    </w:p>
    <w:tbl>
      <w:tblPr>
        <w:tblpPr w:leftFromText="180" w:rightFromText="180" w:vertAnchor="text" w:horzAnchor="margin" w:tblpXSpec="right" w:tblpY="2"/>
        <w:tblOverlap w:val="never"/>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907"/>
      </w:tblGrid>
      <w:tr w:rsidR="00BD1170" w:rsidRPr="001F4BAA" w14:paraId="36B7B122" w14:textId="77777777" w:rsidTr="00BD1170">
        <w:tc>
          <w:tcPr>
            <w:tcW w:w="907" w:type="dxa"/>
          </w:tcPr>
          <w:p w14:paraId="34297D46" w14:textId="77777777" w:rsidR="00BD1170" w:rsidRPr="002344FD" w:rsidRDefault="00BD1170" w:rsidP="00BD1170">
            <w:pPr>
              <w:pStyle w:val="LoEText"/>
              <w:framePr w:hSpace="0" w:wrap="auto" w:vAnchor="margin" w:hAnchor="text" w:xAlign="left" w:yAlign="inline"/>
              <w:suppressOverlap w:val="0"/>
              <w:rPr>
                <w:sz w:val="14"/>
                <w:szCs w:val="14"/>
              </w:rPr>
            </w:pPr>
            <w:proofErr w:type="spellStart"/>
            <w:r w:rsidRPr="002344FD">
              <w:rPr>
                <w:sz w:val="14"/>
                <w:szCs w:val="14"/>
              </w:rPr>
              <w:t>LoE:IVb</w:t>
            </w:r>
            <w:proofErr w:type="spellEnd"/>
            <w:r w:rsidRPr="002344FD">
              <w:rPr>
                <w:sz w:val="14"/>
                <w:szCs w:val="14"/>
                <w:vertAlign w:val="superscript"/>
              </w:rPr>
              <w:endnoteReference w:id="18"/>
            </w:r>
          </w:p>
        </w:tc>
      </w:tr>
    </w:tbl>
    <w:p w14:paraId="269B072B" w14:textId="182C608A" w:rsidR="00BD1170" w:rsidRPr="00A34546" w:rsidRDefault="00BD1170" w:rsidP="00A34546">
      <w:pPr>
        <w:spacing w:before="0" w:after="0"/>
        <w:rPr>
          <w:rFonts w:eastAsia="Times New Roman" w:cs="Arial"/>
          <w:b/>
          <w:bCs/>
          <w:szCs w:val="20"/>
        </w:rPr>
      </w:pPr>
    </w:p>
    <w:tbl>
      <w:tblPr>
        <w:tblStyle w:val="TableGrid"/>
        <w:tblpPr w:leftFromText="180" w:rightFromText="180" w:vertAnchor="text" w:horzAnchor="margin" w:tblpY="113"/>
        <w:tblW w:w="6653" w:type="dxa"/>
        <w:tblLook w:val="04A0" w:firstRow="1" w:lastRow="0" w:firstColumn="1" w:lastColumn="0" w:noHBand="0" w:noVBand="1"/>
      </w:tblPr>
      <w:tblGrid>
        <w:gridCol w:w="1513"/>
        <w:gridCol w:w="1316"/>
        <w:gridCol w:w="2022"/>
        <w:gridCol w:w="1802"/>
      </w:tblGrid>
      <w:tr w:rsidR="007F38F5" w:rsidRPr="007F38F5" w14:paraId="1C7D0A4B" w14:textId="77777777" w:rsidTr="00575B6C">
        <w:trPr>
          <w:trHeight w:val="722"/>
        </w:trPr>
        <w:tc>
          <w:tcPr>
            <w:tcW w:w="0" w:type="auto"/>
            <w:vAlign w:val="center"/>
          </w:tcPr>
          <w:p w14:paraId="73F2A46E" w14:textId="77777777" w:rsidR="007F38F5" w:rsidRPr="007F38F5" w:rsidRDefault="007F38F5" w:rsidP="00575B6C">
            <w:pPr>
              <w:spacing w:before="0" w:after="0"/>
              <w:jc w:val="left"/>
              <w:rPr>
                <w:rFonts w:cs="Arial"/>
                <w:b/>
              </w:rPr>
            </w:pPr>
            <w:r w:rsidRPr="007F38F5">
              <w:rPr>
                <w:rFonts w:cs="Arial"/>
                <w:b/>
              </w:rPr>
              <w:t>Symptom frequency (per week)</w:t>
            </w:r>
          </w:p>
        </w:tc>
        <w:tc>
          <w:tcPr>
            <w:tcW w:w="0" w:type="auto"/>
            <w:vAlign w:val="center"/>
          </w:tcPr>
          <w:p w14:paraId="3E9AF9FC" w14:textId="77777777" w:rsidR="007F38F5" w:rsidRPr="007F38F5" w:rsidRDefault="007F38F5" w:rsidP="00575B6C">
            <w:pPr>
              <w:spacing w:before="0" w:after="0"/>
              <w:jc w:val="left"/>
              <w:rPr>
                <w:rFonts w:cs="Arial"/>
                <w:b/>
              </w:rPr>
            </w:pPr>
            <w:r w:rsidRPr="007F38F5">
              <w:rPr>
                <w:rFonts w:cs="Arial"/>
                <w:b/>
              </w:rPr>
              <w:t>Nocturnal symptoms</w:t>
            </w:r>
          </w:p>
        </w:tc>
        <w:tc>
          <w:tcPr>
            <w:tcW w:w="0" w:type="auto"/>
            <w:vAlign w:val="center"/>
          </w:tcPr>
          <w:p w14:paraId="5A751349" w14:textId="77777777" w:rsidR="007F38F5" w:rsidRPr="007F38F5" w:rsidRDefault="007F38F5" w:rsidP="00575B6C">
            <w:pPr>
              <w:spacing w:before="0" w:after="0"/>
              <w:jc w:val="left"/>
              <w:rPr>
                <w:rFonts w:cs="Arial"/>
                <w:b/>
              </w:rPr>
            </w:pPr>
            <w:r w:rsidRPr="007F38F5">
              <w:rPr>
                <w:rFonts w:cs="Arial"/>
                <w:b/>
              </w:rPr>
              <w:t>Lung function / Recent exacerbation</w:t>
            </w:r>
          </w:p>
        </w:tc>
        <w:tc>
          <w:tcPr>
            <w:tcW w:w="1802" w:type="dxa"/>
            <w:shd w:val="clear" w:color="auto" w:fill="D9D9D9" w:themeFill="background1" w:themeFillShade="D9"/>
            <w:vAlign w:val="center"/>
          </w:tcPr>
          <w:p w14:paraId="5871B015" w14:textId="77777777" w:rsidR="007F38F5" w:rsidRPr="007F38F5" w:rsidRDefault="007F38F5" w:rsidP="00575B6C">
            <w:pPr>
              <w:spacing w:before="0" w:after="0"/>
              <w:jc w:val="left"/>
              <w:rPr>
                <w:rFonts w:cs="Arial"/>
                <w:bCs/>
              </w:rPr>
            </w:pPr>
            <w:r w:rsidRPr="007F38F5">
              <w:rPr>
                <w:rFonts w:cs="Arial"/>
                <w:b/>
              </w:rPr>
              <w:t>Management</w:t>
            </w:r>
          </w:p>
        </w:tc>
      </w:tr>
      <w:tr w:rsidR="007F38F5" w:rsidRPr="007F38F5" w14:paraId="7773579A" w14:textId="77777777" w:rsidTr="00575B6C">
        <w:trPr>
          <w:trHeight w:val="249"/>
        </w:trPr>
        <w:tc>
          <w:tcPr>
            <w:tcW w:w="0" w:type="auto"/>
            <w:vAlign w:val="center"/>
          </w:tcPr>
          <w:p w14:paraId="0400B1F9" w14:textId="77777777" w:rsidR="007F38F5" w:rsidRPr="007F38F5" w:rsidRDefault="007F38F5" w:rsidP="00575B6C">
            <w:pPr>
              <w:spacing w:before="0" w:after="0"/>
              <w:rPr>
                <w:rFonts w:cs="Arial"/>
                <w:bCs/>
              </w:rPr>
            </w:pPr>
            <w:r w:rsidRPr="007F38F5">
              <w:rPr>
                <w:rFonts w:cs="Arial"/>
                <w:bCs/>
              </w:rPr>
              <w:t>Two days or less</w:t>
            </w:r>
          </w:p>
        </w:tc>
        <w:tc>
          <w:tcPr>
            <w:tcW w:w="0" w:type="auto"/>
            <w:vAlign w:val="center"/>
          </w:tcPr>
          <w:p w14:paraId="29B83EF4" w14:textId="77777777" w:rsidR="007F38F5" w:rsidRPr="007F38F5" w:rsidRDefault="007F38F5" w:rsidP="00575B6C">
            <w:pPr>
              <w:spacing w:before="0" w:after="0"/>
              <w:rPr>
                <w:rFonts w:cs="Arial"/>
                <w:bCs/>
              </w:rPr>
            </w:pPr>
            <w:r w:rsidRPr="007F38F5">
              <w:rPr>
                <w:rFonts w:cs="Arial"/>
                <w:bCs/>
              </w:rPr>
              <w:t>None</w:t>
            </w:r>
          </w:p>
        </w:tc>
        <w:tc>
          <w:tcPr>
            <w:tcW w:w="0" w:type="auto"/>
            <w:vAlign w:val="center"/>
          </w:tcPr>
          <w:p w14:paraId="1C53D189" w14:textId="77777777" w:rsidR="007F38F5" w:rsidRPr="007F38F5" w:rsidRDefault="007F38F5" w:rsidP="00575B6C">
            <w:pPr>
              <w:spacing w:before="0" w:after="0"/>
              <w:rPr>
                <w:rFonts w:cs="Arial"/>
                <w:bCs/>
              </w:rPr>
            </w:pPr>
            <w:r w:rsidRPr="007F38F5">
              <w:rPr>
                <w:rFonts w:cs="Arial"/>
                <w:bCs/>
              </w:rPr>
              <w:t>Normal</w:t>
            </w:r>
          </w:p>
        </w:tc>
        <w:tc>
          <w:tcPr>
            <w:tcW w:w="1802" w:type="dxa"/>
            <w:shd w:val="clear" w:color="auto" w:fill="D9D9D9" w:themeFill="background1" w:themeFillShade="D9"/>
            <w:vAlign w:val="center"/>
          </w:tcPr>
          <w:p w14:paraId="569A45C4" w14:textId="77777777" w:rsidR="007F38F5" w:rsidRPr="007F38F5" w:rsidRDefault="007F38F5" w:rsidP="00575B6C">
            <w:pPr>
              <w:spacing w:before="0" w:after="0"/>
              <w:jc w:val="left"/>
              <w:rPr>
                <w:rFonts w:cs="Arial"/>
                <w:bCs/>
              </w:rPr>
            </w:pPr>
            <w:r w:rsidRPr="007F38F5">
              <w:rPr>
                <w:rFonts w:cs="Arial"/>
                <w:bCs/>
              </w:rPr>
              <w:t>Step 1 (As-needed low-dose ICS + SABA)</w:t>
            </w:r>
          </w:p>
        </w:tc>
      </w:tr>
      <w:tr w:rsidR="007F38F5" w:rsidRPr="007F38F5" w14:paraId="6F8B3374" w14:textId="77777777" w:rsidTr="00575B6C">
        <w:trPr>
          <w:trHeight w:val="249"/>
        </w:trPr>
        <w:tc>
          <w:tcPr>
            <w:tcW w:w="0" w:type="auto"/>
            <w:vAlign w:val="center"/>
          </w:tcPr>
          <w:p w14:paraId="1EF4A243" w14:textId="77777777" w:rsidR="007F38F5" w:rsidRPr="007F38F5" w:rsidRDefault="007F38F5" w:rsidP="00575B6C">
            <w:pPr>
              <w:spacing w:before="0" w:after="0"/>
              <w:rPr>
                <w:rFonts w:cs="Arial"/>
                <w:bCs/>
              </w:rPr>
            </w:pPr>
            <w:r w:rsidRPr="007F38F5">
              <w:rPr>
                <w:rFonts w:cs="Arial"/>
                <w:bCs/>
              </w:rPr>
              <w:t>3–5 days</w:t>
            </w:r>
          </w:p>
        </w:tc>
        <w:tc>
          <w:tcPr>
            <w:tcW w:w="0" w:type="auto"/>
            <w:vAlign w:val="center"/>
          </w:tcPr>
          <w:p w14:paraId="2A01ACCC" w14:textId="77777777" w:rsidR="007F38F5" w:rsidRPr="007F38F5" w:rsidRDefault="007F38F5" w:rsidP="00575B6C">
            <w:pPr>
              <w:spacing w:before="0" w:after="0"/>
              <w:rPr>
                <w:rFonts w:cs="Arial"/>
                <w:bCs/>
              </w:rPr>
            </w:pPr>
            <w:r w:rsidRPr="007F38F5">
              <w:rPr>
                <w:rFonts w:cs="Arial"/>
                <w:bCs/>
              </w:rPr>
              <w:t>None</w:t>
            </w:r>
          </w:p>
        </w:tc>
        <w:tc>
          <w:tcPr>
            <w:tcW w:w="0" w:type="auto"/>
            <w:vAlign w:val="center"/>
          </w:tcPr>
          <w:p w14:paraId="1D4EDA64" w14:textId="77777777" w:rsidR="007F38F5" w:rsidRPr="007F38F5" w:rsidRDefault="007F38F5" w:rsidP="00575B6C">
            <w:pPr>
              <w:spacing w:before="0" w:after="0"/>
              <w:rPr>
                <w:rFonts w:cs="Arial"/>
                <w:bCs/>
              </w:rPr>
            </w:pPr>
            <w:r w:rsidRPr="007F38F5">
              <w:rPr>
                <w:rFonts w:cs="Arial"/>
                <w:bCs/>
              </w:rPr>
              <w:t>Normal</w:t>
            </w:r>
          </w:p>
        </w:tc>
        <w:tc>
          <w:tcPr>
            <w:tcW w:w="1802" w:type="dxa"/>
            <w:shd w:val="clear" w:color="auto" w:fill="D9D9D9" w:themeFill="background1" w:themeFillShade="D9"/>
            <w:vAlign w:val="center"/>
          </w:tcPr>
          <w:p w14:paraId="751CDE5B" w14:textId="77777777" w:rsidR="007F38F5" w:rsidRPr="007F38F5" w:rsidRDefault="007F38F5" w:rsidP="00575B6C">
            <w:pPr>
              <w:spacing w:before="0" w:after="0"/>
              <w:jc w:val="left"/>
              <w:rPr>
                <w:rFonts w:cs="Arial"/>
                <w:bCs/>
              </w:rPr>
            </w:pPr>
            <w:r w:rsidRPr="007F38F5">
              <w:rPr>
                <w:rFonts w:cs="Arial"/>
                <w:bCs/>
              </w:rPr>
              <w:t>Step 2 (Regular low dose ICS + as-needed SABA)</w:t>
            </w:r>
          </w:p>
        </w:tc>
      </w:tr>
      <w:tr w:rsidR="007F38F5" w:rsidRPr="007F38F5" w14:paraId="70B43E75" w14:textId="77777777" w:rsidTr="00575B6C">
        <w:trPr>
          <w:trHeight w:val="103"/>
        </w:trPr>
        <w:tc>
          <w:tcPr>
            <w:tcW w:w="0" w:type="auto"/>
            <w:vAlign w:val="center"/>
          </w:tcPr>
          <w:p w14:paraId="4A41E6A5" w14:textId="77777777" w:rsidR="007F38F5" w:rsidRPr="007F38F5" w:rsidRDefault="007F38F5" w:rsidP="00575B6C">
            <w:pPr>
              <w:spacing w:before="0" w:after="0"/>
              <w:rPr>
                <w:rFonts w:cs="Arial"/>
                <w:bCs/>
              </w:rPr>
            </w:pPr>
            <w:r w:rsidRPr="007F38F5">
              <w:rPr>
                <w:rFonts w:cs="Arial"/>
                <w:bCs/>
              </w:rPr>
              <w:t>4 or more days (most days)</w:t>
            </w:r>
          </w:p>
        </w:tc>
        <w:tc>
          <w:tcPr>
            <w:tcW w:w="0" w:type="auto"/>
            <w:vAlign w:val="center"/>
          </w:tcPr>
          <w:p w14:paraId="5D3A2B5F" w14:textId="77777777" w:rsidR="007F38F5" w:rsidRPr="007F38F5" w:rsidRDefault="007F38F5" w:rsidP="00575B6C">
            <w:pPr>
              <w:spacing w:before="0" w:after="0"/>
              <w:rPr>
                <w:rFonts w:cs="Arial"/>
                <w:bCs/>
              </w:rPr>
            </w:pPr>
            <w:r w:rsidRPr="007F38F5">
              <w:rPr>
                <w:rFonts w:cs="Arial"/>
                <w:bCs/>
              </w:rPr>
              <w:t>Once a week or more</w:t>
            </w:r>
          </w:p>
        </w:tc>
        <w:tc>
          <w:tcPr>
            <w:tcW w:w="0" w:type="auto"/>
            <w:vAlign w:val="center"/>
          </w:tcPr>
          <w:p w14:paraId="1B9EB6C7" w14:textId="77777777" w:rsidR="007F38F5" w:rsidRPr="007F38F5" w:rsidRDefault="007F38F5" w:rsidP="00575B6C">
            <w:pPr>
              <w:spacing w:before="0" w:after="0"/>
              <w:rPr>
                <w:rFonts w:cs="Arial"/>
                <w:bCs/>
              </w:rPr>
            </w:pPr>
            <w:r w:rsidRPr="007F38F5">
              <w:rPr>
                <w:rFonts w:cs="Arial"/>
                <w:bCs/>
              </w:rPr>
              <w:t>Normal / Mildly reduced</w:t>
            </w:r>
          </w:p>
        </w:tc>
        <w:tc>
          <w:tcPr>
            <w:tcW w:w="1802" w:type="dxa"/>
            <w:shd w:val="clear" w:color="auto" w:fill="D9D9D9" w:themeFill="background1" w:themeFillShade="D9"/>
            <w:vAlign w:val="center"/>
          </w:tcPr>
          <w:p w14:paraId="32D6ACE9" w14:textId="77777777" w:rsidR="007F38F5" w:rsidRPr="007F38F5" w:rsidRDefault="007F38F5" w:rsidP="00575B6C">
            <w:pPr>
              <w:spacing w:before="0" w:after="0"/>
              <w:jc w:val="left"/>
              <w:rPr>
                <w:rFonts w:cs="Arial"/>
                <w:bCs/>
              </w:rPr>
            </w:pPr>
            <w:r w:rsidRPr="007F38F5">
              <w:rPr>
                <w:rFonts w:cs="Arial"/>
                <w:bCs/>
              </w:rPr>
              <w:t>Step 3 (Refer + Regular medium dose ICS + as needed SABA)</w:t>
            </w:r>
          </w:p>
        </w:tc>
      </w:tr>
      <w:tr w:rsidR="007F38F5" w:rsidRPr="007F38F5" w14:paraId="4461F99B" w14:textId="77777777" w:rsidTr="00575B6C">
        <w:trPr>
          <w:trHeight w:val="1219"/>
        </w:trPr>
        <w:tc>
          <w:tcPr>
            <w:tcW w:w="0" w:type="auto"/>
            <w:vAlign w:val="center"/>
          </w:tcPr>
          <w:p w14:paraId="4DCD0A36" w14:textId="77777777" w:rsidR="007F38F5" w:rsidRPr="007F38F5" w:rsidRDefault="007F38F5" w:rsidP="00575B6C">
            <w:pPr>
              <w:spacing w:before="0" w:after="0"/>
              <w:rPr>
                <w:rFonts w:cs="Arial"/>
                <w:bCs/>
              </w:rPr>
            </w:pPr>
            <w:r w:rsidRPr="007F38F5">
              <w:rPr>
                <w:rFonts w:cs="Arial"/>
                <w:bCs/>
              </w:rPr>
              <w:t>Daily</w:t>
            </w:r>
          </w:p>
        </w:tc>
        <w:tc>
          <w:tcPr>
            <w:tcW w:w="0" w:type="auto"/>
            <w:vAlign w:val="center"/>
          </w:tcPr>
          <w:p w14:paraId="4E0D8F42" w14:textId="77777777" w:rsidR="007F38F5" w:rsidRPr="007F38F5" w:rsidRDefault="007F38F5" w:rsidP="00575B6C">
            <w:pPr>
              <w:spacing w:before="0" w:after="0"/>
              <w:rPr>
                <w:rFonts w:cs="Arial"/>
                <w:b/>
              </w:rPr>
            </w:pPr>
            <w:r w:rsidRPr="007F38F5">
              <w:rPr>
                <w:rFonts w:cs="Arial"/>
                <w:bCs/>
              </w:rPr>
              <w:t>Once a week or more</w:t>
            </w:r>
          </w:p>
        </w:tc>
        <w:tc>
          <w:tcPr>
            <w:tcW w:w="0" w:type="auto"/>
            <w:vAlign w:val="center"/>
          </w:tcPr>
          <w:p w14:paraId="793DC86A" w14:textId="77777777" w:rsidR="007F38F5" w:rsidRPr="007F38F5" w:rsidRDefault="007F38F5" w:rsidP="00575B6C">
            <w:pPr>
              <w:spacing w:before="0" w:after="0"/>
              <w:rPr>
                <w:rFonts w:cs="Arial"/>
                <w:b/>
              </w:rPr>
            </w:pPr>
            <w:r w:rsidRPr="007F38F5">
              <w:rPr>
                <w:rFonts w:cs="Arial"/>
                <w:bCs/>
              </w:rPr>
              <w:t>Reduced lung function and/or recent exacerbation</w:t>
            </w:r>
          </w:p>
        </w:tc>
        <w:tc>
          <w:tcPr>
            <w:tcW w:w="1802" w:type="dxa"/>
            <w:shd w:val="clear" w:color="auto" w:fill="D9D9D9" w:themeFill="background1" w:themeFillShade="D9"/>
            <w:vAlign w:val="center"/>
          </w:tcPr>
          <w:p w14:paraId="523E8ADC" w14:textId="77777777" w:rsidR="007F38F5" w:rsidRPr="007F38F5" w:rsidRDefault="007F38F5" w:rsidP="00575B6C">
            <w:pPr>
              <w:spacing w:before="0" w:after="0"/>
              <w:jc w:val="left"/>
              <w:rPr>
                <w:rFonts w:cs="Arial"/>
                <w:bCs/>
              </w:rPr>
            </w:pPr>
            <w:r w:rsidRPr="007F38F5">
              <w:rPr>
                <w:rFonts w:cs="Arial"/>
                <w:bCs/>
              </w:rPr>
              <w:t>Step 4 (Refer)</w:t>
            </w:r>
          </w:p>
        </w:tc>
      </w:tr>
      <w:tr w:rsidR="007F38F5" w:rsidRPr="007F38F5" w14:paraId="1EA52B74" w14:textId="77777777" w:rsidTr="00575B6C">
        <w:trPr>
          <w:trHeight w:val="454"/>
        </w:trPr>
        <w:tc>
          <w:tcPr>
            <w:tcW w:w="6653" w:type="dxa"/>
            <w:gridSpan w:val="4"/>
          </w:tcPr>
          <w:p w14:paraId="7DB1876C" w14:textId="77777777" w:rsidR="007F38F5" w:rsidRPr="007F38F5" w:rsidRDefault="007F38F5" w:rsidP="00575B6C">
            <w:pPr>
              <w:spacing w:before="0" w:after="0"/>
              <w:rPr>
                <w:rFonts w:cs="Arial"/>
                <w:bCs/>
              </w:rPr>
            </w:pPr>
            <w:r w:rsidRPr="007F38F5">
              <w:rPr>
                <w:rFonts w:cs="Arial"/>
                <w:bCs/>
              </w:rPr>
              <w:t>Abbreviations: ICS = Inhaled corticosteroids; LABA = Long-acting β</w:t>
            </w:r>
            <w:r w:rsidRPr="007F38F5">
              <w:rPr>
                <w:rFonts w:cs="Arial"/>
                <w:bCs/>
                <w:vertAlign w:val="subscript"/>
              </w:rPr>
              <w:t>2</w:t>
            </w:r>
            <w:r w:rsidRPr="007F38F5">
              <w:rPr>
                <w:rFonts w:cs="Arial"/>
                <w:bCs/>
              </w:rPr>
              <w:t xml:space="preserve"> agonist; MART = Maintenance-and-reliever therapy; SABA = Short-acting β</w:t>
            </w:r>
            <w:r w:rsidRPr="007F38F5">
              <w:rPr>
                <w:rFonts w:cs="Arial"/>
                <w:bCs/>
                <w:vertAlign w:val="subscript"/>
              </w:rPr>
              <w:t>2</w:t>
            </w:r>
            <w:r w:rsidRPr="007F38F5">
              <w:rPr>
                <w:rFonts w:cs="Arial"/>
                <w:bCs/>
              </w:rPr>
              <w:t xml:space="preserve"> agonist.</w:t>
            </w:r>
          </w:p>
        </w:tc>
      </w:tr>
    </w:tbl>
    <w:p w14:paraId="42CE4A2E" w14:textId="77777777" w:rsidR="007F38F5" w:rsidRDefault="007F38F5" w:rsidP="007F38F5">
      <w:pPr>
        <w:pStyle w:val="Paragraphbulletlist-level1"/>
        <w:keepLines w:val="0"/>
        <w:numPr>
          <w:ilvl w:val="0"/>
          <w:numId w:val="0"/>
        </w:numPr>
      </w:pPr>
    </w:p>
    <w:p w14:paraId="5EAA93EA" w14:textId="1A657F38" w:rsidR="00A34546" w:rsidRPr="00D26852" w:rsidRDefault="007F38F5" w:rsidP="00A34546">
      <w:pPr>
        <w:pStyle w:val="Paragraphbulletlist-level1"/>
        <w:keepLines w:val="0"/>
      </w:pPr>
      <w:r w:rsidRPr="00D26852">
        <w:t xml:space="preserve"> </w:t>
      </w:r>
      <w:r w:rsidR="00A34546" w:rsidRPr="00D26852">
        <w:t xml:space="preserve">Initiate </w:t>
      </w:r>
      <w:r w:rsidR="00A34546">
        <w:t>children</w:t>
      </w:r>
      <w:r w:rsidR="00A34546" w:rsidRPr="00D26852">
        <w:t xml:space="preserve"> with newly diagnosed asthma at the </w:t>
      </w:r>
      <w:r w:rsidR="00A34546">
        <w:t>s</w:t>
      </w:r>
      <w:r w:rsidR="00A34546" w:rsidRPr="00D26852">
        <w:t>tep that correlates with their symptoms</w:t>
      </w:r>
      <w:r w:rsidR="00A34546">
        <w:t>.</w:t>
      </w:r>
    </w:p>
    <w:p w14:paraId="50F95046" w14:textId="77777777" w:rsidR="00A34546" w:rsidRPr="00D26852" w:rsidRDefault="00A34546" w:rsidP="00A34546">
      <w:pPr>
        <w:pStyle w:val="Paragraphbulletlist-level1"/>
        <w:keepLines w:val="0"/>
      </w:pPr>
      <w:r w:rsidRPr="00D26852">
        <w:t xml:space="preserve">Step up treatment to the next level if </w:t>
      </w:r>
      <w:r>
        <w:t>the child</w:t>
      </w:r>
      <w:r w:rsidRPr="00D26852">
        <w:t xml:space="preserve"> is uncontrolled</w:t>
      </w:r>
      <w:r>
        <w:t xml:space="preserve">, </w:t>
      </w:r>
      <w:r w:rsidRPr="00D26852">
        <w:t>partially controlled</w:t>
      </w:r>
      <w:r>
        <w:t>,</w:t>
      </w:r>
      <w:r w:rsidRPr="00D26852">
        <w:t xml:space="preserve"> </w:t>
      </w:r>
      <w:r>
        <w:t xml:space="preserve">or </w:t>
      </w:r>
      <w:r w:rsidRPr="00D26852">
        <w:t>at high risk of exacerbations.</w:t>
      </w:r>
    </w:p>
    <w:p w14:paraId="07896639" w14:textId="77777777" w:rsidR="00A34546" w:rsidRDefault="00A34546" w:rsidP="00A34546">
      <w:pPr>
        <w:pStyle w:val="Paragraphbulletlist-level1"/>
        <w:keepLines w:val="0"/>
      </w:pPr>
      <w:r w:rsidRPr="00D26852">
        <w:t xml:space="preserve">Consider </w:t>
      </w:r>
      <w:r>
        <w:t xml:space="preserve">treatment </w:t>
      </w:r>
      <w:r w:rsidRPr="00D26852">
        <w:t xml:space="preserve">step down if </w:t>
      </w:r>
      <w:r>
        <w:t>the child</w:t>
      </w:r>
      <w:r w:rsidRPr="00D26852">
        <w:t xml:space="preserve"> has been well-controlled for </w:t>
      </w:r>
      <w:r>
        <w:t>2–3</w:t>
      </w:r>
      <w:r w:rsidRPr="00D26852">
        <w:t xml:space="preserve"> </w:t>
      </w:r>
      <w:r>
        <w:t>months.</w:t>
      </w:r>
    </w:p>
    <w:p w14:paraId="2633D299" w14:textId="77777777" w:rsidR="00BD1170" w:rsidRPr="001F38B3" w:rsidRDefault="00BD1170" w:rsidP="00A34546"/>
    <w:p w14:paraId="0C77F930" w14:textId="1F4A4954" w:rsidR="00A34546" w:rsidRDefault="00575B6C" w:rsidP="00A34546">
      <w:r w:rsidRPr="00A34546">
        <w:rPr>
          <w:rFonts w:eastAsia="Times New Roman" w:cs="Arial"/>
          <w:b/>
          <w:bCs/>
          <w:szCs w:val="20"/>
        </w:rPr>
        <w:t>Chronic asthma management for children aged 6 to 11:</w:t>
      </w:r>
    </w:p>
    <w:p w14:paraId="52BC38EE" w14:textId="77777777" w:rsidR="00A34546" w:rsidRPr="00596C39" w:rsidRDefault="00A34546" w:rsidP="00BD1170">
      <w:pPr>
        <w:spacing w:before="0" w:after="0"/>
        <w:rPr>
          <w:rFonts w:cs="Arial"/>
          <w:b/>
          <w:bCs/>
        </w:rPr>
      </w:pPr>
      <w:r w:rsidRPr="00596C39">
        <w:rPr>
          <w:rFonts w:cs="Arial"/>
          <w:b/>
          <w:bCs/>
        </w:rPr>
        <w:lastRenderedPageBreak/>
        <w:t>STEP 1:</w:t>
      </w:r>
    </w:p>
    <w:p w14:paraId="19E0EAB0" w14:textId="77777777" w:rsidR="00A34546" w:rsidRPr="00A34546" w:rsidRDefault="00A34546" w:rsidP="00BD1170">
      <w:pPr>
        <w:pStyle w:val="Heading5"/>
        <w:spacing w:before="0"/>
        <w:rPr>
          <w:rFonts w:eastAsia="Times New Roman" w:cs="Arial"/>
          <w:b w:val="0"/>
          <w:caps w:val="0"/>
          <w:sz w:val="18"/>
          <w:szCs w:val="20"/>
          <w:u w:val="single"/>
        </w:rPr>
      </w:pPr>
      <w:r w:rsidRPr="00A34546">
        <w:rPr>
          <w:rFonts w:eastAsia="Times New Roman" w:cs="Arial"/>
          <w:b w:val="0"/>
          <w:caps w:val="0"/>
          <w:sz w:val="18"/>
          <w:szCs w:val="20"/>
          <w:u w:val="single"/>
        </w:rPr>
        <w:t>Reliever/rescue therapy:</w:t>
      </w:r>
    </w:p>
    <w:p w14:paraId="64982ED0" w14:textId="77777777" w:rsidR="00A34546" w:rsidRPr="006F5EA8" w:rsidRDefault="00A34546" w:rsidP="00A34546">
      <w:pPr>
        <w:pStyle w:val="BulletTherapeuticclass"/>
        <w:tabs>
          <w:tab w:val="num" w:pos="360"/>
        </w:tabs>
        <w:ind w:left="357" w:hanging="357"/>
      </w:pPr>
      <w:r>
        <w:t>Short-acting β</w:t>
      </w:r>
      <w:r w:rsidRPr="00F050DE">
        <w:rPr>
          <w:vertAlign w:val="subscript"/>
        </w:rPr>
        <w:t>2</w:t>
      </w:r>
      <w:r>
        <w:t xml:space="preserve">-agonists, </w:t>
      </w:r>
      <w:r w:rsidRPr="006F5EA8">
        <w:t>e.g.:</w:t>
      </w:r>
    </w:p>
    <w:p w14:paraId="3D48C957" w14:textId="77777777" w:rsidR="00A34546" w:rsidRDefault="00A34546" w:rsidP="00643A42">
      <w:pPr>
        <w:pStyle w:val="BulletMedicine"/>
        <w:numPr>
          <w:ilvl w:val="0"/>
          <w:numId w:val="46"/>
        </w:numPr>
        <w:jc w:val="left"/>
      </w:pPr>
      <w:r w:rsidRPr="004D3ED1">
        <w:t>Salbutamol, 100 mcg MDI</w:t>
      </w:r>
      <w:r w:rsidRPr="007517A1">
        <w:fldChar w:fldCharType="begin"/>
      </w:r>
      <w:r w:rsidRPr="007517A1">
        <w:instrText xml:space="preserve"> XE "</w:instrText>
      </w:r>
      <w:r>
        <w:instrText>Salbutamol</w:instrText>
      </w:r>
      <w:r w:rsidRPr="007517A1">
        <w:instrText xml:space="preserve">, inhaler" \f "m" </w:instrText>
      </w:r>
      <w:r w:rsidRPr="007517A1">
        <w:fldChar w:fldCharType="end"/>
      </w:r>
      <w:r w:rsidRPr="004D3ED1">
        <w:t xml:space="preserve">, to take </w:t>
      </w:r>
      <w:r>
        <w:t>100–</w:t>
      </w:r>
      <w:r w:rsidRPr="004D3ED1">
        <w:t>200 mcg (</w:t>
      </w:r>
      <w:r>
        <w:t xml:space="preserve">one to </w:t>
      </w:r>
      <w:r w:rsidRPr="004D3ED1">
        <w:t>two inhalations)</w:t>
      </w:r>
      <w:r>
        <w:t xml:space="preserve"> with a spacer device,</w:t>
      </w:r>
      <w:r w:rsidRPr="004D3ED1">
        <w:t xml:space="preserve"> as needed</w:t>
      </w:r>
      <w:r>
        <w:t xml:space="preserve"> for symptom relief</w:t>
      </w:r>
      <w:r w:rsidRPr="004D3ED1">
        <w:t>.</w:t>
      </w:r>
    </w:p>
    <w:p w14:paraId="2C60D809" w14:textId="77777777" w:rsidR="00A34546" w:rsidRPr="003E1C26" w:rsidRDefault="00A34546" w:rsidP="00643A42">
      <w:pPr>
        <w:pStyle w:val="BulletDirectionsInstructions"/>
        <w:numPr>
          <w:ilvl w:val="1"/>
          <w:numId w:val="46"/>
        </w:numPr>
        <w:ind w:left="714" w:hanging="357"/>
        <w:contextualSpacing/>
      </w:pPr>
      <w:r w:rsidRPr="003E1C26">
        <w:t>Routine use exceeding four times daily suggests poor control and requires review.</w:t>
      </w:r>
    </w:p>
    <w:p w14:paraId="1A4CAB69" w14:textId="77777777" w:rsidR="00A34546" w:rsidRPr="00B9328B" w:rsidRDefault="00A34546" w:rsidP="00A34546">
      <w:pPr>
        <w:pStyle w:val="Paragraphtext"/>
        <w:rPr>
          <w:b/>
          <w:bCs/>
        </w:rPr>
      </w:pPr>
      <w:r w:rsidRPr="00B9328B">
        <w:rPr>
          <w:b/>
          <w:bCs/>
        </w:rPr>
        <w:t>AND</w:t>
      </w:r>
    </w:p>
    <w:p w14:paraId="0A58A254" w14:textId="77777777" w:rsidR="00A34546" w:rsidRDefault="00A34546" w:rsidP="00A34546">
      <w:pPr>
        <w:pStyle w:val="BulletTherapeuticclass"/>
        <w:tabs>
          <w:tab w:val="num" w:pos="360"/>
        </w:tabs>
        <w:ind w:left="357" w:hanging="357"/>
      </w:pPr>
      <w:r>
        <w:t>Inhaled corticosteroid,</w:t>
      </w:r>
      <w:r w:rsidRPr="00297E96">
        <w:t xml:space="preserve"> e.g.:</w:t>
      </w:r>
    </w:p>
    <w:p w14:paraId="0558396D" w14:textId="77777777" w:rsidR="00A34546" w:rsidRDefault="00A34546" w:rsidP="00643A42">
      <w:pPr>
        <w:pStyle w:val="BulletMedicine"/>
        <w:numPr>
          <w:ilvl w:val="0"/>
          <w:numId w:val="46"/>
        </w:numPr>
        <w:jc w:val="left"/>
      </w:pPr>
      <w:proofErr w:type="spellStart"/>
      <w:r w:rsidRPr="00692BC3">
        <w:t>Beclomethasone</w:t>
      </w:r>
      <w:proofErr w:type="spellEnd"/>
      <w:r w:rsidRPr="00692BC3">
        <w:t xml:space="preserve">, </w:t>
      </w:r>
      <w:r>
        <w:t xml:space="preserve">100 mcg </w:t>
      </w:r>
      <w:r w:rsidRPr="00692BC3">
        <w:t>MDI</w:t>
      </w:r>
      <w:r w:rsidRPr="007517A1">
        <w:fldChar w:fldCharType="begin"/>
      </w:r>
      <w:r w:rsidRPr="007517A1">
        <w:instrText xml:space="preserve"> XE "</w:instrText>
      </w:r>
      <w:r>
        <w:instrText>Beclomethasone</w:instrText>
      </w:r>
      <w:r w:rsidRPr="007517A1">
        <w:instrText xml:space="preserve">, inhaler" \f "m" </w:instrText>
      </w:r>
      <w:r w:rsidRPr="007517A1">
        <w:fldChar w:fldCharType="end"/>
      </w:r>
      <w:r w:rsidRPr="00692BC3">
        <w:t xml:space="preserve">, to take </w:t>
      </w:r>
      <w:r>
        <w:t xml:space="preserve">100 </w:t>
      </w:r>
      <w:r w:rsidRPr="00692BC3">
        <w:t>mcg (</w:t>
      </w:r>
      <w:r>
        <w:t>one inhalation</w:t>
      </w:r>
      <w:r w:rsidRPr="00692BC3">
        <w:t>)</w:t>
      </w:r>
      <w:r>
        <w:t xml:space="preserve"> with a spacer device,</w:t>
      </w:r>
      <w:r w:rsidRPr="00692BC3">
        <w:t xml:space="preserve"> </w:t>
      </w:r>
      <w:r>
        <w:t>as needed whenever salbutamol is used for symptom relief</w:t>
      </w:r>
      <w:r w:rsidRPr="00692BC3">
        <w:t>.</w:t>
      </w:r>
    </w:p>
    <w:p w14:paraId="1DC7A209" w14:textId="77777777" w:rsidR="00A34546" w:rsidRPr="00A34546" w:rsidRDefault="00A34546" w:rsidP="00A34546">
      <w:pPr>
        <w:pStyle w:val="Heading5"/>
        <w:rPr>
          <w:rFonts w:eastAsia="Times New Roman" w:cs="Arial"/>
          <w:b w:val="0"/>
          <w:caps w:val="0"/>
          <w:sz w:val="18"/>
          <w:szCs w:val="20"/>
          <w:u w:val="single"/>
        </w:rPr>
      </w:pPr>
      <w:r w:rsidRPr="00A34546">
        <w:rPr>
          <w:rFonts w:eastAsia="Times New Roman" w:cs="Arial"/>
          <w:b w:val="0"/>
          <w:caps w:val="0"/>
          <w:sz w:val="18"/>
          <w:szCs w:val="20"/>
          <w:u w:val="single"/>
        </w:rPr>
        <w:t>Maintenance therapy:</w:t>
      </w:r>
    </w:p>
    <w:p w14:paraId="0E9FF98E" w14:textId="77777777" w:rsidR="00A34546" w:rsidRDefault="00A34546" w:rsidP="00A34546">
      <w:pPr>
        <w:pStyle w:val="Paragraphbulletlist-level1"/>
        <w:keepLines w:val="0"/>
      </w:pPr>
      <w:r>
        <w:t>M</w:t>
      </w:r>
      <w:r w:rsidRPr="00DF7A06">
        <w:t xml:space="preserve">aintenance therapy </w:t>
      </w:r>
      <w:r>
        <w:t xml:space="preserve">is generally not </w:t>
      </w:r>
      <w:r w:rsidRPr="00DF7A06">
        <w:t>required. Continue with reliever/rescue therapy and monitor asthma control.</w:t>
      </w:r>
    </w:p>
    <w:p w14:paraId="2A357E99" w14:textId="2350A0C0" w:rsidR="00A34546" w:rsidRPr="007F767E" w:rsidRDefault="00A34546" w:rsidP="00A34546">
      <w:pPr>
        <w:pStyle w:val="Paragraphtext"/>
      </w:pPr>
      <w:r w:rsidRPr="00596C39">
        <w:rPr>
          <w:b/>
          <w:bCs/>
        </w:rPr>
        <w:t>Note:</w:t>
      </w:r>
      <w:r>
        <w:t xml:space="preserve"> Asthma that is not well-controlled on </w:t>
      </w:r>
      <w:r w:rsidR="00203506">
        <w:t>maximum therapeutic doses</w:t>
      </w:r>
      <w:r>
        <w:t xml:space="preserve"> should trigger a review to step up treatment.</w:t>
      </w:r>
    </w:p>
    <w:p w14:paraId="35083EEB" w14:textId="77777777" w:rsidR="00A34546" w:rsidRDefault="00A34546" w:rsidP="00A34546"/>
    <w:p w14:paraId="6A96E2D5" w14:textId="77777777" w:rsidR="00A34546" w:rsidRDefault="00A34546" w:rsidP="00BD1170">
      <w:pPr>
        <w:spacing w:before="0" w:after="0"/>
        <w:rPr>
          <w:rFonts w:cs="Arial"/>
          <w:b/>
          <w:bCs/>
        </w:rPr>
      </w:pPr>
      <w:r w:rsidRPr="00596C39">
        <w:rPr>
          <w:rFonts w:cs="Arial"/>
          <w:b/>
          <w:bCs/>
        </w:rPr>
        <w:t xml:space="preserve">STEP </w:t>
      </w:r>
      <w:r>
        <w:rPr>
          <w:rFonts w:cs="Arial"/>
          <w:b/>
          <w:bCs/>
        </w:rPr>
        <w:t>2</w:t>
      </w:r>
      <w:r w:rsidRPr="00596C39">
        <w:rPr>
          <w:rFonts w:cs="Arial"/>
          <w:b/>
          <w:bCs/>
        </w:rPr>
        <w:t>:</w:t>
      </w:r>
    </w:p>
    <w:p w14:paraId="398902E2" w14:textId="77777777" w:rsidR="00A34546" w:rsidRPr="00A34546" w:rsidRDefault="00A34546" w:rsidP="00BD1170">
      <w:pPr>
        <w:pStyle w:val="Heading5"/>
        <w:spacing w:before="0"/>
        <w:rPr>
          <w:rFonts w:eastAsia="Times New Roman" w:cs="Arial"/>
          <w:b w:val="0"/>
          <w:caps w:val="0"/>
          <w:sz w:val="18"/>
          <w:szCs w:val="20"/>
          <w:u w:val="single"/>
        </w:rPr>
      </w:pPr>
      <w:r w:rsidRPr="00A34546">
        <w:rPr>
          <w:rFonts w:eastAsia="Times New Roman" w:cs="Arial"/>
          <w:b w:val="0"/>
          <w:caps w:val="0"/>
          <w:sz w:val="18"/>
          <w:szCs w:val="20"/>
          <w:u w:val="single"/>
        </w:rPr>
        <w:t>Maintenance therapy:</w:t>
      </w:r>
    </w:p>
    <w:p w14:paraId="58407B75" w14:textId="77777777" w:rsidR="00A34546" w:rsidRDefault="00A34546" w:rsidP="00A34546">
      <w:pPr>
        <w:pStyle w:val="BulletTherapeuticclass"/>
        <w:tabs>
          <w:tab w:val="num" w:pos="360"/>
        </w:tabs>
        <w:ind w:left="357" w:hanging="357"/>
      </w:pPr>
      <w:r>
        <w:t>Inhaled corticosteroid,</w:t>
      </w:r>
      <w:r w:rsidRPr="00297E96">
        <w:t xml:space="preserve"> e.g.:</w:t>
      </w:r>
    </w:p>
    <w:p w14:paraId="3CCD0BCC" w14:textId="669CB26F" w:rsidR="00A34546" w:rsidRDefault="00A34546" w:rsidP="00643A42">
      <w:pPr>
        <w:pStyle w:val="BulletMedicine"/>
        <w:numPr>
          <w:ilvl w:val="0"/>
          <w:numId w:val="46"/>
        </w:numPr>
        <w:jc w:val="left"/>
      </w:pPr>
      <w:proofErr w:type="spellStart"/>
      <w:r w:rsidRPr="00692BC3">
        <w:t>Beclomethasone</w:t>
      </w:r>
      <w:proofErr w:type="spellEnd"/>
      <w:r w:rsidRPr="00692BC3">
        <w:t xml:space="preserve">, </w:t>
      </w:r>
      <w:r>
        <w:t xml:space="preserve">100 mcg </w:t>
      </w:r>
      <w:r w:rsidRPr="00692BC3">
        <w:t>MDI</w:t>
      </w:r>
      <w:r w:rsidRPr="007517A1">
        <w:fldChar w:fldCharType="begin"/>
      </w:r>
      <w:r w:rsidRPr="007517A1">
        <w:instrText xml:space="preserve"> XE "</w:instrText>
      </w:r>
      <w:r>
        <w:instrText>Beclomethasone</w:instrText>
      </w:r>
      <w:r w:rsidRPr="007517A1">
        <w:instrText xml:space="preserve">, inhaler" \f "m" </w:instrText>
      </w:r>
      <w:r w:rsidRPr="007517A1">
        <w:fldChar w:fldCharType="end"/>
      </w:r>
      <w:r w:rsidRPr="00692BC3">
        <w:t xml:space="preserve">, to take </w:t>
      </w:r>
      <w:r>
        <w:t xml:space="preserve">100 </w:t>
      </w:r>
      <w:r w:rsidRPr="00692BC3">
        <w:t>mcg (</w:t>
      </w:r>
      <w:r>
        <w:t xml:space="preserve">one </w:t>
      </w:r>
      <w:r w:rsidRPr="00692BC3">
        <w:t>inhalation)</w:t>
      </w:r>
      <w:r>
        <w:t xml:space="preserve"> with a spacer device,</w:t>
      </w:r>
      <w:r w:rsidRPr="00692BC3">
        <w:t xml:space="preserve"> </w:t>
      </w:r>
      <w:r>
        <w:t>twice daily</w:t>
      </w:r>
      <w:r w:rsidRPr="00692BC3">
        <w:t>.</w:t>
      </w:r>
      <w:r w:rsidR="003D240C">
        <w:t xml:space="preserve"> (Doctor initiated)</w:t>
      </w:r>
    </w:p>
    <w:p w14:paraId="40F2870F" w14:textId="77777777" w:rsidR="00A34546" w:rsidRPr="00A34546" w:rsidRDefault="00A34546" w:rsidP="00A34546">
      <w:pPr>
        <w:pStyle w:val="Heading5"/>
        <w:rPr>
          <w:rFonts w:eastAsia="Times New Roman" w:cs="Arial"/>
          <w:b w:val="0"/>
          <w:caps w:val="0"/>
          <w:sz w:val="18"/>
          <w:szCs w:val="20"/>
          <w:u w:val="single"/>
        </w:rPr>
      </w:pPr>
      <w:r w:rsidRPr="00A34546">
        <w:rPr>
          <w:rFonts w:eastAsia="Times New Roman" w:cs="Arial"/>
          <w:b w:val="0"/>
          <w:caps w:val="0"/>
          <w:sz w:val="18"/>
          <w:szCs w:val="20"/>
          <w:u w:val="single"/>
        </w:rPr>
        <w:t>Reliever/rescue therapy:</w:t>
      </w:r>
    </w:p>
    <w:p w14:paraId="33342351" w14:textId="77777777" w:rsidR="00A34546" w:rsidRPr="006F5EA8" w:rsidRDefault="00A34546" w:rsidP="00A34546">
      <w:pPr>
        <w:pStyle w:val="BulletTherapeuticclass"/>
        <w:tabs>
          <w:tab w:val="num" w:pos="360"/>
        </w:tabs>
        <w:ind w:left="357" w:hanging="357"/>
      </w:pPr>
      <w:r>
        <w:t>Short-acting β</w:t>
      </w:r>
      <w:r w:rsidRPr="00F050DE">
        <w:rPr>
          <w:vertAlign w:val="subscript"/>
        </w:rPr>
        <w:t>2</w:t>
      </w:r>
      <w:r>
        <w:t xml:space="preserve">-agonists, </w:t>
      </w:r>
      <w:r w:rsidRPr="006F5EA8">
        <w:t>e.g.:</w:t>
      </w:r>
    </w:p>
    <w:p w14:paraId="723B9E3C" w14:textId="77777777" w:rsidR="00A34546" w:rsidRDefault="00A34546" w:rsidP="00643A42">
      <w:pPr>
        <w:pStyle w:val="BulletMedicine"/>
        <w:numPr>
          <w:ilvl w:val="0"/>
          <w:numId w:val="46"/>
        </w:numPr>
        <w:jc w:val="left"/>
      </w:pPr>
      <w:r w:rsidRPr="004D3ED1">
        <w:t>Salbutamol, 100 mcg MDI</w:t>
      </w:r>
      <w:r w:rsidRPr="007517A1">
        <w:fldChar w:fldCharType="begin"/>
      </w:r>
      <w:r w:rsidRPr="007517A1">
        <w:instrText xml:space="preserve"> XE "</w:instrText>
      </w:r>
      <w:r>
        <w:instrText>Salbutamol</w:instrText>
      </w:r>
      <w:r w:rsidRPr="007517A1">
        <w:instrText xml:space="preserve">, inhaler" \f "m" </w:instrText>
      </w:r>
      <w:r w:rsidRPr="007517A1">
        <w:fldChar w:fldCharType="end"/>
      </w:r>
      <w:r w:rsidRPr="004D3ED1">
        <w:t xml:space="preserve">, to take </w:t>
      </w:r>
      <w:r>
        <w:t>100–</w:t>
      </w:r>
      <w:r w:rsidRPr="004D3ED1">
        <w:t>200 mcg (</w:t>
      </w:r>
      <w:r>
        <w:t xml:space="preserve">one to </w:t>
      </w:r>
      <w:r w:rsidRPr="004D3ED1">
        <w:t>two inhalations)</w:t>
      </w:r>
      <w:r>
        <w:t xml:space="preserve"> with a spacer device,</w:t>
      </w:r>
      <w:r w:rsidRPr="004D3ED1">
        <w:t xml:space="preserve"> as needed</w:t>
      </w:r>
      <w:r>
        <w:t xml:space="preserve"> for symptom relief</w:t>
      </w:r>
      <w:r w:rsidRPr="004D3ED1">
        <w:t>.</w:t>
      </w:r>
    </w:p>
    <w:p w14:paraId="74324C65" w14:textId="77777777" w:rsidR="00A34546" w:rsidRPr="00842789" w:rsidRDefault="00A34546" w:rsidP="00643A42">
      <w:pPr>
        <w:pStyle w:val="BulletDirectionsInstructions"/>
        <w:numPr>
          <w:ilvl w:val="1"/>
          <w:numId w:val="46"/>
        </w:numPr>
        <w:ind w:left="714" w:hanging="357"/>
        <w:contextualSpacing/>
      </w:pPr>
      <w:r w:rsidRPr="00842789">
        <w:t>Routine use exceeding four times daily suggests poor control and requires review.</w:t>
      </w:r>
    </w:p>
    <w:p w14:paraId="48A9AE69" w14:textId="45F3C4EB" w:rsidR="00A34546" w:rsidRDefault="00A34546" w:rsidP="00A34546">
      <w:pPr>
        <w:pStyle w:val="BulletDirectionsInstructions"/>
        <w:numPr>
          <w:ilvl w:val="0"/>
          <w:numId w:val="0"/>
        </w:numPr>
        <w:rPr>
          <w:rFonts w:cs="Arial"/>
        </w:rPr>
      </w:pPr>
      <w:r w:rsidRPr="00F050DE">
        <w:rPr>
          <w:rFonts w:cs="Arial"/>
          <w:b/>
          <w:bCs/>
        </w:rPr>
        <w:t>Note:</w:t>
      </w:r>
      <w:r w:rsidRPr="00F050DE">
        <w:rPr>
          <w:rFonts w:cs="Arial"/>
        </w:rPr>
        <w:t xml:space="preserve"> </w:t>
      </w:r>
      <w:r w:rsidRPr="009B3D56">
        <w:rPr>
          <w:rFonts w:cs="Arial"/>
        </w:rPr>
        <w:t xml:space="preserve">A child with symptoms that are not well-controlled on </w:t>
      </w:r>
      <w:r w:rsidR="00203506">
        <w:rPr>
          <w:rFonts w:cs="Arial"/>
        </w:rPr>
        <w:t>maximum therapeutic doses</w:t>
      </w:r>
      <w:r w:rsidRPr="009B3D56">
        <w:rPr>
          <w:rFonts w:cs="Arial"/>
        </w:rPr>
        <w:t xml:space="preserve"> should be </w:t>
      </w:r>
      <w:r>
        <w:rPr>
          <w:rFonts w:cs="Arial"/>
        </w:rPr>
        <w:t xml:space="preserve">referred for further management. While awaiting referral, start </w:t>
      </w:r>
      <w:r w:rsidRPr="009B3D56">
        <w:rPr>
          <w:rFonts w:cs="Arial"/>
        </w:rPr>
        <w:t xml:space="preserve">treatment </w:t>
      </w:r>
      <w:r>
        <w:rPr>
          <w:rFonts w:cs="Arial"/>
        </w:rPr>
        <w:t xml:space="preserve">described in </w:t>
      </w:r>
      <w:r w:rsidRPr="009B3D56">
        <w:rPr>
          <w:rFonts w:cs="Arial"/>
        </w:rPr>
        <w:t>STEP 3.</w:t>
      </w:r>
    </w:p>
    <w:p w14:paraId="3094C564" w14:textId="77777777" w:rsidR="00A34546" w:rsidRPr="00934012" w:rsidRDefault="00A34546" w:rsidP="00A34546">
      <w:pPr>
        <w:pStyle w:val="BulletDirectionsInstructions"/>
        <w:numPr>
          <w:ilvl w:val="0"/>
          <w:numId w:val="0"/>
        </w:numPr>
      </w:pPr>
    </w:p>
    <w:p w14:paraId="56655F99" w14:textId="77777777" w:rsidR="00A34546" w:rsidRDefault="00A34546" w:rsidP="003D240C">
      <w:pPr>
        <w:spacing w:before="0" w:after="0"/>
        <w:rPr>
          <w:rFonts w:cs="Arial"/>
          <w:b/>
          <w:bCs/>
        </w:rPr>
      </w:pPr>
      <w:r w:rsidRPr="00596C39">
        <w:rPr>
          <w:rFonts w:cs="Arial"/>
          <w:b/>
          <w:bCs/>
        </w:rPr>
        <w:t>STEP 3:</w:t>
      </w:r>
    </w:p>
    <w:p w14:paraId="0A115B5C" w14:textId="77777777" w:rsidR="00A34546" w:rsidRDefault="00A34546" w:rsidP="003D240C">
      <w:pPr>
        <w:pStyle w:val="Paragraphbulletlist-level1"/>
      </w:pPr>
      <w:r>
        <w:t>Refer for further management. While awaiting referral:</w:t>
      </w:r>
    </w:p>
    <w:p w14:paraId="30A6BEB7" w14:textId="77777777" w:rsidR="00560F70" w:rsidRPr="00560F70" w:rsidRDefault="00560F70" w:rsidP="00560F70">
      <w:pPr>
        <w:pStyle w:val="Heading5"/>
        <w:rPr>
          <w:rFonts w:eastAsia="Times New Roman" w:cs="Arial"/>
          <w:b w:val="0"/>
          <w:caps w:val="0"/>
          <w:sz w:val="18"/>
          <w:szCs w:val="20"/>
          <w:u w:val="single"/>
        </w:rPr>
      </w:pPr>
      <w:r w:rsidRPr="00560F70">
        <w:rPr>
          <w:rFonts w:eastAsia="Times New Roman" w:cs="Arial"/>
          <w:b w:val="0"/>
          <w:caps w:val="0"/>
          <w:sz w:val="18"/>
          <w:szCs w:val="20"/>
          <w:u w:val="single"/>
        </w:rPr>
        <w:t>Maintenance therapy:</w:t>
      </w:r>
    </w:p>
    <w:p w14:paraId="07EF3459" w14:textId="77777777" w:rsidR="00560F70" w:rsidRDefault="00560F70" w:rsidP="00560F70">
      <w:pPr>
        <w:pStyle w:val="BulletTherapeuticclass"/>
        <w:tabs>
          <w:tab w:val="num" w:pos="360"/>
        </w:tabs>
        <w:ind w:left="357" w:hanging="357"/>
      </w:pPr>
      <w:r w:rsidRPr="00297E96">
        <w:t>Inhaled corticosteroid, e.g.:</w:t>
      </w:r>
    </w:p>
    <w:p w14:paraId="7EB7E0D7" w14:textId="651B79FC" w:rsidR="00560F70" w:rsidRDefault="00560F70" w:rsidP="00643A42">
      <w:pPr>
        <w:pStyle w:val="BulletMedicine"/>
        <w:numPr>
          <w:ilvl w:val="0"/>
          <w:numId w:val="46"/>
        </w:numPr>
        <w:jc w:val="left"/>
      </w:pPr>
      <w:proofErr w:type="spellStart"/>
      <w:r w:rsidRPr="00EC137A">
        <w:t>Beclomethasone</w:t>
      </w:r>
      <w:proofErr w:type="spellEnd"/>
      <w:r w:rsidRPr="00692BC3">
        <w:t xml:space="preserve">, </w:t>
      </w:r>
      <w:r>
        <w:t xml:space="preserve">100 mcg </w:t>
      </w:r>
      <w:r w:rsidRPr="00692BC3">
        <w:t>MDI</w:t>
      </w:r>
      <w:r w:rsidRPr="007517A1">
        <w:fldChar w:fldCharType="begin"/>
      </w:r>
      <w:r w:rsidRPr="007517A1">
        <w:instrText xml:space="preserve"> XE "</w:instrText>
      </w:r>
      <w:r>
        <w:instrText>Beclomethasone</w:instrText>
      </w:r>
      <w:r w:rsidRPr="007517A1">
        <w:instrText xml:space="preserve">, inhaler" \f "m" </w:instrText>
      </w:r>
      <w:r w:rsidRPr="007517A1">
        <w:fldChar w:fldCharType="end"/>
      </w:r>
      <w:r w:rsidRPr="00692BC3">
        <w:t xml:space="preserve">, to take </w:t>
      </w:r>
      <w:r>
        <w:t xml:space="preserve">200 </w:t>
      </w:r>
      <w:r w:rsidRPr="00692BC3">
        <w:t>mcg (two inhalations)</w:t>
      </w:r>
      <w:r>
        <w:t xml:space="preserve"> with a spacer device,</w:t>
      </w:r>
      <w:r w:rsidRPr="00692BC3">
        <w:t xml:space="preserve"> </w:t>
      </w:r>
      <w:r>
        <w:t>twice daily</w:t>
      </w:r>
      <w:r w:rsidRPr="00692BC3">
        <w:t>.</w:t>
      </w:r>
      <w:r w:rsidR="003D240C">
        <w:t xml:space="preserve"> (Doctor initiated)</w:t>
      </w:r>
    </w:p>
    <w:p w14:paraId="11AB8865" w14:textId="77777777" w:rsidR="00560F70" w:rsidRPr="00560F70" w:rsidRDefault="00560F70" w:rsidP="00560F70">
      <w:pPr>
        <w:pStyle w:val="Heading5"/>
        <w:rPr>
          <w:rFonts w:eastAsia="Times New Roman" w:cs="Arial"/>
          <w:b w:val="0"/>
          <w:caps w:val="0"/>
          <w:sz w:val="18"/>
          <w:szCs w:val="20"/>
          <w:u w:val="single"/>
        </w:rPr>
      </w:pPr>
      <w:r w:rsidRPr="00560F70">
        <w:rPr>
          <w:rFonts w:eastAsia="Times New Roman" w:cs="Arial"/>
          <w:b w:val="0"/>
          <w:caps w:val="0"/>
          <w:sz w:val="18"/>
          <w:szCs w:val="20"/>
          <w:u w:val="single"/>
        </w:rPr>
        <w:t>Reliever/rescue therapy:</w:t>
      </w:r>
    </w:p>
    <w:p w14:paraId="7C9C4582" w14:textId="77777777" w:rsidR="00560F70" w:rsidRPr="006F5EA8" w:rsidRDefault="00560F70" w:rsidP="00560F70">
      <w:pPr>
        <w:pStyle w:val="BulletTherapeuticclass"/>
        <w:tabs>
          <w:tab w:val="num" w:pos="360"/>
        </w:tabs>
        <w:ind w:left="357" w:hanging="357"/>
      </w:pPr>
      <w:r>
        <w:t>Short-acting β</w:t>
      </w:r>
      <w:r w:rsidRPr="00F050DE">
        <w:rPr>
          <w:vertAlign w:val="subscript"/>
        </w:rPr>
        <w:t>2</w:t>
      </w:r>
      <w:r>
        <w:t xml:space="preserve">-agonists, </w:t>
      </w:r>
      <w:r w:rsidRPr="006F5EA8">
        <w:t>e.g.:</w:t>
      </w:r>
    </w:p>
    <w:p w14:paraId="12237C9F" w14:textId="77777777" w:rsidR="00560F70" w:rsidRDefault="00560F70" w:rsidP="00643A42">
      <w:pPr>
        <w:pStyle w:val="BulletMedicine"/>
        <w:numPr>
          <w:ilvl w:val="0"/>
          <w:numId w:val="46"/>
        </w:numPr>
        <w:jc w:val="left"/>
      </w:pPr>
      <w:r w:rsidRPr="004D3ED1">
        <w:t>Salbutamol, 100 mcg MDI</w:t>
      </w:r>
      <w:r w:rsidRPr="007517A1">
        <w:fldChar w:fldCharType="begin"/>
      </w:r>
      <w:r w:rsidRPr="007517A1">
        <w:instrText xml:space="preserve"> XE "</w:instrText>
      </w:r>
      <w:r>
        <w:instrText>Salbutamol</w:instrText>
      </w:r>
      <w:r w:rsidRPr="007517A1">
        <w:instrText xml:space="preserve">, inhaler" \f "m" </w:instrText>
      </w:r>
      <w:r w:rsidRPr="007517A1">
        <w:fldChar w:fldCharType="end"/>
      </w:r>
      <w:r w:rsidRPr="004D3ED1">
        <w:t xml:space="preserve">, to take </w:t>
      </w:r>
      <w:r>
        <w:t>100–</w:t>
      </w:r>
      <w:r w:rsidRPr="004D3ED1">
        <w:t>200 mcg (</w:t>
      </w:r>
      <w:r>
        <w:t xml:space="preserve">one to </w:t>
      </w:r>
      <w:r w:rsidRPr="004D3ED1">
        <w:t>two inhalations)</w:t>
      </w:r>
      <w:r>
        <w:t xml:space="preserve"> with a spacer device</w:t>
      </w:r>
      <w:r w:rsidRPr="004D3ED1">
        <w:t>, as needed</w:t>
      </w:r>
      <w:r>
        <w:t xml:space="preserve"> for symptom relief</w:t>
      </w:r>
      <w:r w:rsidRPr="004D3ED1">
        <w:t>.</w:t>
      </w:r>
    </w:p>
    <w:p w14:paraId="7670A4EB" w14:textId="77777777" w:rsidR="00560F70" w:rsidRDefault="00560F70" w:rsidP="00643A42">
      <w:pPr>
        <w:pStyle w:val="BulletDirectionsInstructions"/>
        <w:numPr>
          <w:ilvl w:val="1"/>
          <w:numId w:val="46"/>
        </w:numPr>
        <w:ind w:left="714" w:hanging="357"/>
        <w:contextualSpacing/>
      </w:pPr>
      <w:r w:rsidRPr="00842789">
        <w:t>Routine use exceeding four times daily suggests poor control and requires review.</w:t>
      </w:r>
    </w:p>
    <w:p w14:paraId="5A73BE4F" w14:textId="77777777" w:rsidR="00560F70" w:rsidRPr="0028353C" w:rsidRDefault="00560F70" w:rsidP="00560F70">
      <w:pPr>
        <w:pStyle w:val="Paragraphtext"/>
        <w:rPr>
          <w:b/>
          <w:bCs/>
        </w:rPr>
      </w:pPr>
      <w:r w:rsidRPr="0028353C">
        <w:rPr>
          <w:b/>
          <w:bCs/>
        </w:rPr>
        <w:lastRenderedPageBreak/>
        <w:t>Note:</w:t>
      </w:r>
    </w:p>
    <w:p w14:paraId="2558CF1E" w14:textId="77777777" w:rsidR="00560F70" w:rsidRPr="0028353C" w:rsidRDefault="00560F70" w:rsidP="00560F70">
      <w:pPr>
        <w:pStyle w:val="Paragraphbulletlist-level1"/>
      </w:pPr>
      <w:r w:rsidRPr="0028353C">
        <w:t xml:space="preserve">Refer all children requiring STEP 3 therapy to </w:t>
      </w:r>
      <w:r>
        <w:t xml:space="preserve">paediatrician </w:t>
      </w:r>
      <w:r w:rsidRPr="0028353C">
        <w:t xml:space="preserve">for assessment. </w:t>
      </w:r>
    </w:p>
    <w:p w14:paraId="5B0E7362" w14:textId="77777777" w:rsidR="00560F70" w:rsidRPr="0028353C" w:rsidRDefault="00560F70" w:rsidP="00560F70">
      <w:pPr>
        <w:pStyle w:val="Paragraphbulletlist-level1"/>
      </w:pPr>
      <w:r>
        <w:t xml:space="preserve">Consult </w:t>
      </w:r>
      <w:r w:rsidRPr="0028353C">
        <w:t xml:space="preserve">paediatrician for advice on </w:t>
      </w:r>
      <w:r>
        <w:t xml:space="preserve">further </w:t>
      </w:r>
      <w:r w:rsidRPr="0028353C">
        <w:t>management until the appointment.</w:t>
      </w:r>
    </w:p>
    <w:p w14:paraId="546D6D5D" w14:textId="77777777" w:rsidR="00560F70" w:rsidRPr="00274287" w:rsidRDefault="00560F70" w:rsidP="00560F70">
      <w:pPr>
        <w:pStyle w:val="Paragraphtext"/>
      </w:pPr>
    </w:p>
    <w:p w14:paraId="05095ECF" w14:textId="77777777" w:rsidR="00560F70" w:rsidRDefault="00560F70" w:rsidP="00560F70">
      <w:pPr>
        <w:pStyle w:val="BulletDirectionsInstructions"/>
        <w:numPr>
          <w:ilvl w:val="0"/>
          <w:numId w:val="0"/>
        </w:numPr>
        <w:rPr>
          <w:rFonts w:cs="Arial"/>
          <w:b/>
          <w:bCs/>
          <w:lang w:val="en-GB"/>
        </w:rPr>
      </w:pPr>
      <w:r w:rsidRPr="00596C39">
        <w:rPr>
          <w:rFonts w:cs="Arial"/>
          <w:b/>
          <w:bCs/>
          <w:lang w:val="en-GB"/>
        </w:rPr>
        <w:t>STEP 4</w:t>
      </w:r>
      <w:r>
        <w:rPr>
          <w:rFonts w:cs="Arial"/>
          <w:b/>
          <w:bCs/>
          <w:lang w:val="en-GB"/>
        </w:rPr>
        <w:t>:</w:t>
      </w:r>
    </w:p>
    <w:p w14:paraId="5386CC64" w14:textId="77777777" w:rsidR="00560F70" w:rsidRPr="00560F70" w:rsidRDefault="00560F70" w:rsidP="00560F70">
      <w:pPr>
        <w:pStyle w:val="Paragraphbulletlist-level1"/>
      </w:pPr>
      <w:r>
        <w:t>R</w:t>
      </w:r>
      <w:r w:rsidRPr="00CA559B">
        <w:t xml:space="preserve">efer </w:t>
      </w:r>
      <w:r w:rsidRPr="00560F70">
        <w:rPr>
          <w:b/>
        </w:rPr>
        <w:t>urgently</w:t>
      </w:r>
      <w:r>
        <w:t xml:space="preserve"> </w:t>
      </w:r>
      <w:r w:rsidRPr="00CA559B">
        <w:t xml:space="preserve">to </w:t>
      </w:r>
      <w:r>
        <w:t xml:space="preserve">paediatrician </w:t>
      </w:r>
      <w:r w:rsidRPr="00CA559B">
        <w:t xml:space="preserve">for </w:t>
      </w:r>
      <w:r>
        <w:t>further management.</w:t>
      </w:r>
    </w:p>
    <w:p w14:paraId="39A7849A" w14:textId="755C0412" w:rsidR="00A34546" w:rsidRDefault="00560F70" w:rsidP="00560F70">
      <w:pPr>
        <w:pStyle w:val="Paragraphbulletlist-level1"/>
      </w:pPr>
      <w:r>
        <w:t xml:space="preserve">Consult </w:t>
      </w:r>
      <w:r w:rsidRPr="00286043">
        <w:t xml:space="preserve">paediatrician for advice on </w:t>
      </w:r>
      <w:r>
        <w:t xml:space="preserve">further </w:t>
      </w:r>
      <w:r w:rsidRPr="00286043">
        <w:t>management until the appointment</w:t>
      </w:r>
    </w:p>
    <w:p w14:paraId="2739E5C6" w14:textId="77777777" w:rsidR="00560F70" w:rsidRPr="003F4606" w:rsidRDefault="00560F70" w:rsidP="00560F70">
      <w:pPr>
        <w:pStyle w:val="Centredbox"/>
        <w:jc w:val="center"/>
        <w:rPr>
          <w:rFonts w:eastAsia="Calibri"/>
          <w:b/>
          <w:bCs/>
          <w:sz w:val="20"/>
          <w:szCs w:val="22"/>
        </w:rPr>
      </w:pPr>
      <w:r w:rsidRPr="003F4606">
        <w:rPr>
          <w:rFonts w:eastAsia="Calibri"/>
          <w:b/>
          <w:bCs/>
          <w:sz w:val="20"/>
          <w:szCs w:val="22"/>
        </w:rPr>
        <w:t>CAUTION</w:t>
      </w:r>
    </w:p>
    <w:p w14:paraId="7330B006" w14:textId="77777777" w:rsidR="00560F70" w:rsidRDefault="00560F70" w:rsidP="00643A42">
      <w:pPr>
        <w:pStyle w:val="Centredbox"/>
        <w:numPr>
          <w:ilvl w:val="0"/>
          <w:numId w:val="56"/>
        </w:numPr>
        <w:ind w:left="782" w:hanging="357"/>
        <w:rPr>
          <w:rFonts w:eastAsia="Calibri"/>
        </w:rPr>
      </w:pPr>
      <w:r w:rsidRPr="00286043">
        <w:rPr>
          <w:rFonts w:eastAsia="Calibri"/>
        </w:rPr>
        <w:t xml:space="preserve">Refer all children requiring </w:t>
      </w:r>
      <w:r w:rsidRPr="00286043">
        <w:t xml:space="preserve">STEP 3 therapy </w:t>
      </w:r>
      <w:r w:rsidRPr="00286043">
        <w:rPr>
          <w:rFonts w:eastAsia="Calibri"/>
        </w:rPr>
        <w:t>to hospital level for assessment.</w:t>
      </w:r>
    </w:p>
    <w:p w14:paraId="1CB29254" w14:textId="373CEFE2" w:rsidR="003D240C" w:rsidRDefault="003D240C" w:rsidP="00643A42">
      <w:pPr>
        <w:pStyle w:val="Centredbox"/>
        <w:numPr>
          <w:ilvl w:val="0"/>
          <w:numId w:val="56"/>
        </w:numPr>
        <w:ind w:left="782" w:hanging="357"/>
        <w:rPr>
          <w:rFonts w:eastAsia="Calibri"/>
        </w:rPr>
      </w:pPr>
      <w:r w:rsidRPr="00286043">
        <w:rPr>
          <w:rFonts w:eastAsia="Calibri"/>
        </w:rPr>
        <w:t xml:space="preserve">Refer all children requiring </w:t>
      </w:r>
      <w:r w:rsidRPr="00286043">
        <w:t xml:space="preserve">STEP </w:t>
      </w:r>
      <w:r>
        <w:t>4</w:t>
      </w:r>
      <w:r w:rsidRPr="00286043">
        <w:t xml:space="preserve"> therapy </w:t>
      </w:r>
      <w:r>
        <w:t xml:space="preserve">urgently </w:t>
      </w:r>
      <w:r w:rsidRPr="00286043">
        <w:rPr>
          <w:rFonts w:eastAsia="Calibri"/>
        </w:rPr>
        <w:t xml:space="preserve">to </w:t>
      </w:r>
      <w:r w:rsidR="00C251A7">
        <w:rPr>
          <w:rFonts w:eastAsia="Calibri"/>
        </w:rPr>
        <w:t>paedia</w:t>
      </w:r>
      <w:r>
        <w:rPr>
          <w:rFonts w:eastAsia="Calibri"/>
        </w:rPr>
        <w:t>trician for further management.</w:t>
      </w:r>
    </w:p>
    <w:p w14:paraId="2F3D4464" w14:textId="77777777" w:rsidR="00560F70" w:rsidRPr="00115026" w:rsidRDefault="00560F70" w:rsidP="00560F70"/>
    <w:p w14:paraId="5C758333" w14:textId="77777777" w:rsidR="00560F70" w:rsidRDefault="00560F70" w:rsidP="00560F70">
      <w:pPr>
        <w:pStyle w:val="head2"/>
        <w:spacing w:line="240" w:lineRule="auto"/>
        <w:jc w:val="both"/>
        <w:rPr>
          <w:rFonts w:cs="Arial"/>
          <w:sz w:val="20"/>
        </w:rPr>
      </w:pPr>
      <w:r w:rsidRPr="00201657">
        <w:rPr>
          <w:rFonts w:cs="Arial"/>
          <w:sz w:val="20"/>
        </w:rPr>
        <w:t>REFERRAL</w:t>
      </w:r>
    </w:p>
    <w:p w14:paraId="23371153" w14:textId="77777777" w:rsidR="00560F70" w:rsidRDefault="00560F70" w:rsidP="00560F70">
      <w:pPr>
        <w:pStyle w:val="Paragraphbulletlist-level1"/>
      </w:pPr>
      <w:r w:rsidRPr="009059F1">
        <w:t xml:space="preserve">All children &lt; 6 years of age for </w:t>
      </w:r>
      <w:r>
        <w:t xml:space="preserve">further </w:t>
      </w:r>
      <w:r w:rsidRPr="009059F1">
        <w:t>assessment</w:t>
      </w:r>
      <w:r>
        <w:t>.</w:t>
      </w:r>
    </w:p>
    <w:p w14:paraId="12A04FCF" w14:textId="77777777" w:rsidR="00560F70" w:rsidRDefault="00560F70" w:rsidP="00560F70">
      <w:pPr>
        <w:pStyle w:val="Paragraphbulletlist-level1"/>
      </w:pPr>
      <w:r w:rsidRPr="00201657">
        <w:t>Diagnostic uncertainty.</w:t>
      </w:r>
    </w:p>
    <w:p w14:paraId="2B226396" w14:textId="77777777" w:rsidR="00560F70" w:rsidRDefault="00560F70" w:rsidP="00560F70">
      <w:pPr>
        <w:pStyle w:val="Paragraphbulletlist-level1"/>
      </w:pPr>
      <w:r>
        <w:t>After a life-threatening exacerbation of asthma, or if received &gt; 2 courses of oral prednisone in past 6 months.</w:t>
      </w:r>
    </w:p>
    <w:p w14:paraId="61532B7C" w14:textId="77777777" w:rsidR="00560F70" w:rsidRDefault="00560F70" w:rsidP="00560F70">
      <w:pPr>
        <w:pStyle w:val="Paragraphbulletlist-level1"/>
      </w:pPr>
      <w:r>
        <w:t>Patients e</w:t>
      </w:r>
      <w:r w:rsidRPr="00E96DFC">
        <w:t>xperienc</w:t>
      </w:r>
      <w:r>
        <w:t>ing</w:t>
      </w:r>
      <w:r w:rsidRPr="00E96DFC">
        <w:t xml:space="preserve"> daily symptoms or nocturnal symptoms that awaken</w:t>
      </w:r>
      <w:r>
        <w:t xml:space="preserve"> them</w:t>
      </w:r>
      <w:r w:rsidRPr="00E96DFC">
        <w:t xml:space="preserve"> ≥ once weekly.</w:t>
      </w:r>
    </w:p>
    <w:p w14:paraId="4EB82483" w14:textId="77777777" w:rsidR="00560F70" w:rsidRDefault="00560F70" w:rsidP="00560F70">
      <w:pPr>
        <w:pStyle w:val="Paragraphbulletlist-level1"/>
      </w:pPr>
      <w:r>
        <w:t>Patients r</w:t>
      </w:r>
      <w:r w:rsidRPr="008444B1">
        <w:t>equir</w:t>
      </w:r>
      <w:r>
        <w:t>ing</w:t>
      </w:r>
      <w:r w:rsidRPr="008444B1">
        <w:t xml:space="preserve"> treatment initiation</w:t>
      </w:r>
      <w:r>
        <w:t xml:space="preserve">/escalation on </w:t>
      </w:r>
      <w:r w:rsidRPr="008444B1">
        <w:t xml:space="preserve">STEP 3 </w:t>
      </w:r>
      <w:r>
        <w:t>or STEP 4 therapy.</w:t>
      </w:r>
    </w:p>
    <w:p w14:paraId="2545A66E" w14:textId="549F8B00" w:rsidR="00CA1444" w:rsidRDefault="00560F70" w:rsidP="00CA1444">
      <w:pPr>
        <w:pStyle w:val="Paragraphbulletlist-level1"/>
        <w:keepLines w:val="0"/>
      </w:pPr>
      <w:r w:rsidRPr="00201657">
        <w:t>Unstable or difficult to control asthma.</w:t>
      </w:r>
    </w:p>
    <w:p w14:paraId="4763FC9B" w14:textId="77777777" w:rsidR="00CA1444" w:rsidRPr="00201657" w:rsidRDefault="00CA1444" w:rsidP="00CA1444">
      <w:pPr>
        <w:pStyle w:val="Paragraphbulletlist-level1"/>
        <w:keepLines w:val="0"/>
        <w:numPr>
          <w:ilvl w:val="0"/>
          <w:numId w:val="0"/>
        </w:numPr>
      </w:pPr>
    </w:p>
    <w:p w14:paraId="41881C2A" w14:textId="40A85063" w:rsidR="00560F70" w:rsidRPr="00BC30B9" w:rsidRDefault="00BC30B9" w:rsidP="00560F70">
      <w:pPr>
        <w:pStyle w:val="Paragraphbulletlist-level1"/>
        <w:numPr>
          <w:ilvl w:val="0"/>
          <w:numId w:val="0"/>
        </w:numPr>
        <w:rPr>
          <w:rFonts w:eastAsia="Times New Roman"/>
          <w:b/>
          <w:bCs/>
          <w:spacing w:val="-4"/>
        </w:rPr>
      </w:pPr>
      <w:r>
        <w:rPr>
          <w:rFonts w:eastAsia="Times New Roman"/>
          <w:b/>
          <w:bCs/>
          <w:spacing w:val="-4"/>
        </w:rPr>
        <w:t>CONTINUAT</w:t>
      </w:r>
      <w:r w:rsidR="00560F70" w:rsidRPr="00BC30B9">
        <w:rPr>
          <w:rFonts w:eastAsia="Times New Roman"/>
          <w:b/>
          <w:bCs/>
          <w:spacing w:val="-4"/>
        </w:rPr>
        <w:t xml:space="preserve">ION OF </w:t>
      </w:r>
      <w:r w:rsidR="003D240C">
        <w:rPr>
          <w:rFonts w:eastAsia="Times New Roman"/>
          <w:b/>
          <w:bCs/>
          <w:spacing w:val="-4"/>
        </w:rPr>
        <w:t>AIR/</w:t>
      </w:r>
      <w:r w:rsidR="00560F70" w:rsidRPr="00BC30B9">
        <w:rPr>
          <w:rFonts w:eastAsia="Times New Roman"/>
          <w:b/>
          <w:bCs/>
          <w:spacing w:val="-4"/>
        </w:rPr>
        <w:t>MART THERAPY INITI</w:t>
      </w:r>
      <w:r>
        <w:rPr>
          <w:rFonts w:eastAsia="Times New Roman"/>
          <w:b/>
          <w:bCs/>
          <w:spacing w:val="-4"/>
        </w:rPr>
        <w:t>ATED AT HOSPITAL LEVEL OF CARE</w:t>
      </w:r>
    </w:p>
    <w:p w14:paraId="1DAD55AB" w14:textId="7CD910ED" w:rsidR="00560F70" w:rsidRDefault="003D240C" w:rsidP="003D240C">
      <w:pPr>
        <w:pStyle w:val="Paragraphbulletlist-level1"/>
        <w:numPr>
          <w:ilvl w:val="0"/>
          <w:numId w:val="0"/>
        </w:numPr>
      </w:pPr>
      <w:r w:rsidRPr="003D240C">
        <w:t xml:space="preserve">Ongoing care for children with chronic asthma aged 6-11 years that were </w:t>
      </w:r>
      <w:proofErr w:type="spellStart"/>
      <w:r w:rsidRPr="003D240C">
        <w:t>intiated</w:t>
      </w:r>
      <w:proofErr w:type="spellEnd"/>
      <w:r w:rsidRPr="003D240C">
        <w:t xml:space="preserve"> on anti-</w:t>
      </w:r>
      <w:proofErr w:type="spellStart"/>
      <w:r w:rsidRPr="003D240C">
        <w:t>inflmmatory</w:t>
      </w:r>
      <w:proofErr w:type="spellEnd"/>
      <w:r w:rsidRPr="003D240C">
        <w:t xml:space="preserve"> (AIR) only and/or maintenance and reliever therapy (MART) at </w:t>
      </w:r>
      <w:proofErr w:type="spellStart"/>
      <w:r w:rsidRPr="003D240C">
        <w:t>Paeditaric</w:t>
      </w:r>
      <w:proofErr w:type="spellEnd"/>
      <w:r w:rsidRPr="003D240C">
        <w:t xml:space="preserve"> Hospital level of care, should be continued with periodic assessment for step down therapy.</w:t>
      </w:r>
    </w:p>
    <w:p w14:paraId="50E9DCA8" w14:textId="5A3DDA10" w:rsidR="008F7B87" w:rsidRPr="003D240C" w:rsidRDefault="008F7B87" w:rsidP="003D240C">
      <w:pPr>
        <w:pStyle w:val="Paragraphbulletlist-level1"/>
        <w:numPr>
          <w:ilvl w:val="0"/>
          <w:numId w:val="0"/>
        </w:numPr>
      </w:pPr>
      <w:r>
        <w:t>Children at Step 3 or Step 4 with uncontrolled asthma symptoms should be referred.</w:t>
      </w:r>
    </w:p>
    <w:p w14:paraId="11E390AD" w14:textId="77777777" w:rsidR="008F7B87" w:rsidRDefault="008F7B87" w:rsidP="008F7B87">
      <w:pPr>
        <w:pStyle w:val="Paragraphtext"/>
        <w:tabs>
          <w:tab w:val="left" w:pos="339"/>
        </w:tabs>
        <w:rPr>
          <w:b/>
          <w:bCs/>
        </w:rPr>
      </w:pPr>
    </w:p>
    <w:p w14:paraId="48B8BA9C" w14:textId="476A397B" w:rsidR="008F7B87" w:rsidRPr="00C7411D" w:rsidRDefault="008F7B87" w:rsidP="008F7B87">
      <w:pPr>
        <w:pStyle w:val="Paragraphtext"/>
        <w:tabs>
          <w:tab w:val="left" w:pos="339"/>
        </w:tabs>
        <w:rPr>
          <w:b/>
          <w:bCs/>
        </w:rPr>
      </w:pPr>
      <w:r>
        <w:rPr>
          <w:b/>
          <w:bCs/>
        </w:rPr>
        <w:t>Table 17</w:t>
      </w:r>
      <w:r w:rsidRPr="00E672E5">
        <w:rPr>
          <w:b/>
          <w:bCs/>
        </w:rPr>
        <w:t>.</w:t>
      </w:r>
      <w:r w:rsidR="00E87995">
        <w:rPr>
          <w:b/>
          <w:bCs/>
        </w:rPr>
        <w:t>13</w:t>
      </w:r>
      <w:r w:rsidRPr="00E672E5">
        <w:rPr>
          <w:b/>
          <w:bCs/>
        </w:rPr>
        <w:t xml:space="preserve">: </w:t>
      </w:r>
      <w:r w:rsidRPr="00E87995">
        <w:rPr>
          <w:b/>
          <w:bCs/>
        </w:rPr>
        <w:t>Assessment of asthma control &amp; recommended stepwise treatment for children aged 6-11 years</w:t>
      </w:r>
    </w:p>
    <w:tbl>
      <w:tblPr>
        <w:tblStyle w:val="TableGrid"/>
        <w:tblW w:w="6042" w:type="dxa"/>
        <w:jc w:val="center"/>
        <w:tblLook w:val="04A0" w:firstRow="1" w:lastRow="0" w:firstColumn="1" w:lastColumn="0" w:noHBand="0" w:noVBand="1"/>
      </w:tblPr>
      <w:tblGrid>
        <w:gridCol w:w="1129"/>
        <w:gridCol w:w="1276"/>
        <w:gridCol w:w="1418"/>
        <w:gridCol w:w="2219"/>
      </w:tblGrid>
      <w:tr w:rsidR="008F7B87" w:rsidRPr="00E87995" w14:paraId="5AC4FA27" w14:textId="77777777" w:rsidTr="00485B5D">
        <w:trPr>
          <w:trHeight w:val="406"/>
          <w:jc w:val="center"/>
        </w:trPr>
        <w:tc>
          <w:tcPr>
            <w:tcW w:w="1129" w:type="dxa"/>
            <w:vAlign w:val="center"/>
          </w:tcPr>
          <w:p w14:paraId="71DBC311" w14:textId="77777777" w:rsidR="008F7B87" w:rsidRPr="00E87995" w:rsidRDefault="008F7B87" w:rsidP="00485B5D">
            <w:pPr>
              <w:rPr>
                <w:rFonts w:cs="Arial"/>
                <w:b/>
                <w:sz w:val="16"/>
                <w:szCs w:val="16"/>
              </w:rPr>
            </w:pPr>
            <w:r w:rsidRPr="00E87995">
              <w:rPr>
                <w:rFonts w:cs="Arial"/>
                <w:b/>
                <w:sz w:val="16"/>
                <w:szCs w:val="16"/>
              </w:rPr>
              <w:t>Symptom frequency (per week)</w:t>
            </w:r>
          </w:p>
        </w:tc>
        <w:tc>
          <w:tcPr>
            <w:tcW w:w="1276" w:type="dxa"/>
            <w:vAlign w:val="center"/>
          </w:tcPr>
          <w:p w14:paraId="16D75F8F" w14:textId="77777777" w:rsidR="008F7B87" w:rsidRPr="00E87995" w:rsidRDefault="008F7B87" w:rsidP="00485B5D">
            <w:pPr>
              <w:rPr>
                <w:rFonts w:cs="Arial"/>
                <w:b/>
                <w:sz w:val="16"/>
                <w:szCs w:val="16"/>
              </w:rPr>
            </w:pPr>
            <w:r w:rsidRPr="00E87995">
              <w:rPr>
                <w:rFonts w:cs="Arial"/>
                <w:b/>
                <w:sz w:val="16"/>
                <w:szCs w:val="16"/>
              </w:rPr>
              <w:t>Nocturnal symptoms</w:t>
            </w:r>
          </w:p>
        </w:tc>
        <w:tc>
          <w:tcPr>
            <w:tcW w:w="1418" w:type="dxa"/>
            <w:vAlign w:val="center"/>
          </w:tcPr>
          <w:p w14:paraId="5F79B881" w14:textId="77777777" w:rsidR="008F7B87" w:rsidRPr="00E87995" w:rsidRDefault="008F7B87" w:rsidP="00485B5D">
            <w:pPr>
              <w:rPr>
                <w:rFonts w:cs="Arial"/>
                <w:b/>
                <w:sz w:val="16"/>
                <w:szCs w:val="16"/>
              </w:rPr>
            </w:pPr>
            <w:r w:rsidRPr="00E87995">
              <w:rPr>
                <w:rFonts w:cs="Arial"/>
                <w:b/>
                <w:sz w:val="16"/>
                <w:szCs w:val="16"/>
              </w:rPr>
              <w:t>Lung function / Recent exacerbation</w:t>
            </w:r>
          </w:p>
        </w:tc>
        <w:tc>
          <w:tcPr>
            <w:tcW w:w="2219" w:type="dxa"/>
            <w:shd w:val="clear" w:color="auto" w:fill="D9D9D9" w:themeFill="background1" w:themeFillShade="D9"/>
            <w:vAlign w:val="center"/>
          </w:tcPr>
          <w:p w14:paraId="5BA8189C" w14:textId="77777777" w:rsidR="008F7B87" w:rsidRPr="00E87995" w:rsidRDefault="008F7B87" w:rsidP="00485B5D">
            <w:pPr>
              <w:rPr>
                <w:rFonts w:cs="Arial"/>
                <w:bCs/>
                <w:sz w:val="16"/>
                <w:szCs w:val="16"/>
              </w:rPr>
            </w:pPr>
            <w:r w:rsidRPr="00E87995">
              <w:rPr>
                <w:rFonts w:cs="Arial"/>
                <w:b/>
                <w:sz w:val="16"/>
                <w:szCs w:val="16"/>
              </w:rPr>
              <w:t>Management</w:t>
            </w:r>
          </w:p>
        </w:tc>
      </w:tr>
      <w:tr w:rsidR="008F7B87" w:rsidRPr="00E87995" w14:paraId="38668F3E" w14:textId="77777777" w:rsidTr="00485B5D">
        <w:trPr>
          <w:trHeight w:val="140"/>
          <w:jc w:val="center"/>
        </w:trPr>
        <w:tc>
          <w:tcPr>
            <w:tcW w:w="1129" w:type="dxa"/>
            <w:vAlign w:val="center"/>
          </w:tcPr>
          <w:p w14:paraId="51BD9012" w14:textId="77777777" w:rsidR="008F7B87" w:rsidRPr="00E87995" w:rsidRDefault="008F7B87" w:rsidP="00485B5D">
            <w:pPr>
              <w:rPr>
                <w:rFonts w:cs="Arial"/>
                <w:bCs/>
                <w:sz w:val="16"/>
                <w:szCs w:val="16"/>
              </w:rPr>
            </w:pPr>
            <w:r w:rsidRPr="00E87995">
              <w:rPr>
                <w:rFonts w:cs="Arial"/>
                <w:bCs/>
                <w:sz w:val="16"/>
                <w:szCs w:val="16"/>
              </w:rPr>
              <w:t>Two days or less</w:t>
            </w:r>
          </w:p>
        </w:tc>
        <w:tc>
          <w:tcPr>
            <w:tcW w:w="1276" w:type="dxa"/>
            <w:vAlign w:val="center"/>
          </w:tcPr>
          <w:p w14:paraId="704CDD93" w14:textId="77777777" w:rsidR="008F7B87" w:rsidRPr="00E87995" w:rsidRDefault="008F7B87" w:rsidP="00485B5D">
            <w:pPr>
              <w:rPr>
                <w:rFonts w:cs="Arial"/>
                <w:bCs/>
                <w:sz w:val="16"/>
                <w:szCs w:val="16"/>
              </w:rPr>
            </w:pPr>
            <w:r w:rsidRPr="00E87995">
              <w:rPr>
                <w:rFonts w:cs="Arial"/>
                <w:bCs/>
                <w:sz w:val="16"/>
                <w:szCs w:val="16"/>
              </w:rPr>
              <w:t>None</w:t>
            </w:r>
          </w:p>
        </w:tc>
        <w:tc>
          <w:tcPr>
            <w:tcW w:w="1418" w:type="dxa"/>
            <w:vAlign w:val="center"/>
          </w:tcPr>
          <w:p w14:paraId="4FDD44D7" w14:textId="77777777" w:rsidR="008F7B87" w:rsidRPr="00E87995" w:rsidRDefault="008F7B87" w:rsidP="00485B5D">
            <w:pPr>
              <w:rPr>
                <w:rFonts w:cs="Arial"/>
                <w:bCs/>
                <w:sz w:val="16"/>
                <w:szCs w:val="16"/>
              </w:rPr>
            </w:pPr>
            <w:r w:rsidRPr="00E87995">
              <w:rPr>
                <w:rFonts w:cs="Arial"/>
                <w:bCs/>
                <w:sz w:val="16"/>
                <w:szCs w:val="16"/>
              </w:rPr>
              <w:t>Normal</w:t>
            </w:r>
          </w:p>
        </w:tc>
        <w:tc>
          <w:tcPr>
            <w:tcW w:w="2219" w:type="dxa"/>
            <w:shd w:val="clear" w:color="auto" w:fill="D9D9D9" w:themeFill="background1" w:themeFillShade="D9"/>
            <w:vAlign w:val="center"/>
          </w:tcPr>
          <w:p w14:paraId="133CDB55" w14:textId="6DB7170F" w:rsidR="008F7B87" w:rsidRPr="00E87995" w:rsidRDefault="008F7B87" w:rsidP="00485B5D">
            <w:pPr>
              <w:rPr>
                <w:rFonts w:cs="Arial"/>
                <w:b/>
                <w:bCs/>
                <w:sz w:val="16"/>
                <w:szCs w:val="16"/>
              </w:rPr>
            </w:pPr>
            <w:r w:rsidRPr="00E87995">
              <w:rPr>
                <w:rFonts w:cs="Arial"/>
                <w:b/>
                <w:bCs/>
                <w:sz w:val="16"/>
                <w:szCs w:val="16"/>
              </w:rPr>
              <w:t>Step 1</w:t>
            </w:r>
          </w:p>
          <w:p w14:paraId="7BE5C294" w14:textId="62D4D3AB" w:rsidR="008F7B87" w:rsidRPr="00E87995" w:rsidRDefault="008F7B87" w:rsidP="00E87995">
            <w:pPr>
              <w:rPr>
                <w:rFonts w:cs="Arial"/>
                <w:bCs/>
                <w:sz w:val="16"/>
                <w:szCs w:val="16"/>
              </w:rPr>
            </w:pPr>
            <w:r w:rsidRPr="00E87995">
              <w:rPr>
                <w:rFonts w:cs="Arial"/>
                <w:bCs/>
                <w:sz w:val="16"/>
                <w:szCs w:val="16"/>
              </w:rPr>
              <w:t>Low dose ICS-</w:t>
            </w:r>
            <w:proofErr w:type="spellStart"/>
            <w:r w:rsidRPr="00E87995">
              <w:rPr>
                <w:rFonts w:cs="Arial"/>
                <w:bCs/>
                <w:sz w:val="16"/>
                <w:szCs w:val="16"/>
              </w:rPr>
              <w:t>formoterol</w:t>
            </w:r>
            <w:proofErr w:type="spellEnd"/>
            <w:r w:rsidRPr="00E87995">
              <w:rPr>
                <w:rFonts w:cs="Arial"/>
                <w:bCs/>
                <w:sz w:val="16"/>
                <w:szCs w:val="16"/>
              </w:rPr>
              <w:t xml:space="preserve"> as AIR ONLY</w:t>
            </w:r>
          </w:p>
        </w:tc>
      </w:tr>
      <w:tr w:rsidR="008F7B87" w:rsidRPr="00E87995" w14:paraId="3D0F2C97" w14:textId="77777777" w:rsidTr="00485B5D">
        <w:trPr>
          <w:trHeight w:val="140"/>
          <w:jc w:val="center"/>
        </w:trPr>
        <w:tc>
          <w:tcPr>
            <w:tcW w:w="1129" w:type="dxa"/>
            <w:vAlign w:val="center"/>
          </w:tcPr>
          <w:p w14:paraId="51921184" w14:textId="77777777" w:rsidR="008F7B87" w:rsidRPr="00E87995" w:rsidRDefault="008F7B87" w:rsidP="00485B5D">
            <w:pPr>
              <w:rPr>
                <w:rFonts w:cs="Arial"/>
                <w:bCs/>
                <w:sz w:val="16"/>
                <w:szCs w:val="16"/>
              </w:rPr>
            </w:pPr>
            <w:r w:rsidRPr="00E87995">
              <w:rPr>
                <w:rFonts w:cs="Arial"/>
                <w:bCs/>
                <w:sz w:val="16"/>
                <w:szCs w:val="16"/>
              </w:rPr>
              <w:t>3–5 days</w:t>
            </w:r>
          </w:p>
        </w:tc>
        <w:tc>
          <w:tcPr>
            <w:tcW w:w="1276" w:type="dxa"/>
            <w:vAlign w:val="center"/>
          </w:tcPr>
          <w:p w14:paraId="6BB6E68B" w14:textId="77777777" w:rsidR="008F7B87" w:rsidRPr="00E87995" w:rsidRDefault="008F7B87" w:rsidP="00485B5D">
            <w:pPr>
              <w:rPr>
                <w:rFonts w:cs="Arial"/>
                <w:bCs/>
                <w:sz w:val="16"/>
                <w:szCs w:val="16"/>
              </w:rPr>
            </w:pPr>
            <w:r w:rsidRPr="00E87995">
              <w:rPr>
                <w:rFonts w:cs="Arial"/>
                <w:bCs/>
                <w:sz w:val="16"/>
                <w:szCs w:val="16"/>
              </w:rPr>
              <w:t>None</w:t>
            </w:r>
          </w:p>
        </w:tc>
        <w:tc>
          <w:tcPr>
            <w:tcW w:w="1418" w:type="dxa"/>
            <w:vAlign w:val="center"/>
          </w:tcPr>
          <w:p w14:paraId="62B74A6B" w14:textId="77777777" w:rsidR="008F7B87" w:rsidRPr="00E87995" w:rsidRDefault="008F7B87" w:rsidP="00485B5D">
            <w:pPr>
              <w:rPr>
                <w:rFonts w:cs="Arial"/>
                <w:bCs/>
                <w:sz w:val="16"/>
                <w:szCs w:val="16"/>
              </w:rPr>
            </w:pPr>
            <w:r w:rsidRPr="00E87995">
              <w:rPr>
                <w:rFonts w:cs="Arial"/>
                <w:bCs/>
                <w:sz w:val="16"/>
                <w:szCs w:val="16"/>
              </w:rPr>
              <w:t>Normal</w:t>
            </w:r>
          </w:p>
        </w:tc>
        <w:tc>
          <w:tcPr>
            <w:tcW w:w="2219" w:type="dxa"/>
            <w:shd w:val="clear" w:color="auto" w:fill="D9D9D9" w:themeFill="background1" w:themeFillShade="D9"/>
            <w:vAlign w:val="center"/>
          </w:tcPr>
          <w:p w14:paraId="2CAEE8AD" w14:textId="77777777" w:rsidR="008F7B87" w:rsidRPr="00E87995" w:rsidRDefault="008F7B87" w:rsidP="00485B5D">
            <w:pPr>
              <w:rPr>
                <w:rFonts w:cs="Arial"/>
                <w:b/>
                <w:bCs/>
                <w:sz w:val="16"/>
                <w:szCs w:val="16"/>
              </w:rPr>
            </w:pPr>
            <w:r w:rsidRPr="00E87995">
              <w:rPr>
                <w:rFonts w:cs="Arial"/>
                <w:b/>
                <w:bCs/>
                <w:sz w:val="16"/>
                <w:szCs w:val="16"/>
              </w:rPr>
              <w:t>Step 2</w:t>
            </w:r>
          </w:p>
          <w:p w14:paraId="5B7BF266" w14:textId="19C9387E" w:rsidR="008F7B87" w:rsidRPr="00E87995" w:rsidRDefault="008F7B87" w:rsidP="00E87995">
            <w:pPr>
              <w:rPr>
                <w:rFonts w:cs="Arial"/>
                <w:bCs/>
                <w:sz w:val="16"/>
                <w:szCs w:val="16"/>
              </w:rPr>
            </w:pPr>
            <w:r w:rsidRPr="00E87995">
              <w:rPr>
                <w:rFonts w:cs="Arial"/>
                <w:bCs/>
                <w:sz w:val="16"/>
                <w:szCs w:val="16"/>
              </w:rPr>
              <w:t>Low dose ICS-</w:t>
            </w:r>
            <w:proofErr w:type="spellStart"/>
            <w:r w:rsidRPr="00E87995">
              <w:rPr>
                <w:rFonts w:cs="Arial"/>
                <w:bCs/>
                <w:sz w:val="16"/>
                <w:szCs w:val="16"/>
              </w:rPr>
              <w:t>formoterol</w:t>
            </w:r>
            <w:proofErr w:type="spellEnd"/>
            <w:r w:rsidRPr="00E87995">
              <w:rPr>
                <w:rFonts w:cs="Arial"/>
                <w:bCs/>
                <w:sz w:val="16"/>
                <w:szCs w:val="16"/>
              </w:rPr>
              <w:t xml:space="preserve"> as AIR only </w:t>
            </w:r>
          </w:p>
        </w:tc>
      </w:tr>
      <w:tr w:rsidR="008F7B87" w:rsidRPr="00E87995" w14:paraId="02F5252C" w14:textId="77777777" w:rsidTr="00485B5D">
        <w:trPr>
          <w:trHeight w:val="58"/>
          <w:jc w:val="center"/>
        </w:trPr>
        <w:tc>
          <w:tcPr>
            <w:tcW w:w="1129" w:type="dxa"/>
            <w:vAlign w:val="center"/>
          </w:tcPr>
          <w:p w14:paraId="0A2E6829" w14:textId="77777777" w:rsidR="008F7B87" w:rsidRPr="00E87995" w:rsidRDefault="008F7B87" w:rsidP="00485B5D">
            <w:pPr>
              <w:rPr>
                <w:rFonts w:cs="Arial"/>
                <w:bCs/>
                <w:sz w:val="16"/>
                <w:szCs w:val="16"/>
              </w:rPr>
            </w:pPr>
            <w:r w:rsidRPr="00E87995">
              <w:rPr>
                <w:rFonts w:cs="Arial"/>
                <w:bCs/>
                <w:sz w:val="16"/>
                <w:szCs w:val="16"/>
              </w:rPr>
              <w:lastRenderedPageBreak/>
              <w:t>4 or more days</w:t>
            </w:r>
          </w:p>
        </w:tc>
        <w:tc>
          <w:tcPr>
            <w:tcW w:w="1276" w:type="dxa"/>
            <w:vAlign w:val="center"/>
          </w:tcPr>
          <w:p w14:paraId="315EB56D" w14:textId="77777777" w:rsidR="008F7B87" w:rsidRPr="00E87995" w:rsidRDefault="008F7B87" w:rsidP="00485B5D">
            <w:pPr>
              <w:rPr>
                <w:rFonts w:cs="Arial"/>
                <w:bCs/>
                <w:sz w:val="16"/>
                <w:szCs w:val="16"/>
              </w:rPr>
            </w:pPr>
            <w:r w:rsidRPr="00E87995">
              <w:rPr>
                <w:rFonts w:cs="Arial"/>
                <w:bCs/>
                <w:sz w:val="16"/>
                <w:szCs w:val="16"/>
              </w:rPr>
              <w:t>Once a week or more</w:t>
            </w:r>
          </w:p>
        </w:tc>
        <w:tc>
          <w:tcPr>
            <w:tcW w:w="1418" w:type="dxa"/>
            <w:vAlign w:val="center"/>
          </w:tcPr>
          <w:p w14:paraId="1962E9D8" w14:textId="77777777" w:rsidR="008F7B87" w:rsidRPr="00E87995" w:rsidRDefault="008F7B87" w:rsidP="00E87995">
            <w:pPr>
              <w:jc w:val="left"/>
              <w:rPr>
                <w:rFonts w:cs="Arial"/>
                <w:bCs/>
                <w:sz w:val="16"/>
                <w:szCs w:val="16"/>
              </w:rPr>
            </w:pPr>
            <w:r w:rsidRPr="00E87995">
              <w:rPr>
                <w:rFonts w:cs="Arial"/>
                <w:bCs/>
                <w:sz w:val="16"/>
                <w:szCs w:val="16"/>
              </w:rPr>
              <w:t>Normal / Mildly reduced</w:t>
            </w:r>
          </w:p>
        </w:tc>
        <w:tc>
          <w:tcPr>
            <w:tcW w:w="2219" w:type="dxa"/>
            <w:shd w:val="clear" w:color="auto" w:fill="D9D9D9" w:themeFill="background1" w:themeFillShade="D9"/>
            <w:vAlign w:val="center"/>
          </w:tcPr>
          <w:p w14:paraId="02B1D5BE" w14:textId="77777777" w:rsidR="008F7B87" w:rsidRPr="00E87995" w:rsidRDefault="008F7B87" w:rsidP="00485B5D">
            <w:pPr>
              <w:rPr>
                <w:rFonts w:cs="Arial"/>
                <w:b/>
                <w:bCs/>
                <w:sz w:val="16"/>
                <w:szCs w:val="16"/>
              </w:rPr>
            </w:pPr>
            <w:r w:rsidRPr="00E87995">
              <w:rPr>
                <w:rFonts w:cs="Arial"/>
                <w:b/>
                <w:bCs/>
                <w:sz w:val="16"/>
                <w:szCs w:val="16"/>
              </w:rPr>
              <w:t xml:space="preserve">Step 3 </w:t>
            </w:r>
          </w:p>
          <w:p w14:paraId="278DB8BE" w14:textId="77777777" w:rsidR="008F7B87" w:rsidRPr="00E87995" w:rsidRDefault="008F7B87" w:rsidP="00E87995">
            <w:pPr>
              <w:jc w:val="left"/>
              <w:rPr>
                <w:rFonts w:cs="Arial"/>
                <w:bCs/>
                <w:sz w:val="16"/>
                <w:szCs w:val="16"/>
              </w:rPr>
            </w:pPr>
            <w:r w:rsidRPr="00E87995">
              <w:rPr>
                <w:rFonts w:cs="Arial"/>
                <w:bCs/>
                <w:sz w:val="16"/>
                <w:szCs w:val="16"/>
              </w:rPr>
              <w:t>Low-dose ICS-</w:t>
            </w:r>
            <w:proofErr w:type="spellStart"/>
            <w:r w:rsidRPr="00E87995">
              <w:rPr>
                <w:rFonts w:cs="Arial"/>
                <w:bCs/>
                <w:sz w:val="16"/>
                <w:szCs w:val="16"/>
              </w:rPr>
              <w:t>formoterol</w:t>
            </w:r>
            <w:proofErr w:type="spellEnd"/>
            <w:r w:rsidRPr="00E87995">
              <w:rPr>
                <w:rFonts w:cs="Arial"/>
                <w:bCs/>
                <w:sz w:val="16"/>
                <w:szCs w:val="16"/>
              </w:rPr>
              <w:t xml:space="preserve"> as MART (once daily maintenance dose)</w:t>
            </w:r>
          </w:p>
        </w:tc>
      </w:tr>
      <w:tr w:rsidR="008F7B87" w:rsidRPr="00E87995" w14:paraId="67483521" w14:textId="77777777" w:rsidTr="00485B5D">
        <w:trPr>
          <w:trHeight w:val="685"/>
          <w:jc w:val="center"/>
        </w:trPr>
        <w:tc>
          <w:tcPr>
            <w:tcW w:w="1129" w:type="dxa"/>
            <w:vAlign w:val="center"/>
          </w:tcPr>
          <w:p w14:paraId="119FBBCA" w14:textId="77777777" w:rsidR="008F7B87" w:rsidRPr="00E87995" w:rsidRDefault="008F7B87" w:rsidP="00485B5D">
            <w:pPr>
              <w:rPr>
                <w:rFonts w:cs="Arial"/>
                <w:bCs/>
                <w:sz w:val="16"/>
                <w:szCs w:val="16"/>
              </w:rPr>
            </w:pPr>
            <w:r w:rsidRPr="00E87995">
              <w:rPr>
                <w:rFonts w:cs="Arial"/>
                <w:bCs/>
                <w:sz w:val="16"/>
                <w:szCs w:val="16"/>
              </w:rPr>
              <w:t>Daily</w:t>
            </w:r>
          </w:p>
        </w:tc>
        <w:tc>
          <w:tcPr>
            <w:tcW w:w="1276" w:type="dxa"/>
            <w:vAlign w:val="center"/>
          </w:tcPr>
          <w:p w14:paraId="37F3EDB5" w14:textId="77777777" w:rsidR="008F7B87" w:rsidRPr="00E87995" w:rsidRDefault="008F7B87" w:rsidP="00485B5D">
            <w:pPr>
              <w:rPr>
                <w:rFonts w:cs="Arial"/>
                <w:b/>
                <w:sz w:val="16"/>
                <w:szCs w:val="16"/>
              </w:rPr>
            </w:pPr>
            <w:r w:rsidRPr="00E87995">
              <w:rPr>
                <w:rFonts w:cs="Arial"/>
                <w:bCs/>
                <w:sz w:val="16"/>
                <w:szCs w:val="16"/>
              </w:rPr>
              <w:t>Once a week or more</w:t>
            </w:r>
          </w:p>
        </w:tc>
        <w:tc>
          <w:tcPr>
            <w:tcW w:w="1418" w:type="dxa"/>
            <w:vAlign w:val="center"/>
          </w:tcPr>
          <w:p w14:paraId="23F30183" w14:textId="77777777" w:rsidR="008F7B87" w:rsidRPr="00E87995" w:rsidRDefault="008F7B87" w:rsidP="00E87995">
            <w:pPr>
              <w:jc w:val="left"/>
              <w:rPr>
                <w:rFonts w:cs="Arial"/>
                <w:b/>
                <w:sz w:val="16"/>
                <w:szCs w:val="16"/>
              </w:rPr>
            </w:pPr>
            <w:r w:rsidRPr="00E87995">
              <w:rPr>
                <w:rFonts w:cs="Arial"/>
                <w:bCs/>
                <w:sz w:val="16"/>
                <w:szCs w:val="16"/>
              </w:rPr>
              <w:t>Reduced lung function and/or recent exacerbation</w:t>
            </w:r>
          </w:p>
        </w:tc>
        <w:tc>
          <w:tcPr>
            <w:tcW w:w="2219" w:type="dxa"/>
            <w:shd w:val="clear" w:color="auto" w:fill="D9D9D9" w:themeFill="background1" w:themeFillShade="D9"/>
            <w:vAlign w:val="center"/>
          </w:tcPr>
          <w:p w14:paraId="3C8DC061" w14:textId="77777777" w:rsidR="008F7B87" w:rsidRPr="00E87995" w:rsidRDefault="008F7B87" w:rsidP="00485B5D">
            <w:pPr>
              <w:rPr>
                <w:rFonts w:cs="Arial"/>
                <w:b/>
                <w:bCs/>
                <w:sz w:val="16"/>
                <w:szCs w:val="16"/>
              </w:rPr>
            </w:pPr>
            <w:r w:rsidRPr="00E87995">
              <w:rPr>
                <w:rFonts w:cs="Arial"/>
                <w:b/>
                <w:bCs/>
                <w:sz w:val="16"/>
                <w:szCs w:val="16"/>
              </w:rPr>
              <w:t xml:space="preserve">Step 4 </w:t>
            </w:r>
          </w:p>
          <w:p w14:paraId="251A0F26" w14:textId="77777777" w:rsidR="008F7B87" w:rsidRPr="00E87995" w:rsidRDefault="008F7B87" w:rsidP="00E87995">
            <w:pPr>
              <w:jc w:val="left"/>
              <w:rPr>
                <w:rFonts w:cs="Arial"/>
                <w:bCs/>
                <w:sz w:val="16"/>
                <w:szCs w:val="16"/>
              </w:rPr>
            </w:pPr>
            <w:r w:rsidRPr="00E87995">
              <w:rPr>
                <w:rFonts w:cs="Arial"/>
                <w:bCs/>
                <w:sz w:val="16"/>
                <w:szCs w:val="16"/>
              </w:rPr>
              <w:t>Low-dose ICS-</w:t>
            </w:r>
            <w:proofErr w:type="spellStart"/>
            <w:r w:rsidRPr="00E87995">
              <w:rPr>
                <w:rFonts w:cs="Arial"/>
                <w:bCs/>
                <w:sz w:val="16"/>
                <w:szCs w:val="16"/>
              </w:rPr>
              <w:t>formoterol</w:t>
            </w:r>
            <w:proofErr w:type="spellEnd"/>
            <w:r w:rsidRPr="00E87995">
              <w:rPr>
                <w:rFonts w:cs="Arial"/>
                <w:bCs/>
                <w:sz w:val="16"/>
                <w:szCs w:val="16"/>
              </w:rPr>
              <w:t xml:space="preserve"> as MART  (twice daily maintenance dose)</w:t>
            </w:r>
          </w:p>
          <w:p w14:paraId="73C3EA56" w14:textId="77777777" w:rsidR="008F7B87" w:rsidRPr="00E87995" w:rsidRDefault="008F7B87" w:rsidP="00485B5D">
            <w:pPr>
              <w:rPr>
                <w:rFonts w:cs="Arial"/>
                <w:b/>
                <w:bCs/>
                <w:sz w:val="16"/>
                <w:szCs w:val="16"/>
              </w:rPr>
            </w:pPr>
            <w:r w:rsidRPr="00E87995">
              <w:rPr>
                <w:rFonts w:cs="Arial"/>
                <w:b/>
                <w:bCs/>
                <w:sz w:val="16"/>
                <w:szCs w:val="16"/>
              </w:rPr>
              <w:t>OR</w:t>
            </w:r>
          </w:p>
          <w:p w14:paraId="3E01D4A9" w14:textId="77777777" w:rsidR="008F7B87" w:rsidRPr="00E87995" w:rsidRDefault="008F7B87" w:rsidP="00485B5D">
            <w:pPr>
              <w:rPr>
                <w:rFonts w:cs="Arial"/>
                <w:bCs/>
                <w:sz w:val="16"/>
                <w:szCs w:val="16"/>
              </w:rPr>
            </w:pPr>
            <w:r w:rsidRPr="00E87995">
              <w:rPr>
                <w:rFonts w:cs="Arial"/>
                <w:bCs/>
                <w:sz w:val="16"/>
                <w:szCs w:val="16"/>
              </w:rPr>
              <w:t>Refer</w:t>
            </w:r>
          </w:p>
        </w:tc>
      </w:tr>
      <w:tr w:rsidR="008F7B87" w:rsidRPr="00E87995" w14:paraId="59033DBF" w14:textId="77777777" w:rsidTr="00613EBE">
        <w:trPr>
          <w:trHeight w:val="685"/>
          <w:jc w:val="center"/>
        </w:trPr>
        <w:tc>
          <w:tcPr>
            <w:tcW w:w="6042" w:type="dxa"/>
            <w:gridSpan w:val="4"/>
            <w:vAlign w:val="center"/>
          </w:tcPr>
          <w:p w14:paraId="4189A81D" w14:textId="7886FBC2" w:rsidR="008F7B87" w:rsidRPr="00E87995" w:rsidRDefault="008F7B87" w:rsidP="00485B5D">
            <w:pPr>
              <w:rPr>
                <w:rFonts w:cs="Arial"/>
                <w:b/>
                <w:bCs/>
                <w:sz w:val="16"/>
                <w:szCs w:val="16"/>
              </w:rPr>
            </w:pPr>
            <w:r w:rsidRPr="00E87995">
              <w:rPr>
                <w:rFonts w:cs="Arial"/>
                <w:bCs/>
                <w:sz w:val="16"/>
                <w:szCs w:val="16"/>
              </w:rPr>
              <w:t>Abbreviations: ICS = Inhaled corticosteroids; AIR ONLY = Anti-inflammatory reliever only; MART = Maintenance-and-reliever therapy; SABA = Short-acting β</w:t>
            </w:r>
            <w:r w:rsidRPr="00E87995">
              <w:rPr>
                <w:rFonts w:cs="Arial"/>
                <w:bCs/>
                <w:sz w:val="16"/>
                <w:szCs w:val="16"/>
                <w:vertAlign w:val="subscript"/>
              </w:rPr>
              <w:t>2</w:t>
            </w:r>
            <w:r w:rsidRPr="00E87995">
              <w:rPr>
                <w:rFonts w:cs="Arial"/>
                <w:bCs/>
                <w:sz w:val="16"/>
                <w:szCs w:val="16"/>
              </w:rPr>
              <w:t xml:space="preserve"> agonist.</w:t>
            </w:r>
          </w:p>
        </w:tc>
      </w:tr>
    </w:tbl>
    <w:tbl>
      <w:tblPr>
        <w:tblpPr w:leftFromText="180" w:rightFromText="180" w:vertAnchor="text" w:horzAnchor="page" w:tblpX="6180" w:tblpY="117"/>
        <w:tblOverlap w:val="never"/>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869"/>
      </w:tblGrid>
      <w:tr w:rsidR="00E87995" w:rsidRPr="00E87995" w14:paraId="4E2438D0" w14:textId="77777777" w:rsidTr="00E87995">
        <w:tc>
          <w:tcPr>
            <w:tcW w:w="869" w:type="dxa"/>
          </w:tcPr>
          <w:p w14:paraId="461C7E40" w14:textId="77777777" w:rsidR="00E87995" w:rsidRPr="00E87995" w:rsidRDefault="00E87995" w:rsidP="00E87995">
            <w:pPr>
              <w:pStyle w:val="LoEText"/>
              <w:framePr w:hSpace="0" w:wrap="auto" w:vAnchor="margin" w:hAnchor="text" w:xAlign="left" w:yAlign="inline"/>
              <w:suppressOverlap w:val="0"/>
            </w:pPr>
            <w:proofErr w:type="spellStart"/>
            <w:r w:rsidRPr="00E87995">
              <w:t>LoE:IVb</w:t>
            </w:r>
            <w:proofErr w:type="spellEnd"/>
            <w:r w:rsidRPr="00E87995">
              <w:rPr>
                <w:vertAlign w:val="superscript"/>
              </w:rPr>
              <w:endnoteReference w:id="19"/>
            </w:r>
          </w:p>
        </w:tc>
      </w:tr>
    </w:tbl>
    <w:p w14:paraId="3CC6979E" w14:textId="77777777" w:rsidR="00A34546" w:rsidRDefault="00A34546" w:rsidP="00FF01A9">
      <w:pPr>
        <w:pStyle w:val="NoSpacing"/>
      </w:pPr>
    </w:p>
    <w:p w14:paraId="5788E66E" w14:textId="77777777" w:rsidR="00E87995" w:rsidRDefault="00E87995" w:rsidP="00FF01A9">
      <w:pPr>
        <w:pStyle w:val="NoSpacing"/>
      </w:pPr>
    </w:p>
    <w:p w14:paraId="39FCEDB1" w14:textId="77777777" w:rsidR="00E87995" w:rsidRDefault="00E87995" w:rsidP="00FF01A9">
      <w:pPr>
        <w:pStyle w:val="NoSpacing"/>
      </w:pPr>
    </w:p>
    <w:p w14:paraId="2F7587F8" w14:textId="77777777" w:rsidR="00E87995" w:rsidRPr="003F4606" w:rsidRDefault="00E87995" w:rsidP="00E87995">
      <w:pPr>
        <w:pStyle w:val="Centredbox"/>
        <w:jc w:val="center"/>
        <w:rPr>
          <w:rFonts w:eastAsia="Calibri"/>
          <w:b/>
          <w:bCs/>
          <w:sz w:val="20"/>
          <w:szCs w:val="22"/>
        </w:rPr>
      </w:pPr>
      <w:r w:rsidRPr="003F4606">
        <w:rPr>
          <w:rFonts w:eastAsia="Calibri"/>
          <w:b/>
          <w:bCs/>
          <w:sz w:val="20"/>
          <w:szCs w:val="22"/>
        </w:rPr>
        <w:t>CAUTION</w:t>
      </w:r>
    </w:p>
    <w:p w14:paraId="4AEE0917" w14:textId="28566B10" w:rsidR="00E87995" w:rsidRPr="003E5667" w:rsidRDefault="00E87995" w:rsidP="00E87995">
      <w:pPr>
        <w:pStyle w:val="Centredbox"/>
        <w:numPr>
          <w:ilvl w:val="0"/>
          <w:numId w:val="56"/>
        </w:numPr>
        <w:ind w:left="782" w:hanging="357"/>
        <w:rPr>
          <w:rFonts w:eastAsia="Calibri"/>
        </w:rPr>
      </w:pPr>
      <w:r>
        <w:rPr>
          <w:rFonts w:eastAsia="Calibri"/>
        </w:rPr>
        <w:t xml:space="preserve">Budesonide has significant drug-drug interactions with HIV protease inhibitors. Substitute with </w:t>
      </w:r>
      <w:proofErr w:type="spellStart"/>
      <w:r w:rsidR="00D64E28">
        <w:rPr>
          <w:rFonts w:eastAsia="Calibri"/>
        </w:rPr>
        <w:t>beclomet</w:t>
      </w:r>
      <w:r>
        <w:rPr>
          <w:rFonts w:eastAsia="Calibri"/>
        </w:rPr>
        <w:t>asone</w:t>
      </w:r>
      <w:proofErr w:type="spellEnd"/>
      <w:r>
        <w:rPr>
          <w:rFonts w:eastAsia="Calibri"/>
        </w:rPr>
        <w:t>-based regimens where indicated.</w:t>
      </w:r>
    </w:p>
    <w:p w14:paraId="28DF8296" w14:textId="77777777" w:rsidR="00E87995" w:rsidRPr="00115026" w:rsidRDefault="00E87995" w:rsidP="00E87995"/>
    <w:p w14:paraId="3954675A" w14:textId="77777777" w:rsidR="008F7B87" w:rsidRDefault="008F7B87" w:rsidP="00FF01A9">
      <w:pPr>
        <w:pStyle w:val="NoSpacing"/>
      </w:pPr>
    </w:p>
    <w:p w14:paraId="178EF29C" w14:textId="77777777" w:rsidR="00E87995" w:rsidRPr="006A6680" w:rsidRDefault="008F7B87" w:rsidP="008F7B87">
      <w:pPr>
        <w:pStyle w:val="head2"/>
        <w:spacing w:line="240" w:lineRule="auto"/>
        <w:jc w:val="both"/>
        <w:rPr>
          <w:rFonts w:cs="Arial"/>
          <w:szCs w:val="18"/>
        </w:rPr>
      </w:pPr>
      <w:r w:rsidRPr="006A6680">
        <w:rPr>
          <w:rFonts w:cs="Arial"/>
          <w:szCs w:val="18"/>
        </w:rPr>
        <w:t>STEP 1 AND STEP 2: AIR only</w:t>
      </w:r>
    </w:p>
    <w:p w14:paraId="0AE445CA" w14:textId="6C3D44E8" w:rsidR="008F7B87" w:rsidRPr="00E87995" w:rsidRDefault="00E87995" w:rsidP="00E87995">
      <w:pPr>
        <w:pStyle w:val="Heading5"/>
        <w:spacing w:before="0"/>
        <w:rPr>
          <w:b w:val="0"/>
          <w:sz w:val="18"/>
          <w:u w:val="single"/>
        </w:rPr>
      </w:pPr>
      <w:r w:rsidRPr="00E87995">
        <w:rPr>
          <w:b w:val="0"/>
          <w:caps w:val="0"/>
          <w:sz w:val="18"/>
          <w:u w:val="single"/>
        </w:rPr>
        <w:t>Anti-inflammatory reliever/rescue therapy:</w:t>
      </w:r>
    </w:p>
    <w:p w14:paraId="72561818" w14:textId="77777777" w:rsidR="008F7B87" w:rsidRPr="006A6680" w:rsidRDefault="008F7B87" w:rsidP="008F7B87">
      <w:pPr>
        <w:pStyle w:val="BulletTherapeuticclass"/>
        <w:ind w:left="357" w:hanging="357"/>
      </w:pPr>
      <w:r w:rsidRPr="006A6680">
        <w:t>Low dose corticosteroid/</w:t>
      </w:r>
      <w:proofErr w:type="spellStart"/>
      <w:r w:rsidRPr="006A6680">
        <w:t>formoterol</w:t>
      </w:r>
      <w:proofErr w:type="spellEnd"/>
      <w:r w:rsidRPr="006A6680">
        <w:t xml:space="preserve"> inhaler, e.g.:</w:t>
      </w:r>
    </w:p>
    <w:p w14:paraId="6BE73605" w14:textId="77777777" w:rsidR="008F7B87" w:rsidRPr="006A6680" w:rsidRDefault="008F7B87" w:rsidP="008F7B87">
      <w:pPr>
        <w:pStyle w:val="BulletMedicine"/>
        <w:numPr>
          <w:ilvl w:val="0"/>
          <w:numId w:val="55"/>
        </w:numPr>
        <w:ind w:left="357" w:hanging="357"/>
      </w:pPr>
      <w:r w:rsidRPr="006A6680">
        <w:t>Budesonide/</w:t>
      </w:r>
      <w:proofErr w:type="spellStart"/>
      <w:r w:rsidRPr="006A6680">
        <w:t>formoterol</w:t>
      </w:r>
      <w:proofErr w:type="spellEnd"/>
      <w:r w:rsidRPr="006A6680">
        <w:t>, MDI</w:t>
      </w:r>
      <w:r w:rsidRPr="006A6680">
        <w:fldChar w:fldCharType="begin"/>
      </w:r>
      <w:r w:rsidRPr="006A6680">
        <w:instrText xml:space="preserve"> XE "Budesonide/formoterol, inhaler" \f "m" </w:instrText>
      </w:r>
      <w:r w:rsidRPr="006A6680">
        <w:fldChar w:fldCharType="end"/>
      </w:r>
      <w:r w:rsidRPr="006A6680">
        <w:t xml:space="preserve">, 80 mcg/4.5 mcg, one inhalation </w:t>
      </w:r>
      <w:r>
        <w:t xml:space="preserve">with a spacer device, </w:t>
      </w:r>
      <w:r w:rsidRPr="006A6680">
        <w:t>as needed.</w:t>
      </w:r>
    </w:p>
    <w:p w14:paraId="20104DD6" w14:textId="77777777" w:rsidR="008F7B87" w:rsidRPr="006A6680" w:rsidRDefault="008F7B87" w:rsidP="008F7B87">
      <w:pPr>
        <w:pStyle w:val="BulletDirectionsInstructions"/>
      </w:pPr>
      <w:r w:rsidRPr="006A6680">
        <w:t>Maximum daily dose: 640 mcg/36 mcg (8 inhalations) doses per day.</w:t>
      </w:r>
    </w:p>
    <w:p w14:paraId="2C86D380" w14:textId="77777777" w:rsidR="008F7B87" w:rsidRPr="006A6680" w:rsidRDefault="008F7B87" w:rsidP="008F7B87">
      <w:pPr>
        <w:pStyle w:val="BulletDirectionsInstructions"/>
      </w:pPr>
      <w:r w:rsidRPr="006A6680">
        <w:t>Patients/carers should be counselled to present to their healthcare facility for review if they require maximum doses of inhaler therapy for more than one week in a month.</w:t>
      </w:r>
    </w:p>
    <w:p w14:paraId="4B6C9749" w14:textId="3CD9A96C" w:rsidR="008F7B87" w:rsidRPr="006A6680" w:rsidRDefault="008F7B87" w:rsidP="008F7B87">
      <w:pPr>
        <w:pStyle w:val="BulletDirectionsInstructions"/>
        <w:numPr>
          <w:ilvl w:val="0"/>
          <w:numId w:val="0"/>
        </w:numPr>
      </w:pPr>
      <w:r w:rsidRPr="006A6680">
        <w:rPr>
          <w:b/>
          <w:bCs/>
        </w:rPr>
        <w:t>Note:</w:t>
      </w:r>
      <w:r w:rsidRPr="006A6680">
        <w:t xml:space="preserve"> Insufficient asthma control on </w:t>
      </w:r>
      <w:r w:rsidR="00203506">
        <w:t>maximum therapeutic doses</w:t>
      </w:r>
      <w:r w:rsidRPr="006A6680">
        <w:t xml:space="preserve"> should trigger a review to step up treatment.</w:t>
      </w:r>
    </w:p>
    <w:p w14:paraId="68F71E02" w14:textId="77777777" w:rsidR="00E87995" w:rsidRDefault="00E87995" w:rsidP="00E87995">
      <w:pPr>
        <w:pStyle w:val="Heading5"/>
        <w:spacing w:before="0"/>
        <w:rPr>
          <w:b w:val="0"/>
          <w:caps w:val="0"/>
          <w:sz w:val="18"/>
          <w:u w:val="single"/>
        </w:rPr>
      </w:pPr>
    </w:p>
    <w:p w14:paraId="0A3BAC48" w14:textId="77777777" w:rsidR="008F7B87" w:rsidRPr="00E87995" w:rsidRDefault="008F7B87" w:rsidP="00E87995">
      <w:pPr>
        <w:pStyle w:val="Heading5"/>
        <w:spacing w:before="0"/>
        <w:rPr>
          <w:b w:val="0"/>
          <w:caps w:val="0"/>
          <w:sz w:val="18"/>
          <w:u w:val="single"/>
        </w:rPr>
      </w:pPr>
      <w:r w:rsidRPr="00E87995">
        <w:rPr>
          <w:b w:val="0"/>
          <w:caps w:val="0"/>
          <w:sz w:val="18"/>
          <w:u w:val="single"/>
        </w:rPr>
        <w:t>Maintenance therapy:</w:t>
      </w:r>
    </w:p>
    <w:p w14:paraId="2E4D0F36" w14:textId="77777777" w:rsidR="008F7B87" w:rsidRPr="006A6680" w:rsidRDefault="008F7B87" w:rsidP="008F7B87">
      <w:pPr>
        <w:pStyle w:val="Paragraphtext"/>
        <w:rPr>
          <w:szCs w:val="18"/>
        </w:rPr>
      </w:pPr>
      <w:r w:rsidRPr="006A6680">
        <w:rPr>
          <w:szCs w:val="18"/>
        </w:rPr>
        <w:t>No maintenance therapy required. Continue with reliever/rescue therapy using ICS/</w:t>
      </w:r>
      <w:proofErr w:type="spellStart"/>
      <w:r w:rsidRPr="006A6680">
        <w:rPr>
          <w:szCs w:val="18"/>
        </w:rPr>
        <w:t>formoterol</w:t>
      </w:r>
      <w:proofErr w:type="spellEnd"/>
      <w:r w:rsidRPr="006A6680">
        <w:rPr>
          <w:szCs w:val="18"/>
        </w:rPr>
        <w:t xml:space="preserve"> combination inhaler and monitor asthma control.</w:t>
      </w:r>
    </w:p>
    <w:p w14:paraId="5D4D6847" w14:textId="77777777" w:rsidR="008F7B87" w:rsidRDefault="008F7B87" w:rsidP="008F7B87">
      <w:pPr>
        <w:pStyle w:val="head2"/>
        <w:spacing w:line="240" w:lineRule="auto"/>
        <w:jc w:val="both"/>
        <w:rPr>
          <w:rFonts w:cs="Arial"/>
          <w:sz w:val="20"/>
        </w:rPr>
      </w:pPr>
    </w:p>
    <w:p w14:paraId="7DA64794" w14:textId="77777777" w:rsidR="008F7B87" w:rsidRPr="00542A65" w:rsidRDefault="008F7B87" w:rsidP="008F7B87">
      <w:pPr>
        <w:pStyle w:val="Heading5"/>
        <w:rPr>
          <w:b w:val="0"/>
          <w:bCs w:val="0"/>
          <w:sz w:val="18"/>
        </w:rPr>
      </w:pPr>
      <w:r>
        <w:rPr>
          <w:bCs w:val="0"/>
          <w:sz w:val="18"/>
        </w:rPr>
        <w:t>STEP 3:</w:t>
      </w:r>
      <w:r w:rsidRPr="00542A65">
        <w:rPr>
          <w:bCs w:val="0"/>
          <w:sz w:val="18"/>
        </w:rPr>
        <w:t xml:space="preserve"> </w:t>
      </w:r>
      <w:r>
        <w:rPr>
          <w:bCs w:val="0"/>
          <w:sz w:val="18"/>
        </w:rPr>
        <w:t>MART</w:t>
      </w:r>
    </w:p>
    <w:p w14:paraId="6F14E629" w14:textId="77777777" w:rsidR="008F7B87" w:rsidRPr="00E87995" w:rsidRDefault="008F7B87" w:rsidP="00E87995">
      <w:pPr>
        <w:pStyle w:val="Heading5"/>
        <w:spacing w:before="0"/>
        <w:rPr>
          <w:b w:val="0"/>
          <w:caps w:val="0"/>
          <w:sz w:val="18"/>
          <w:u w:val="single"/>
        </w:rPr>
      </w:pPr>
      <w:r w:rsidRPr="00E87995">
        <w:rPr>
          <w:b w:val="0"/>
          <w:caps w:val="0"/>
          <w:sz w:val="18"/>
          <w:u w:val="single"/>
        </w:rPr>
        <w:t>Maintenance therapy:</w:t>
      </w:r>
    </w:p>
    <w:p w14:paraId="0FCE943B" w14:textId="495CE9FE" w:rsidR="008F7B87" w:rsidRPr="00542A65" w:rsidRDefault="008F7B87" w:rsidP="008F7B87">
      <w:pPr>
        <w:pStyle w:val="BulletTherapeuticclass"/>
        <w:tabs>
          <w:tab w:val="num" w:pos="360"/>
        </w:tabs>
        <w:ind w:left="357" w:hanging="357"/>
        <w:rPr>
          <w:rFonts w:cs="Arial"/>
        </w:rPr>
      </w:pPr>
      <w:r>
        <w:rPr>
          <w:rFonts w:cs="Arial"/>
        </w:rPr>
        <w:t>Low dose c</w:t>
      </w:r>
      <w:r w:rsidRPr="00542A65">
        <w:rPr>
          <w:rFonts w:cs="Arial"/>
        </w:rPr>
        <w:t>orticosteroid/</w:t>
      </w:r>
      <w:proofErr w:type="spellStart"/>
      <w:r w:rsidRPr="00542A65">
        <w:rPr>
          <w:rFonts w:cs="Arial"/>
        </w:rPr>
        <w:t>formoterol</w:t>
      </w:r>
      <w:proofErr w:type="spellEnd"/>
      <w:r w:rsidRPr="00542A65">
        <w:rPr>
          <w:rFonts w:cs="Arial"/>
        </w:rPr>
        <w:t xml:space="preserve"> inhaler, e.g.:</w:t>
      </w:r>
    </w:p>
    <w:p w14:paraId="03194D1D" w14:textId="77777777" w:rsidR="008F7B87" w:rsidRPr="00542A65" w:rsidRDefault="008F7B87" w:rsidP="008F7B87">
      <w:pPr>
        <w:pStyle w:val="BulletMedicine"/>
        <w:numPr>
          <w:ilvl w:val="0"/>
          <w:numId w:val="58"/>
        </w:numPr>
        <w:jc w:val="left"/>
        <w:rPr>
          <w:rFonts w:cs="Arial"/>
        </w:rPr>
      </w:pPr>
      <w:r w:rsidRPr="00542A65">
        <w:rPr>
          <w:rFonts w:cs="Arial"/>
        </w:rPr>
        <w:t>Budesonide/</w:t>
      </w:r>
      <w:proofErr w:type="spellStart"/>
      <w:r w:rsidRPr="00542A65">
        <w:rPr>
          <w:rFonts w:cs="Arial"/>
        </w:rPr>
        <w:t>formoterol</w:t>
      </w:r>
      <w:proofErr w:type="spellEnd"/>
      <w:r w:rsidRPr="00542A65">
        <w:rPr>
          <w:rFonts w:cs="Arial"/>
        </w:rPr>
        <w:t>, 80 mcg/4.5 mcg MDI</w:t>
      </w:r>
      <w:r w:rsidRPr="00542A65">
        <w:rPr>
          <w:rFonts w:cs="Arial"/>
        </w:rPr>
        <w:fldChar w:fldCharType="begin"/>
      </w:r>
      <w:r w:rsidRPr="00542A65">
        <w:rPr>
          <w:rFonts w:cs="Arial"/>
        </w:rPr>
        <w:instrText xml:space="preserve"> XE "Budesonide/formoterol, inhaler" \f "m" </w:instrText>
      </w:r>
      <w:r w:rsidRPr="00542A65">
        <w:rPr>
          <w:rFonts w:cs="Arial"/>
        </w:rPr>
        <w:fldChar w:fldCharType="end"/>
      </w:r>
      <w:r w:rsidRPr="00542A65">
        <w:rPr>
          <w:rFonts w:cs="Arial"/>
        </w:rPr>
        <w:t>, to take 80 mcg/4.5 mcg (one inhalation) with a spacer device, once daily.</w:t>
      </w:r>
    </w:p>
    <w:p w14:paraId="5ABB3E8F" w14:textId="77777777" w:rsidR="00E87995" w:rsidRDefault="00E87995" w:rsidP="00E87995">
      <w:pPr>
        <w:pStyle w:val="Heading5"/>
        <w:spacing w:before="0"/>
        <w:rPr>
          <w:b w:val="0"/>
          <w:caps w:val="0"/>
          <w:sz w:val="18"/>
          <w:u w:val="single"/>
        </w:rPr>
      </w:pPr>
    </w:p>
    <w:p w14:paraId="0A329972" w14:textId="77777777" w:rsidR="008F7B87" w:rsidRPr="00E87995" w:rsidRDefault="008F7B87" w:rsidP="00E87995">
      <w:pPr>
        <w:pStyle w:val="Heading5"/>
        <w:spacing w:before="0"/>
        <w:rPr>
          <w:b w:val="0"/>
          <w:caps w:val="0"/>
          <w:sz w:val="18"/>
          <w:u w:val="single"/>
        </w:rPr>
      </w:pPr>
      <w:r w:rsidRPr="00E87995">
        <w:rPr>
          <w:b w:val="0"/>
          <w:caps w:val="0"/>
          <w:sz w:val="18"/>
          <w:u w:val="single"/>
        </w:rPr>
        <w:t>Reliever/rescue therapy:</w:t>
      </w:r>
    </w:p>
    <w:p w14:paraId="52356049" w14:textId="77777777" w:rsidR="008F7B87" w:rsidRPr="00542A65" w:rsidRDefault="008F7B87" w:rsidP="008F7B87">
      <w:pPr>
        <w:pStyle w:val="BulletTherapeuticclass"/>
        <w:tabs>
          <w:tab w:val="num" w:pos="360"/>
        </w:tabs>
        <w:ind w:left="357" w:hanging="357"/>
      </w:pPr>
      <w:r>
        <w:t>Low dose c</w:t>
      </w:r>
      <w:r w:rsidRPr="00542A65">
        <w:t>orticosteroid/</w:t>
      </w:r>
      <w:proofErr w:type="spellStart"/>
      <w:r w:rsidRPr="00542A65">
        <w:t>formoterol</w:t>
      </w:r>
      <w:proofErr w:type="spellEnd"/>
      <w:r w:rsidRPr="00542A65">
        <w:t xml:space="preserve"> inhaler, e.g.:</w:t>
      </w:r>
    </w:p>
    <w:p w14:paraId="64BBC15C" w14:textId="77777777" w:rsidR="008F7B87" w:rsidRPr="0093567A" w:rsidRDefault="008F7B87" w:rsidP="008F7B87">
      <w:pPr>
        <w:pStyle w:val="BulletMedicine"/>
        <w:numPr>
          <w:ilvl w:val="0"/>
          <w:numId w:val="58"/>
        </w:numPr>
        <w:jc w:val="left"/>
        <w:rPr>
          <w:b/>
          <w:bCs/>
        </w:rPr>
      </w:pPr>
      <w:r w:rsidRPr="00542A65">
        <w:t>Budesonide/</w:t>
      </w:r>
      <w:proofErr w:type="spellStart"/>
      <w:r w:rsidRPr="00542A65">
        <w:t>formoterol</w:t>
      </w:r>
      <w:proofErr w:type="spellEnd"/>
      <w:r w:rsidRPr="00542A65">
        <w:t>, 80 mcg/4.5 mcg MDI</w:t>
      </w:r>
      <w:r w:rsidRPr="00542A65">
        <w:fldChar w:fldCharType="begin"/>
      </w:r>
      <w:r w:rsidRPr="00542A65">
        <w:instrText xml:space="preserve"> XE "Budesonide/formoterol, inhaler" \f "m" </w:instrText>
      </w:r>
      <w:r w:rsidRPr="00542A65">
        <w:fldChar w:fldCharType="end"/>
      </w:r>
      <w:r w:rsidRPr="00542A65">
        <w:t>, to take 80 mcg/4.5 mcg (one inhalation) with a spacer device, as needed for symptom relief.</w:t>
      </w:r>
    </w:p>
    <w:p w14:paraId="11F5D565" w14:textId="77777777" w:rsidR="008F7B87" w:rsidRDefault="008F7B87" w:rsidP="008F7B87">
      <w:pPr>
        <w:pStyle w:val="BulletDirectionsInstructions"/>
      </w:pPr>
      <w:r w:rsidRPr="0093567A">
        <w:t>Daily dose of budesonide/</w:t>
      </w:r>
      <w:proofErr w:type="spellStart"/>
      <w:r w:rsidRPr="0093567A">
        <w:t>formoterol</w:t>
      </w:r>
      <w:proofErr w:type="spellEnd"/>
      <w:r w:rsidRPr="0093567A">
        <w:t xml:space="preserve"> should not exceed 640 mcg/36 mcg (8 inhalations) considering maintenance and reliever doses per day. This equates to 7 additional reliever inhalations on top of 1 maintenance inhalation per day.</w:t>
      </w:r>
    </w:p>
    <w:p w14:paraId="1F08378B" w14:textId="51101DEE" w:rsidR="008F7B87" w:rsidRPr="0093567A" w:rsidRDefault="008F7B87" w:rsidP="008F7B87">
      <w:pPr>
        <w:pStyle w:val="BulletDirectionsInstructions"/>
        <w:numPr>
          <w:ilvl w:val="0"/>
          <w:numId w:val="0"/>
        </w:numPr>
        <w:ind w:left="357"/>
      </w:pPr>
      <w:r w:rsidRPr="0093567A">
        <w:rPr>
          <w:rFonts w:cs="Arial"/>
          <w:b/>
          <w:bCs/>
        </w:rPr>
        <w:t>Note:</w:t>
      </w:r>
      <w:r w:rsidRPr="0093567A">
        <w:rPr>
          <w:rFonts w:cs="Arial"/>
        </w:rPr>
        <w:t xml:space="preserve"> Insufficient asthma control on </w:t>
      </w:r>
      <w:r w:rsidR="00203506">
        <w:rPr>
          <w:rFonts w:cs="Arial"/>
        </w:rPr>
        <w:t>maximum therapeutic doses</w:t>
      </w:r>
      <w:r w:rsidRPr="0093567A">
        <w:rPr>
          <w:rFonts w:cs="Arial"/>
        </w:rPr>
        <w:t xml:space="preserve"> should trigger a review to step up treatment.</w:t>
      </w:r>
    </w:p>
    <w:p w14:paraId="19479DA6" w14:textId="77777777" w:rsidR="008F7B87" w:rsidRPr="00542A65" w:rsidRDefault="008F7B87" w:rsidP="008F7B87">
      <w:pPr>
        <w:pStyle w:val="BulletMedicine"/>
        <w:numPr>
          <w:ilvl w:val="0"/>
          <w:numId w:val="0"/>
        </w:numPr>
        <w:ind w:left="357"/>
        <w:rPr>
          <w:b/>
          <w:bCs/>
        </w:rPr>
      </w:pPr>
    </w:p>
    <w:p w14:paraId="6B77AE16" w14:textId="77777777" w:rsidR="008F7B87" w:rsidRPr="00542A65" w:rsidRDefault="008F7B87" w:rsidP="008F7B87">
      <w:pPr>
        <w:pStyle w:val="Heading5"/>
        <w:rPr>
          <w:b w:val="0"/>
          <w:bCs w:val="0"/>
          <w:sz w:val="18"/>
        </w:rPr>
      </w:pPr>
      <w:r>
        <w:rPr>
          <w:bCs w:val="0"/>
          <w:sz w:val="18"/>
        </w:rPr>
        <w:t>STEP 4:</w:t>
      </w:r>
      <w:r w:rsidRPr="00542A65">
        <w:rPr>
          <w:bCs w:val="0"/>
          <w:sz w:val="18"/>
        </w:rPr>
        <w:t xml:space="preserve"> </w:t>
      </w:r>
      <w:r>
        <w:rPr>
          <w:bCs w:val="0"/>
          <w:sz w:val="18"/>
        </w:rPr>
        <w:t>MART</w:t>
      </w:r>
    </w:p>
    <w:p w14:paraId="695E7874" w14:textId="77777777" w:rsidR="008F7B87" w:rsidRPr="00E87995" w:rsidRDefault="008F7B87" w:rsidP="00E87995">
      <w:pPr>
        <w:pStyle w:val="Heading5"/>
        <w:spacing w:before="0"/>
        <w:rPr>
          <w:b w:val="0"/>
          <w:caps w:val="0"/>
          <w:sz w:val="18"/>
          <w:u w:val="single"/>
        </w:rPr>
      </w:pPr>
      <w:r w:rsidRPr="00E87995">
        <w:rPr>
          <w:b w:val="0"/>
          <w:caps w:val="0"/>
          <w:sz w:val="18"/>
          <w:u w:val="single"/>
        </w:rPr>
        <w:t>Maintenance therapy:</w:t>
      </w:r>
    </w:p>
    <w:p w14:paraId="683FDAB9" w14:textId="0C89812E" w:rsidR="008F7B87" w:rsidRPr="00542A65" w:rsidRDefault="008F7B87" w:rsidP="008F7B87">
      <w:pPr>
        <w:pStyle w:val="BulletTherapeuticclass"/>
        <w:tabs>
          <w:tab w:val="num" w:pos="360"/>
        </w:tabs>
        <w:ind w:left="357" w:hanging="357"/>
        <w:rPr>
          <w:rFonts w:cs="Arial"/>
        </w:rPr>
      </w:pPr>
      <w:r>
        <w:rPr>
          <w:rFonts w:cs="Arial"/>
        </w:rPr>
        <w:t>Low dose c</w:t>
      </w:r>
      <w:r w:rsidRPr="00542A65">
        <w:rPr>
          <w:rFonts w:cs="Arial"/>
        </w:rPr>
        <w:t>orticosteroid/</w:t>
      </w:r>
      <w:proofErr w:type="spellStart"/>
      <w:r w:rsidRPr="00542A65">
        <w:rPr>
          <w:rFonts w:cs="Arial"/>
        </w:rPr>
        <w:t>formoterol</w:t>
      </w:r>
      <w:proofErr w:type="spellEnd"/>
      <w:r w:rsidRPr="00542A65">
        <w:rPr>
          <w:rFonts w:cs="Arial"/>
        </w:rPr>
        <w:t xml:space="preserve"> inhaler, e.g.:</w:t>
      </w:r>
    </w:p>
    <w:p w14:paraId="74B6CA37" w14:textId="3673D016" w:rsidR="008F7B87" w:rsidRPr="00542A65" w:rsidRDefault="008F7B87" w:rsidP="008F7B87">
      <w:pPr>
        <w:pStyle w:val="BulletMedicine"/>
        <w:numPr>
          <w:ilvl w:val="0"/>
          <w:numId w:val="58"/>
        </w:numPr>
        <w:jc w:val="left"/>
        <w:rPr>
          <w:rFonts w:cs="Arial"/>
        </w:rPr>
      </w:pPr>
      <w:r w:rsidRPr="00542A65">
        <w:rPr>
          <w:rFonts w:cs="Arial"/>
        </w:rPr>
        <w:t>Budesonide/</w:t>
      </w:r>
      <w:proofErr w:type="spellStart"/>
      <w:r w:rsidRPr="00542A65">
        <w:rPr>
          <w:rFonts w:cs="Arial"/>
        </w:rPr>
        <w:t>formoterol</w:t>
      </w:r>
      <w:proofErr w:type="spellEnd"/>
      <w:r w:rsidRPr="00542A65">
        <w:rPr>
          <w:rFonts w:cs="Arial"/>
        </w:rPr>
        <w:t>, 80 mcg/4.5 mcg MDI</w:t>
      </w:r>
      <w:r w:rsidRPr="00542A65">
        <w:rPr>
          <w:rFonts w:cs="Arial"/>
        </w:rPr>
        <w:fldChar w:fldCharType="begin"/>
      </w:r>
      <w:r w:rsidRPr="00542A65">
        <w:rPr>
          <w:rFonts w:cs="Arial"/>
        </w:rPr>
        <w:instrText xml:space="preserve"> XE "Budesonide/formoterol, inhaler" \f "m" </w:instrText>
      </w:r>
      <w:r w:rsidRPr="00542A65">
        <w:rPr>
          <w:rFonts w:cs="Arial"/>
        </w:rPr>
        <w:fldChar w:fldCharType="end"/>
      </w:r>
      <w:r w:rsidRPr="00542A65">
        <w:rPr>
          <w:rFonts w:cs="Arial"/>
        </w:rPr>
        <w:t xml:space="preserve">, to take 80 mcg/4.5 mcg (one inhalation) with a spacer device, </w:t>
      </w:r>
      <w:r>
        <w:rPr>
          <w:rFonts w:cs="Arial"/>
        </w:rPr>
        <w:t>twice</w:t>
      </w:r>
      <w:r w:rsidRPr="00542A65">
        <w:rPr>
          <w:rFonts w:cs="Arial"/>
        </w:rPr>
        <w:t xml:space="preserve"> daily.</w:t>
      </w:r>
    </w:p>
    <w:p w14:paraId="2DAD6340" w14:textId="77777777" w:rsidR="00E87995" w:rsidRDefault="00E87995" w:rsidP="00E87995">
      <w:pPr>
        <w:pStyle w:val="Heading5"/>
        <w:spacing w:before="0"/>
        <w:rPr>
          <w:b w:val="0"/>
          <w:caps w:val="0"/>
          <w:sz w:val="18"/>
          <w:u w:val="single"/>
        </w:rPr>
      </w:pPr>
    </w:p>
    <w:p w14:paraId="61BDA9D3" w14:textId="77777777" w:rsidR="008F7B87" w:rsidRPr="00E87995" w:rsidRDefault="008F7B87" w:rsidP="00E87995">
      <w:pPr>
        <w:pStyle w:val="Heading5"/>
        <w:spacing w:before="0"/>
        <w:rPr>
          <w:b w:val="0"/>
          <w:caps w:val="0"/>
          <w:sz w:val="18"/>
          <w:u w:val="single"/>
        </w:rPr>
      </w:pPr>
      <w:r w:rsidRPr="00E87995">
        <w:rPr>
          <w:b w:val="0"/>
          <w:caps w:val="0"/>
          <w:sz w:val="18"/>
          <w:u w:val="single"/>
        </w:rPr>
        <w:t>Reliever/rescue therapy:</w:t>
      </w:r>
    </w:p>
    <w:p w14:paraId="4428F2B2" w14:textId="74F863FA" w:rsidR="008F7B87" w:rsidRPr="00542A65" w:rsidRDefault="008F7B87" w:rsidP="008F7B87">
      <w:pPr>
        <w:pStyle w:val="BulletTherapeuticclass"/>
        <w:tabs>
          <w:tab w:val="num" w:pos="360"/>
        </w:tabs>
        <w:ind w:left="357" w:hanging="357"/>
      </w:pPr>
      <w:r>
        <w:t>Low dose c</w:t>
      </w:r>
      <w:r w:rsidRPr="00542A65">
        <w:t>orticosteroid/</w:t>
      </w:r>
      <w:proofErr w:type="spellStart"/>
      <w:r w:rsidRPr="00542A65">
        <w:t>formoterol</w:t>
      </w:r>
      <w:proofErr w:type="spellEnd"/>
      <w:r w:rsidRPr="00542A65">
        <w:t xml:space="preserve"> inhaler, e.g.:</w:t>
      </w:r>
    </w:p>
    <w:p w14:paraId="71F377D8" w14:textId="77777777" w:rsidR="008F7B87" w:rsidRPr="0093567A" w:rsidRDefault="008F7B87" w:rsidP="008F7B87">
      <w:pPr>
        <w:pStyle w:val="BulletMedicine"/>
        <w:numPr>
          <w:ilvl w:val="0"/>
          <w:numId w:val="58"/>
        </w:numPr>
        <w:jc w:val="left"/>
        <w:rPr>
          <w:b/>
          <w:bCs/>
        </w:rPr>
      </w:pPr>
      <w:r w:rsidRPr="00542A65">
        <w:t>Budesonide/</w:t>
      </w:r>
      <w:proofErr w:type="spellStart"/>
      <w:r w:rsidRPr="00542A65">
        <w:t>formoterol</w:t>
      </w:r>
      <w:proofErr w:type="spellEnd"/>
      <w:r w:rsidRPr="00542A65">
        <w:t>, 80 mcg/4.5 mcg MDI</w:t>
      </w:r>
      <w:r w:rsidRPr="00542A65">
        <w:fldChar w:fldCharType="begin"/>
      </w:r>
      <w:r w:rsidRPr="00542A65">
        <w:instrText xml:space="preserve"> XE "Budesonide/formoterol, inhaler" \f "m" </w:instrText>
      </w:r>
      <w:r w:rsidRPr="00542A65">
        <w:fldChar w:fldCharType="end"/>
      </w:r>
      <w:r w:rsidRPr="00542A65">
        <w:t>, to take 80 mcg/4.5 mcg (one inhalation) with a spacer device, as needed for symptom relief.</w:t>
      </w:r>
    </w:p>
    <w:p w14:paraId="08B138E8" w14:textId="6185FC8F" w:rsidR="009F3CFA" w:rsidRDefault="008F7B87" w:rsidP="00B62376">
      <w:pPr>
        <w:pStyle w:val="BulletMedicine"/>
        <w:numPr>
          <w:ilvl w:val="0"/>
          <w:numId w:val="59"/>
        </w:numPr>
        <w:jc w:val="left"/>
      </w:pPr>
      <w:r w:rsidRPr="00542A65">
        <w:t>Daily dose of budesonide/</w:t>
      </w:r>
      <w:proofErr w:type="spellStart"/>
      <w:r w:rsidRPr="00542A65">
        <w:t>formoterol</w:t>
      </w:r>
      <w:proofErr w:type="spellEnd"/>
      <w:r w:rsidRPr="00542A65">
        <w:t xml:space="preserve"> should not exceed 640 mcg/36 mcg (8 inhalations) considering maintenance and reliever doses per day. This equates to </w:t>
      </w:r>
      <w:r>
        <w:t>6</w:t>
      </w:r>
      <w:r w:rsidRPr="00542A65">
        <w:t xml:space="preserve"> additional reliever inhalations on top of </w:t>
      </w:r>
      <w:r>
        <w:t>2</w:t>
      </w:r>
      <w:r w:rsidRPr="00542A65">
        <w:t xml:space="preserve"> maintenance inhalation</w:t>
      </w:r>
      <w:r>
        <w:t>s</w:t>
      </w:r>
      <w:r w:rsidRPr="00542A65">
        <w:t xml:space="preserve"> per day.</w:t>
      </w:r>
    </w:p>
    <w:p w14:paraId="11E0C2F3" w14:textId="77777777" w:rsidR="009F3CFA" w:rsidRDefault="009F3CFA" w:rsidP="00FF01A9">
      <w:pPr>
        <w:pStyle w:val="NoSpacing"/>
      </w:pPr>
    </w:p>
    <w:tbl>
      <w:tblPr>
        <w:tblStyle w:val="TableGrid"/>
        <w:tblW w:w="0" w:type="auto"/>
        <w:tblLook w:val="04A0" w:firstRow="1" w:lastRow="0" w:firstColumn="1" w:lastColumn="0" w:noHBand="0" w:noVBand="1"/>
      </w:tblPr>
      <w:tblGrid>
        <w:gridCol w:w="6679"/>
      </w:tblGrid>
      <w:tr w:rsidR="009F3CFA" w14:paraId="16FD9A6B" w14:textId="77777777" w:rsidTr="009F3CFA">
        <w:tc>
          <w:tcPr>
            <w:tcW w:w="6679" w:type="dxa"/>
          </w:tcPr>
          <w:p w14:paraId="1A19CAD2" w14:textId="23DE4709" w:rsidR="009F3CFA" w:rsidRDefault="000B1B6F" w:rsidP="00AA19D1">
            <w:pPr>
              <w:pStyle w:val="NoSpacing"/>
              <w:jc w:val="center"/>
            </w:pPr>
            <w:r w:rsidRPr="000B1B6F">
              <w:rPr>
                <w:noProof/>
                <w:lang w:eastAsia="en-ZA"/>
              </w:rPr>
              <w:lastRenderedPageBreak/>
              <w:drawing>
                <wp:inline distT="0" distB="0" distL="0" distR="0" wp14:anchorId="51C22F40" wp14:editId="0BC79906">
                  <wp:extent cx="4037299" cy="5943600"/>
                  <wp:effectExtent l="0" t="0" r="190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039657" cy="5947072"/>
                          </a:xfrm>
                          <a:prstGeom prst="rect">
                            <a:avLst/>
                          </a:prstGeom>
                          <a:noFill/>
                          <a:ln>
                            <a:noFill/>
                          </a:ln>
                        </pic:spPr>
                      </pic:pic>
                    </a:graphicData>
                  </a:graphic>
                </wp:inline>
              </w:drawing>
            </w:r>
          </w:p>
          <w:p w14:paraId="6A86ACDC" w14:textId="77777777" w:rsidR="009F3CFA" w:rsidRDefault="009F3CFA" w:rsidP="00FF01A9">
            <w:pPr>
              <w:pStyle w:val="NoSpacing"/>
            </w:pPr>
          </w:p>
          <w:p w14:paraId="08F76C2C" w14:textId="3C3E659E" w:rsidR="009F3CFA" w:rsidRDefault="009F3CFA" w:rsidP="000A1ECD">
            <w:pPr>
              <w:pStyle w:val="NoSpacing"/>
            </w:pPr>
            <w:r w:rsidRPr="00BC30B9">
              <w:rPr>
                <w:b/>
                <w:sz w:val="16"/>
                <w:szCs w:val="16"/>
              </w:rPr>
              <w:t>Figure 17.</w:t>
            </w:r>
            <w:r w:rsidR="00BC30B9" w:rsidRPr="00BC30B9">
              <w:rPr>
                <w:b/>
                <w:sz w:val="16"/>
                <w:szCs w:val="16"/>
              </w:rPr>
              <w:t>4</w:t>
            </w:r>
            <w:r w:rsidR="00BC30B9">
              <w:rPr>
                <w:b/>
                <w:sz w:val="16"/>
                <w:szCs w:val="16"/>
              </w:rPr>
              <w:t>:</w:t>
            </w:r>
            <w:r w:rsidR="00BC30B9">
              <w:t xml:space="preserve"> </w:t>
            </w:r>
            <w:r w:rsidR="00BC30B9">
              <w:rPr>
                <w:sz w:val="16"/>
                <w:szCs w:val="16"/>
              </w:rPr>
              <w:t>Management of c</w:t>
            </w:r>
            <w:r w:rsidR="00BC30B9" w:rsidRPr="005064FC">
              <w:rPr>
                <w:sz w:val="16"/>
                <w:szCs w:val="16"/>
              </w:rPr>
              <w:t xml:space="preserve">hronic asthma treatment </w:t>
            </w:r>
            <w:r w:rsidR="00BC30B9">
              <w:rPr>
                <w:sz w:val="16"/>
                <w:szCs w:val="16"/>
              </w:rPr>
              <w:t>in children &lt; 1</w:t>
            </w:r>
            <w:r w:rsidR="000A1ECD">
              <w:rPr>
                <w:sz w:val="16"/>
                <w:szCs w:val="16"/>
              </w:rPr>
              <w:t>2</w:t>
            </w:r>
            <w:r w:rsidR="00BC30B9" w:rsidRPr="005064FC">
              <w:rPr>
                <w:sz w:val="16"/>
                <w:szCs w:val="16"/>
              </w:rPr>
              <w:t xml:space="preserve"> years</w:t>
            </w:r>
          </w:p>
        </w:tc>
      </w:tr>
    </w:tbl>
    <w:p w14:paraId="45A4548A" w14:textId="4B9711B4" w:rsidR="00FF01A9" w:rsidRPr="00C32328" w:rsidRDefault="005671A8" w:rsidP="006C5447">
      <w:pPr>
        <w:pStyle w:val="Heading3"/>
        <w:numPr>
          <w:ilvl w:val="0"/>
          <w:numId w:val="0"/>
        </w:numPr>
        <w:ind w:left="720" w:hanging="720"/>
      </w:pPr>
      <w:bookmarkStart w:id="22" w:name="_Toc57838376"/>
      <w:bookmarkStart w:id="23" w:name="_Toc57838472"/>
      <w:bookmarkStart w:id="24" w:name="_Toc57839889"/>
      <w:bookmarkStart w:id="25" w:name="_Toc57840026"/>
      <w:bookmarkStart w:id="26" w:name="_Toc235435510"/>
      <w:r>
        <w:lastRenderedPageBreak/>
        <w:t xml:space="preserve">17.1.4 </w:t>
      </w:r>
      <w:r w:rsidR="00247748" w:rsidRPr="00C32328">
        <w:t>Acute bronchiolitis in children</w:t>
      </w:r>
      <w:bookmarkEnd w:id="22"/>
      <w:bookmarkEnd w:id="23"/>
      <w:bookmarkEnd w:id="24"/>
      <w:bookmarkEnd w:id="25"/>
      <w:bookmarkEnd w:id="26"/>
      <w:r w:rsidR="001132AD">
        <w:fldChar w:fldCharType="begin"/>
      </w:r>
      <w:r w:rsidR="001132AD">
        <w:instrText xml:space="preserve"> XE "</w:instrText>
      </w:r>
      <w:r w:rsidR="001132AD" w:rsidRPr="004A0AEB">
        <w:instrText>Acute bronchiolitis in children</w:instrText>
      </w:r>
      <w:r w:rsidR="001132AD">
        <w:instrText xml:space="preserve">" </w:instrText>
      </w:r>
      <w:r w:rsidR="001132AD" w:rsidRPr="001132AD">
        <w:instrText xml:space="preserve">\f “c” </w:instrText>
      </w:r>
      <w:r w:rsidR="001132AD">
        <w:fldChar w:fldCharType="end"/>
      </w:r>
      <w:r w:rsidR="00247748" w:rsidRPr="00C32328">
        <w:t xml:space="preserve"> </w:t>
      </w:r>
    </w:p>
    <w:p w14:paraId="4C4C182F" w14:textId="76D64A1F" w:rsidR="00FF01A9" w:rsidRPr="001F4BAA" w:rsidRDefault="005D1BA8" w:rsidP="002344FD">
      <w:pPr>
        <w:pStyle w:val="ICD10"/>
        <w:shd w:val="clear" w:color="auto" w:fill="F2F2F2" w:themeFill="background1" w:themeFillShade="F2"/>
        <w:tabs>
          <w:tab w:val="left" w:pos="2753"/>
        </w:tabs>
      </w:pPr>
      <w:r>
        <w:t>J20.0-9/</w:t>
      </w:r>
      <w:r w:rsidR="00FF01A9" w:rsidRPr="001F4BAA">
        <w:t>J21.0-1/J21.8-9</w:t>
      </w:r>
    </w:p>
    <w:p w14:paraId="64FD348E" w14:textId="77777777" w:rsidR="00FF01A9" w:rsidRPr="001F4BAA" w:rsidRDefault="00FF01A9" w:rsidP="00C32328">
      <w:pPr>
        <w:pStyle w:val="Heading5"/>
      </w:pPr>
      <w:r w:rsidRPr="001F4BAA">
        <w:t>DESCRIPTION</w:t>
      </w:r>
    </w:p>
    <w:p w14:paraId="60D61083" w14:textId="77777777" w:rsidR="00FF01A9" w:rsidRPr="001F4BAA" w:rsidRDefault="00FF01A9" w:rsidP="00FF01A9">
      <w:pPr>
        <w:pStyle w:val="NoSpacing"/>
      </w:pPr>
      <w:r w:rsidRPr="001F4BAA">
        <w:t xml:space="preserve">Acute bronchiolitis is a common cause of wheezing and cough in the first two years of life. </w:t>
      </w:r>
    </w:p>
    <w:p w14:paraId="0F446522" w14:textId="16A64F9D" w:rsidR="00FF01A9" w:rsidRPr="001F4BAA" w:rsidRDefault="00FF01A9" w:rsidP="00FF01A9">
      <w:pPr>
        <w:pStyle w:val="NoSpacing"/>
      </w:pPr>
      <w:r w:rsidRPr="001F4BAA">
        <w:t xml:space="preserve">It is caused by viral infections and presents with lower airway obstruction due to inflammation and plugging of the small airways. Recurrent episodes can occur, usually during winter. </w:t>
      </w:r>
    </w:p>
    <w:p w14:paraId="4DE88046" w14:textId="0BC9E55C" w:rsidR="00FF01A9" w:rsidRPr="001F4BAA" w:rsidRDefault="00FF01A9" w:rsidP="00FF01A9">
      <w:pPr>
        <w:pStyle w:val="NoSpacing"/>
      </w:pPr>
      <w:r w:rsidRPr="001F4BAA">
        <w:t>It can be difficult to distinguish between bronchiolitis and asthma. Bronchiolitis does not respond to salbutamol. If there is a good response to a single dose of salbutamol, asthma is the likely diagnosis. See Section 17.1.</w:t>
      </w:r>
      <w:r w:rsidR="00E868E3">
        <w:t>2</w:t>
      </w:r>
      <w:r w:rsidRPr="001F4BAA">
        <w:t xml:space="preserve">: </w:t>
      </w:r>
      <w:r w:rsidR="00296C13" w:rsidRPr="00296C13">
        <w:t>Acute asthma, children</w:t>
      </w:r>
      <w:r w:rsidR="00296C13">
        <w:t>.</w:t>
      </w:r>
    </w:p>
    <w:p w14:paraId="6B8DDCBC" w14:textId="5D737AC3" w:rsidR="00FF01A9" w:rsidRPr="001F4BAA" w:rsidRDefault="00FF01A9" w:rsidP="00FF01A9">
      <w:pPr>
        <w:pStyle w:val="NoSpacing"/>
      </w:pPr>
      <w:r w:rsidRPr="001F4BAA">
        <w:t xml:space="preserve">Bronchiolitis is extremely rare in children </w:t>
      </w:r>
      <w:r w:rsidR="007277E7">
        <w:t>&gt;</w:t>
      </w:r>
      <w:r w:rsidRPr="001F4BAA">
        <w:t xml:space="preserve">2 years of age. Consider other causes of wheeze in children </w:t>
      </w:r>
      <w:r w:rsidR="007277E7">
        <w:t>&gt;</w:t>
      </w:r>
      <w:r w:rsidRPr="001F4BAA">
        <w:t>2 years of age. See Section 17.1.</w:t>
      </w:r>
      <w:r w:rsidR="00573BB3">
        <w:t>2</w:t>
      </w:r>
      <w:r w:rsidRPr="001F4BAA">
        <w:t xml:space="preserve">: </w:t>
      </w:r>
      <w:r w:rsidR="00573BB3" w:rsidRPr="00573BB3">
        <w:t>Acute asthma, children</w:t>
      </w:r>
      <w:proofErr w:type="gramStart"/>
      <w:r w:rsidR="00DE608B">
        <w:t>;</w:t>
      </w:r>
      <w:r w:rsidR="00EF5299">
        <w:t xml:space="preserve"> </w:t>
      </w:r>
      <w:r w:rsidRPr="001F4BAA">
        <w:t xml:space="preserve"> and</w:t>
      </w:r>
      <w:proofErr w:type="gramEnd"/>
      <w:r w:rsidRPr="001F4BAA">
        <w:t xml:space="preserve"> Section 17.3.4.1: Pneumonia in children.</w:t>
      </w:r>
    </w:p>
    <w:p w14:paraId="67AFB524" w14:textId="77777777" w:rsidR="00FF01A9" w:rsidRPr="001F4BAA" w:rsidRDefault="00FF01A9" w:rsidP="00AC1853">
      <w:pPr>
        <w:pStyle w:val="Heading6"/>
      </w:pPr>
      <w:r w:rsidRPr="001F4BAA">
        <w:t>Child presents with:</w:t>
      </w:r>
    </w:p>
    <w:tbl>
      <w:tblPr>
        <w:tblW w:w="5000" w:type="pct"/>
        <w:tblInd w:w="-113"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3333"/>
        <w:gridCol w:w="3346"/>
      </w:tblGrid>
      <w:tr w:rsidR="00FF01A9" w:rsidRPr="001F4BAA" w14:paraId="181E5042" w14:textId="77777777" w:rsidTr="00AC1853">
        <w:tc>
          <w:tcPr>
            <w:tcW w:w="2495" w:type="pct"/>
          </w:tcPr>
          <w:p w14:paraId="5AC5169E" w14:textId="77777777" w:rsidR="00FF01A9" w:rsidRPr="001F4BAA" w:rsidRDefault="00FF01A9" w:rsidP="00AC1853">
            <w:pPr>
              <w:pStyle w:val="ListParagraph"/>
            </w:pPr>
            <w:r w:rsidRPr="001F4BAA">
              <w:t>rapid breathing</w:t>
            </w:r>
          </w:p>
        </w:tc>
        <w:tc>
          <w:tcPr>
            <w:tcW w:w="2505" w:type="pct"/>
          </w:tcPr>
          <w:p w14:paraId="5601A4DB" w14:textId="77777777" w:rsidR="00FF01A9" w:rsidRPr="001F4BAA" w:rsidRDefault="00FF01A9" w:rsidP="00AC1853">
            <w:pPr>
              <w:pStyle w:val="ListParagraph"/>
            </w:pPr>
            <w:r w:rsidRPr="001F4BAA">
              <w:t>decreased breath sounds</w:t>
            </w:r>
          </w:p>
        </w:tc>
      </w:tr>
      <w:tr w:rsidR="00FF01A9" w:rsidRPr="001F4BAA" w14:paraId="5F70A637" w14:textId="77777777" w:rsidTr="00AC1853">
        <w:tc>
          <w:tcPr>
            <w:tcW w:w="2495" w:type="pct"/>
          </w:tcPr>
          <w:p w14:paraId="5DF9C0A0" w14:textId="77777777" w:rsidR="00FF01A9" w:rsidRPr="001F4BAA" w:rsidRDefault="00FF01A9" w:rsidP="00AC1853">
            <w:pPr>
              <w:pStyle w:val="ListParagraph"/>
            </w:pPr>
            <w:r w:rsidRPr="001F4BAA">
              <w:t xml:space="preserve">chest </w:t>
            </w:r>
            <w:proofErr w:type="spellStart"/>
            <w:r w:rsidRPr="001F4BAA">
              <w:t>indrawing</w:t>
            </w:r>
            <w:proofErr w:type="spellEnd"/>
          </w:p>
        </w:tc>
        <w:tc>
          <w:tcPr>
            <w:tcW w:w="2505" w:type="pct"/>
          </w:tcPr>
          <w:p w14:paraId="515FB35C" w14:textId="3A5B4700" w:rsidR="00FF01A9" w:rsidRPr="001F4BAA" w:rsidRDefault="00FF01A9" w:rsidP="00AC1853">
            <w:pPr>
              <w:pStyle w:val="ListParagraph"/>
            </w:pPr>
            <w:r w:rsidRPr="001F4BAA">
              <w:t>an audible wheeze</w:t>
            </w:r>
            <w:r w:rsidR="00600C0B">
              <w:t xml:space="preserve"> or crackles</w:t>
            </w:r>
          </w:p>
        </w:tc>
      </w:tr>
    </w:tbl>
    <w:p w14:paraId="07205C63" w14:textId="77777777" w:rsidR="00FF01A9" w:rsidRPr="001F4BAA" w:rsidRDefault="00FF01A9" w:rsidP="00AC1853">
      <w:pPr>
        <w:pStyle w:val="Heading6"/>
      </w:pPr>
      <w:r w:rsidRPr="001F4BAA">
        <w:t>Risk factors for severe bronchiolitis:</w:t>
      </w:r>
    </w:p>
    <w:tbl>
      <w:tblPr>
        <w:tblW w:w="5000" w:type="pct"/>
        <w:tblInd w:w="-113" w:type="dxa"/>
        <w:tblLook w:val="04A0" w:firstRow="1" w:lastRow="0" w:firstColumn="1" w:lastColumn="0" w:noHBand="0" w:noVBand="1"/>
      </w:tblPr>
      <w:tblGrid>
        <w:gridCol w:w="3339"/>
        <w:gridCol w:w="3350"/>
      </w:tblGrid>
      <w:tr w:rsidR="00FF01A9" w:rsidRPr="001F4BAA" w14:paraId="5AF11620" w14:textId="77777777" w:rsidTr="00AC1853">
        <w:tc>
          <w:tcPr>
            <w:tcW w:w="2496" w:type="pct"/>
          </w:tcPr>
          <w:p w14:paraId="7F84FC08" w14:textId="77D765B0" w:rsidR="00FF01A9" w:rsidRPr="001F4BAA" w:rsidRDefault="00FF01A9" w:rsidP="00AC1853">
            <w:pPr>
              <w:pStyle w:val="ListParagraph"/>
            </w:pPr>
            <w:r w:rsidRPr="001F4BAA">
              <w:t xml:space="preserve">Infants </w:t>
            </w:r>
            <w:r w:rsidR="007277E7">
              <w:t>&lt;</w:t>
            </w:r>
            <w:r w:rsidRPr="001F4BAA">
              <w:t>3 months of age</w:t>
            </w:r>
          </w:p>
        </w:tc>
        <w:tc>
          <w:tcPr>
            <w:tcW w:w="2504" w:type="pct"/>
          </w:tcPr>
          <w:p w14:paraId="2BC5B658" w14:textId="4D4C2C0A" w:rsidR="00FF01A9" w:rsidRPr="001F4BAA" w:rsidRDefault="00FF01A9" w:rsidP="00AC1853">
            <w:pPr>
              <w:pStyle w:val="ListParagraph"/>
            </w:pPr>
            <w:r w:rsidRPr="001F4BAA">
              <w:t>Ex-premature babies</w:t>
            </w:r>
          </w:p>
        </w:tc>
      </w:tr>
      <w:tr w:rsidR="00FF01A9" w:rsidRPr="001F4BAA" w14:paraId="7D3FCADD" w14:textId="77777777" w:rsidTr="00AC1853">
        <w:tc>
          <w:tcPr>
            <w:tcW w:w="2496" w:type="pct"/>
          </w:tcPr>
          <w:p w14:paraId="6DEAA064" w14:textId="7E42613B" w:rsidR="00FF01A9" w:rsidRPr="001F4BAA" w:rsidRDefault="00FF01A9" w:rsidP="00AC1853">
            <w:pPr>
              <w:pStyle w:val="ListParagraph"/>
            </w:pPr>
            <w:r w:rsidRPr="001F4BAA">
              <w:t>Chronic lung disease</w:t>
            </w:r>
          </w:p>
        </w:tc>
        <w:tc>
          <w:tcPr>
            <w:tcW w:w="2504" w:type="pct"/>
          </w:tcPr>
          <w:p w14:paraId="5D180334" w14:textId="53992053" w:rsidR="00FF01A9" w:rsidRPr="001F4BAA" w:rsidRDefault="00FF01A9" w:rsidP="00AC1853">
            <w:pPr>
              <w:pStyle w:val="ListParagraph"/>
            </w:pPr>
            <w:r w:rsidRPr="001F4BAA">
              <w:t>Congenital heart disease</w:t>
            </w:r>
          </w:p>
        </w:tc>
      </w:tr>
    </w:tbl>
    <w:p w14:paraId="758C8F9C" w14:textId="77777777" w:rsidR="00FF01A9" w:rsidRPr="001F4BAA" w:rsidRDefault="00FF01A9" w:rsidP="00AC1853">
      <w:pPr>
        <w:pStyle w:val="Heading6"/>
      </w:pPr>
      <w:r w:rsidRPr="001F4BAA">
        <w:t>Signs of severe disease:</w:t>
      </w:r>
    </w:p>
    <w:p w14:paraId="2C6E4736" w14:textId="77777777" w:rsidR="00FF01A9" w:rsidRPr="001F4BAA" w:rsidRDefault="00FF01A9" w:rsidP="00AC1853">
      <w:pPr>
        <w:pStyle w:val="ListParagraph"/>
      </w:pPr>
      <w:r w:rsidRPr="001F4BAA">
        <w:t xml:space="preserve">Increased respiratory effort: </w:t>
      </w:r>
      <w:proofErr w:type="spellStart"/>
      <w:r w:rsidRPr="001F4BAA">
        <w:t>tachypnoea</w:t>
      </w:r>
      <w:proofErr w:type="spellEnd"/>
      <w:r w:rsidRPr="001F4BAA">
        <w:t xml:space="preserve">, nasal flaring, severe lower chest wall </w:t>
      </w:r>
      <w:proofErr w:type="spellStart"/>
      <w:r w:rsidRPr="001F4BAA">
        <w:t>indrawing</w:t>
      </w:r>
      <w:proofErr w:type="spellEnd"/>
      <w:r w:rsidRPr="001F4BAA">
        <w:t>, accessory muscle use, grunting.</w:t>
      </w:r>
    </w:p>
    <w:p w14:paraId="1DAEC00E" w14:textId="1D6508C0" w:rsidR="00FF01A9" w:rsidRPr="001F4BAA" w:rsidRDefault="00FF01A9" w:rsidP="00AC1853">
      <w:pPr>
        <w:pStyle w:val="ListParagraph"/>
      </w:pPr>
      <w:r w:rsidRPr="001F4BAA">
        <w:t xml:space="preserve">Central cyanosis or hypoxia (oxygen saturation </w:t>
      </w:r>
      <w:r w:rsidR="007277E7">
        <w:t>&lt;</w:t>
      </w:r>
      <w:r w:rsidRPr="001F4BAA">
        <w:t>90% in room air)</w:t>
      </w:r>
      <w:r w:rsidR="00313872">
        <w:t>.</w:t>
      </w:r>
    </w:p>
    <w:p w14:paraId="540A9FF8" w14:textId="77777777" w:rsidR="00FF01A9" w:rsidRPr="001F4BAA" w:rsidRDefault="00FF01A9" w:rsidP="00AC1853">
      <w:pPr>
        <w:pStyle w:val="ListParagraph"/>
      </w:pPr>
      <w:r w:rsidRPr="001F4BAA">
        <w:t>Apnoea.</w:t>
      </w:r>
    </w:p>
    <w:p w14:paraId="36A7C07D" w14:textId="77777777" w:rsidR="00FF01A9" w:rsidRPr="001F4BAA" w:rsidRDefault="00FF01A9" w:rsidP="00AC1853">
      <w:pPr>
        <w:pStyle w:val="ListParagraph"/>
      </w:pPr>
      <w:r w:rsidRPr="001F4BAA">
        <w:t>Inability to feed.</w:t>
      </w:r>
    </w:p>
    <w:p w14:paraId="5C905B9E" w14:textId="77777777" w:rsidR="00FF01A9" w:rsidRPr="001F4BAA" w:rsidRDefault="00FF01A9" w:rsidP="009B227B">
      <w:pPr>
        <w:pStyle w:val="ListParagraph"/>
        <w:spacing w:after="120"/>
        <w:ind w:left="288" w:hanging="288"/>
      </w:pPr>
      <w:r w:rsidRPr="001F4BAA">
        <w:t>Lethargy or decreased level of consciousness.</w:t>
      </w:r>
    </w:p>
    <w:p w14:paraId="29179EEE" w14:textId="77777777" w:rsidR="00FF01A9" w:rsidRPr="001F4BAA" w:rsidRDefault="00FF01A9" w:rsidP="00C32328">
      <w:pPr>
        <w:pStyle w:val="Heading5"/>
      </w:pPr>
      <w:r w:rsidRPr="001F4BAA">
        <w:t>DIAGNOSTIC CRITERIA</w:t>
      </w:r>
    </w:p>
    <w:p w14:paraId="0A38E4D5" w14:textId="77777777" w:rsidR="00FF01A9" w:rsidRPr="001F4BAA" w:rsidRDefault="00FF01A9" w:rsidP="00F27919">
      <w:pPr>
        <w:pStyle w:val="ListParagraph"/>
      </w:pPr>
      <w:proofErr w:type="spellStart"/>
      <w:r w:rsidRPr="001F4BAA">
        <w:t>Prodrome</w:t>
      </w:r>
      <w:proofErr w:type="spellEnd"/>
      <w:r w:rsidRPr="001F4BAA">
        <w:t xml:space="preserve"> of viral infection: irritability and rhinorrhoea.</w:t>
      </w:r>
    </w:p>
    <w:p w14:paraId="43AF8716" w14:textId="77777777" w:rsidR="00FF01A9" w:rsidRPr="001F4BAA" w:rsidRDefault="00FF01A9" w:rsidP="00F27919">
      <w:pPr>
        <w:pStyle w:val="ListParagraph"/>
      </w:pPr>
      <w:r w:rsidRPr="001F4BAA">
        <w:t>A wheeze that is slowly responsive or non-responsive to bronchodilators.</w:t>
      </w:r>
    </w:p>
    <w:p w14:paraId="3FDE2A50" w14:textId="77777777" w:rsidR="00FF01A9" w:rsidRPr="001F4BAA" w:rsidRDefault="00FF01A9" w:rsidP="00F27919">
      <w:pPr>
        <w:pStyle w:val="ListParagraph"/>
      </w:pPr>
      <w:proofErr w:type="spellStart"/>
      <w:r w:rsidRPr="001F4BAA">
        <w:t>Tachypnoea</w:t>
      </w:r>
      <w:proofErr w:type="spellEnd"/>
      <w:r w:rsidRPr="001F4BAA">
        <w:t xml:space="preserve">: age dependent: </w:t>
      </w:r>
    </w:p>
    <w:tbl>
      <w:tblPr>
        <w:tblStyle w:val="SamplePHCTable"/>
        <w:tblW w:w="5000" w:type="pct"/>
        <w:tblLook w:val="0020" w:firstRow="1" w:lastRow="0" w:firstColumn="0" w:lastColumn="0" w:noHBand="0" w:noVBand="0"/>
      </w:tblPr>
      <w:tblGrid>
        <w:gridCol w:w="3339"/>
        <w:gridCol w:w="3340"/>
      </w:tblGrid>
      <w:tr w:rsidR="00FF01A9" w:rsidRPr="001F4BAA" w14:paraId="484A561F" w14:textId="77777777" w:rsidTr="00F27919">
        <w:trPr>
          <w:cnfStyle w:val="100000000000" w:firstRow="1" w:lastRow="0" w:firstColumn="0" w:lastColumn="0" w:oddVBand="0" w:evenVBand="0" w:oddHBand="0" w:evenHBand="0" w:firstRowFirstColumn="0" w:firstRowLastColumn="0" w:lastRowFirstColumn="0" w:lastRowLastColumn="0"/>
        </w:trPr>
        <w:tc>
          <w:tcPr>
            <w:tcW w:w="2500" w:type="pct"/>
          </w:tcPr>
          <w:p w14:paraId="490A184D" w14:textId="77777777" w:rsidR="00FF01A9" w:rsidRPr="001F4BAA" w:rsidRDefault="00FF01A9" w:rsidP="004A7096">
            <w:pPr>
              <w:pStyle w:val="NoSpacing"/>
            </w:pPr>
            <w:r w:rsidRPr="001F4BAA">
              <w:t>Age</w:t>
            </w:r>
          </w:p>
        </w:tc>
        <w:tc>
          <w:tcPr>
            <w:tcW w:w="2500" w:type="pct"/>
          </w:tcPr>
          <w:p w14:paraId="235328A0" w14:textId="77777777" w:rsidR="00FF01A9" w:rsidRPr="001F4BAA" w:rsidRDefault="00FF01A9" w:rsidP="004A7096">
            <w:pPr>
              <w:pStyle w:val="NoSpacing"/>
            </w:pPr>
            <w:r w:rsidRPr="001F4BAA">
              <w:t>Respiratory rate</w:t>
            </w:r>
          </w:p>
        </w:tc>
      </w:tr>
      <w:tr w:rsidR="00FF01A9" w:rsidRPr="001F4BAA" w14:paraId="36CE8F9C" w14:textId="77777777" w:rsidTr="00F27919">
        <w:tc>
          <w:tcPr>
            <w:tcW w:w="2500" w:type="pct"/>
          </w:tcPr>
          <w:p w14:paraId="66D6AE7D" w14:textId="480D724F" w:rsidR="00FF01A9" w:rsidRPr="001F4BAA" w:rsidRDefault="00FF01A9" w:rsidP="004A7096">
            <w:pPr>
              <w:pStyle w:val="NoSpacing"/>
            </w:pPr>
            <w:r w:rsidRPr="001F4BAA">
              <w:t xml:space="preserve">Birth </w:t>
            </w:r>
            <w:r w:rsidR="00801F2D">
              <w:t>to</w:t>
            </w:r>
            <w:r w:rsidRPr="001F4BAA">
              <w:t xml:space="preserve"> 2 months</w:t>
            </w:r>
          </w:p>
        </w:tc>
        <w:tc>
          <w:tcPr>
            <w:tcW w:w="2500" w:type="pct"/>
          </w:tcPr>
          <w:p w14:paraId="54F0D956" w14:textId="46E72241" w:rsidR="00FF01A9" w:rsidRPr="001F4BAA" w:rsidRDefault="00FF01A9" w:rsidP="004A7096">
            <w:pPr>
              <w:pStyle w:val="NoSpacing"/>
            </w:pPr>
            <w:r w:rsidRPr="001F4BAA">
              <w:t>≥60 breaths/minute</w:t>
            </w:r>
          </w:p>
        </w:tc>
      </w:tr>
      <w:tr w:rsidR="00FF01A9" w:rsidRPr="001F4BAA" w14:paraId="40CF2752" w14:textId="77777777" w:rsidTr="00F27919">
        <w:tc>
          <w:tcPr>
            <w:tcW w:w="2500" w:type="pct"/>
          </w:tcPr>
          <w:p w14:paraId="2D682592" w14:textId="2C1A047C" w:rsidR="00FF01A9" w:rsidRPr="001F4BAA" w:rsidRDefault="00FF01A9" w:rsidP="004A7096">
            <w:pPr>
              <w:pStyle w:val="NoSpacing"/>
            </w:pPr>
            <w:r w:rsidRPr="001F4BAA">
              <w:t>2</w:t>
            </w:r>
            <w:r w:rsidR="00801F2D">
              <w:t xml:space="preserve">o to </w:t>
            </w:r>
            <w:r w:rsidRPr="001F4BAA">
              <w:t xml:space="preserve">12 months </w:t>
            </w:r>
          </w:p>
        </w:tc>
        <w:tc>
          <w:tcPr>
            <w:tcW w:w="2500" w:type="pct"/>
          </w:tcPr>
          <w:p w14:paraId="0F7619F9" w14:textId="7D2ADFF6" w:rsidR="00FF01A9" w:rsidRPr="001F4BAA" w:rsidRDefault="00FF01A9" w:rsidP="004A7096">
            <w:pPr>
              <w:pStyle w:val="NoSpacing"/>
            </w:pPr>
            <w:r w:rsidRPr="001F4BAA">
              <w:t>≥50 breaths/minute</w:t>
            </w:r>
          </w:p>
        </w:tc>
      </w:tr>
      <w:tr w:rsidR="00FF01A9" w:rsidRPr="001F4BAA" w14:paraId="1FEC9734" w14:textId="77777777" w:rsidTr="00F27919">
        <w:tc>
          <w:tcPr>
            <w:tcW w:w="2500" w:type="pct"/>
          </w:tcPr>
          <w:p w14:paraId="662441AA" w14:textId="70DED52E" w:rsidR="00FF01A9" w:rsidRPr="001F4BAA" w:rsidRDefault="00FF01A9" w:rsidP="004A7096">
            <w:pPr>
              <w:pStyle w:val="NoSpacing"/>
            </w:pPr>
            <w:r w:rsidRPr="001F4BAA">
              <w:t>1</w:t>
            </w:r>
            <w:r w:rsidR="00801F2D">
              <w:t xml:space="preserve"> to </w:t>
            </w:r>
            <w:r w:rsidRPr="001F4BAA">
              <w:t>5 years</w:t>
            </w:r>
          </w:p>
        </w:tc>
        <w:tc>
          <w:tcPr>
            <w:tcW w:w="2500" w:type="pct"/>
          </w:tcPr>
          <w:p w14:paraId="17F7FE89" w14:textId="2FA52672" w:rsidR="00FF01A9" w:rsidRPr="001F4BAA" w:rsidRDefault="00FF01A9" w:rsidP="004A7096">
            <w:pPr>
              <w:pStyle w:val="NoSpacing"/>
            </w:pPr>
            <w:r w:rsidRPr="001F4BAA">
              <w:t>≥40 breaths/minute</w:t>
            </w:r>
          </w:p>
        </w:tc>
      </w:tr>
    </w:tbl>
    <w:p w14:paraId="527159AA" w14:textId="77777777" w:rsidR="00FF01A9" w:rsidRPr="001F4BAA" w:rsidRDefault="00FF01A9" w:rsidP="00C32328">
      <w:pPr>
        <w:pStyle w:val="Heading5"/>
      </w:pPr>
      <w:r w:rsidRPr="001F4BAA">
        <w:t>GENERAL MEASURES</w:t>
      </w:r>
    </w:p>
    <w:p w14:paraId="6189BC4D" w14:textId="77777777" w:rsidR="00FF01A9" w:rsidRPr="001F4BAA" w:rsidRDefault="00FF01A9" w:rsidP="00F27919">
      <w:pPr>
        <w:pStyle w:val="ListParagraph"/>
      </w:pPr>
      <w:r w:rsidRPr="001F4BAA">
        <w:t>Minimise contact with other children.</w:t>
      </w:r>
    </w:p>
    <w:p w14:paraId="7C09C53D" w14:textId="77777777" w:rsidR="00FF01A9" w:rsidRPr="001F4BAA" w:rsidRDefault="00FF01A9" w:rsidP="00F27919">
      <w:pPr>
        <w:pStyle w:val="ListParagraph"/>
      </w:pPr>
      <w:r w:rsidRPr="001F4BAA">
        <w:t>Avoid routine use of antibiotics and corticosteroids.</w:t>
      </w:r>
    </w:p>
    <w:p w14:paraId="1DE0AB40" w14:textId="77777777" w:rsidR="00FF01A9" w:rsidRPr="001F4BAA" w:rsidRDefault="00FF01A9" w:rsidP="00F27919">
      <w:pPr>
        <w:pStyle w:val="ListParagraph"/>
      </w:pPr>
      <w:r w:rsidRPr="001F4BAA">
        <w:t>Do not sedate child.</w:t>
      </w:r>
    </w:p>
    <w:p w14:paraId="2B69C4A8" w14:textId="77777777" w:rsidR="00FF01A9" w:rsidRPr="001F4BAA" w:rsidRDefault="00FF01A9" w:rsidP="00C32328">
      <w:pPr>
        <w:pStyle w:val="Heading5"/>
      </w:pPr>
      <w:r w:rsidRPr="001F4BAA">
        <w:t>MEDICINE TREATMENT</w:t>
      </w:r>
    </w:p>
    <w:p w14:paraId="13AA230C" w14:textId="77777777" w:rsidR="00FF01A9" w:rsidRPr="001F4BAA" w:rsidRDefault="00FF01A9" w:rsidP="00FF01A9">
      <w:pPr>
        <w:pStyle w:val="NoSpacing"/>
      </w:pPr>
      <w:r w:rsidRPr="001F4BAA">
        <w:t>Mild cases, without risk factors may be managed as an outpatient.</w:t>
      </w:r>
    </w:p>
    <w:p w14:paraId="3FDCDFBC" w14:textId="77777777" w:rsidR="00FF01A9" w:rsidRPr="00336DB7" w:rsidRDefault="00FF01A9" w:rsidP="00336DB7">
      <w:pPr>
        <w:rPr>
          <w:rStyle w:val="Strong"/>
        </w:rPr>
      </w:pPr>
      <w:r w:rsidRPr="00336DB7">
        <w:rPr>
          <w:rStyle w:val="Strong"/>
        </w:rPr>
        <w:t>Refer severe bronchiolitis or those with risk factors:</w:t>
      </w:r>
    </w:p>
    <w:p w14:paraId="177FF97B" w14:textId="6DC0AA12" w:rsidR="00FF01A9" w:rsidRPr="001F4BAA" w:rsidRDefault="00FF01A9" w:rsidP="00643A42">
      <w:pPr>
        <w:pStyle w:val="BulletMedicine"/>
        <w:numPr>
          <w:ilvl w:val="0"/>
          <w:numId w:val="10"/>
        </w:numPr>
      </w:pPr>
      <w:r w:rsidRPr="001F4BAA">
        <w:t>Oxygen</w:t>
      </w:r>
      <w:r w:rsidR="00812598">
        <w:fldChar w:fldCharType="begin"/>
      </w:r>
      <w:r w:rsidR="00812598">
        <w:instrText xml:space="preserve"> XE "Oxygen" \f "m" </w:instrText>
      </w:r>
      <w:r w:rsidR="00812598">
        <w:fldChar w:fldCharType="end"/>
      </w:r>
      <w:r w:rsidRPr="001F4BAA">
        <w:t>, humidified, using nasal prongs or nasal cannula, at 1</w:t>
      </w:r>
      <w:r w:rsidR="00C56238" w:rsidRPr="00C56238">
        <w:t xml:space="preserve"> </w:t>
      </w:r>
      <w:r w:rsidR="00C56238">
        <w:t xml:space="preserve">to </w:t>
      </w:r>
      <w:r w:rsidRPr="001F4BAA">
        <w:t>2 L/minute.</w:t>
      </w:r>
    </w:p>
    <w:p w14:paraId="4A72E96B" w14:textId="77777777" w:rsidR="00FF01A9" w:rsidRPr="001F4BAA" w:rsidRDefault="00FF01A9" w:rsidP="00C32328">
      <w:pPr>
        <w:pStyle w:val="Heading5"/>
      </w:pPr>
      <w:r w:rsidRPr="001F4BAA">
        <w:lastRenderedPageBreak/>
        <w:t>REFERRAL</w:t>
      </w:r>
    </w:p>
    <w:p w14:paraId="3571902E" w14:textId="77777777" w:rsidR="00FF01A9" w:rsidRPr="001F4BAA" w:rsidRDefault="00FF01A9" w:rsidP="00336DB7">
      <w:pPr>
        <w:pStyle w:val="ListParagraph"/>
      </w:pPr>
      <w:r w:rsidRPr="001F4BAA">
        <w:t>Signs of severe bronchiolitis (respiratory distress, hypoxia, apnoea, inability to feed, lethargy/decreased level of consciousness).</w:t>
      </w:r>
    </w:p>
    <w:p w14:paraId="60B4F42C" w14:textId="77777777" w:rsidR="00FF01A9" w:rsidRPr="001F4BAA" w:rsidRDefault="00FF01A9" w:rsidP="00336DB7">
      <w:pPr>
        <w:pStyle w:val="ListParagraph"/>
      </w:pPr>
      <w:r w:rsidRPr="001F4BAA">
        <w:t>Bronchiolitis with risk factors for severe disease.</w:t>
      </w:r>
    </w:p>
    <w:p w14:paraId="1908366B" w14:textId="77777777" w:rsidR="00FF01A9" w:rsidRPr="001F4BAA" w:rsidRDefault="00FF01A9" w:rsidP="00336DB7">
      <w:pPr>
        <w:pStyle w:val="ListParagraph"/>
      </w:pPr>
      <w:r w:rsidRPr="001F4BAA">
        <w:t>Previous admission for same problem.</w:t>
      </w:r>
    </w:p>
    <w:p w14:paraId="6B1C7911" w14:textId="77777777" w:rsidR="00FF01A9" w:rsidRDefault="00FF01A9" w:rsidP="00FF01A9">
      <w:pPr>
        <w:pStyle w:val="NoSpacing"/>
      </w:pPr>
    </w:p>
    <w:p w14:paraId="3E5D64FB" w14:textId="0B80FE1F" w:rsidR="00FF01A9" w:rsidRPr="00C32328" w:rsidRDefault="005671A8" w:rsidP="006C5447">
      <w:pPr>
        <w:pStyle w:val="Heading3"/>
        <w:numPr>
          <w:ilvl w:val="0"/>
          <w:numId w:val="0"/>
        </w:numPr>
        <w:ind w:left="720" w:hanging="720"/>
      </w:pPr>
      <w:bookmarkStart w:id="27" w:name="_Toc57838377"/>
      <w:bookmarkStart w:id="28" w:name="_Toc57838473"/>
      <w:bookmarkStart w:id="29" w:name="_Toc57839890"/>
      <w:bookmarkStart w:id="30" w:name="_Toc57840027"/>
      <w:bookmarkStart w:id="31" w:name="_Toc235435511"/>
      <w:r>
        <w:t>17.1.5</w:t>
      </w:r>
      <w:r w:rsidR="006C5447">
        <w:t xml:space="preserve"> </w:t>
      </w:r>
      <w:r w:rsidR="00C32328" w:rsidRPr="00C32328">
        <w:t>Chronic obstructive pulmonary disease (COPD)</w:t>
      </w:r>
      <w:bookmarkEnd w:id="27"/>
      <w:bookmarkEnd w:id="28"/>
      <w:bookmarkEnd w:id="29"/>
      <w:bookmarkEnd w:id="30"/>
      <w:bookmarkEnd w:id="31"/>
      <w:r w:rsidR="001132AD">
        <w:fldChar w:fldCharType="begin"/>
      </w:r>
      <w:r w:rsidR="001132AD">
        <w:instrText xml:space="preserve"> XE "</w:instrText>
      </w:r>
      <w:r w:rsidR="001132AD" w:rsidRPr="004A0AEB">
        <w:instrText>Chronic obstructive pulmonary disease (COPD)</w:instrText>
      </w:r>
      <w:r w:rsidR="001132AD">
        <w:instrText xml:space="preserve">" </w:instrText>
      </w:r>
      <w:r w:rsidR="001132AD" w:rsidRPr="001132AD">
        <w:instrText xml:space="preserve">\f “c” </w:instrText>
      </w:r>
      <w:r w:rsidR="001132AD">
        <w:fldChar w:fldCharType="end"/>
      </w:r>
    </w:p>
    <w:p w14:paraId="1FF7C8ED" w14:textId="44CA7EAB" w:rsidR="00FF01A9" w:rsidRPr="001F4BAA" w:rsidRDefault="00F856F6" w:rsidP="002344FD">
      <w:pPr>
        <w:pStyle w:val="ICD10"/>
        <w:shd w:val="clear" w:color="auto" w:fill="F2F2F2" w:themeFill="background1" w:themeFillShade="F2"/>
        <w:tabs>
          <w:tab w:val="left" w:pos="2753"/>
        </w:tabs>
      </w:pPr>
      <w:r w:rsidRPr="001F4BAA">
        <w:t>J43.0-2/J43.8-9</w:t>
      </w:r>
      <w:r>
        <w:t>/</w:t>
      </w:r>
      <w:r w:rsidR="00FF01A9" w:rsidRPr="001F4BAA">
        <w:t>J44.0-1/J44.8-9</w:t>
      </w:r>
    </w:p>
    <w:p w14:paraId="680CCDA5" w14:textId="77777777" w:rsidR="00FF01A9" w:rsidRPr="001F4BAA" w:rsidRDefault="00FF01A9" w:rsidP="00C32328">
      <w:pPr>
        <w:pStyle w:val="Heading5"/>
      </w:pPr>
      <w:r w:rsidRPr="001F4BAA">
        <w:t>DESCRIPTION</w:t>
      </w:r>
    </w:p>
    <w:p w14:paraId="4E3A1D1D" w14:textId="77777777" w:rsidR="00FF01A9" w:rsidRPr="001F4BAA" w:rsidRDefault="00FF01A9" w:rsidP="00FF01A9">
      <w:pPr>
        <w:pStyle w:val="NoSpacing"/>
      </w:pPr>
      <w:r w:rsidRPr="001F4BAA">
        <w:t>Also referred to as chronic obstructive airways disease (COAD), and comprises chronic bronchitis and emphysema which are characterised by:</w:t>
      </w:r>
    </w:p>
    <w:p w14:paraId="267BCA23" w14:textId="7FF73E0C" w:rsidR="00FF01A9" w:rsidRPr="001F4BAA" w:rsidRDefault="00FF01A9" w:rsidP="00336DB7">
      <w:pPr>
        <w:pStyle w:val="ListParagraph"/>
      </w:pPr>
      <w:r w:rsidRPr="001F4BAA">
        <w:t>chronic cough with/without sputum production on most days of ≥3 months for ≥2 consecutive years;</w:t>
      </w:r>
    </w:p>
    <w:p w14:paraId="76066A11" w14:textId="77777777" w:rsidR="00FF01A9" w:rsidRPr="001F4BAA" w:rsidRDefault="00FF01A9" w:rsidP="00336DB7">
      <w:pPr>
        <w:pStyle w:val="ListParagraph"/>
      </w:pPr>
      <w:r w:rsidRPr="001F4BAA">
        <w:t>dyspnoea or shortness of breath; and</w:t>
      </w:r>
    </w:p>
    <w:p w14:paraId="6F2007B5" w14:textId="77777777" w:rsidR="00FF01A9" w:rsidRPr="001F4BAA" w:rsidRDefault="00FF01A9" w:rsidP="00336DB7">
      <w:pPr>
        <w:pStyle w:val="ListParagraph"/>
      </w:pPr>
      <w:proofErr w:type="gramStart"/>
      <w:r w:rsidRPr="001F4BAA">
        <w:t>wheezing</w:t>
      </w:r>
      <w:proofErr w:type="gramEnd"/>
      <w:r w:rsidRPr="001F4BAA">
        <w:t>.</w:t>
      </w:r>
    </w:p>
    <w:p w14:paraId="09876396" w14:textId="77777777" w:rsidR="00FF01A9" w:rsidRPr="001F4BAA" w:rsidRDefault="00FF01A9" w:rsidP="00FF01A9">
      <w:pPr>
        <w:pStyle w:val="NoSpacing"/>
      </w:pPr>
      <w:r w:rsidRPr="001F4BAA">
        <w:t>The onset is very gradual with progressively worsening symptoms. Due to the large reserve capacity of the lungs, patients often present when there is considerable permanent damage to the lungs. In addition to the symptoms listed above, patients may present with symptoms or signs of right heart failure. The airways obstruction is not fully reversible (in contrast to asthma).</w:t>
      </w:r>
    </w:p>
    <w:p w14:paraId="2A041D1A" w14:textId="77777777" w:rsidR="00FF01A9" w:rsidRPr="001F4BAA" w:rsidRDefault="00FF01A9" w:rsidP="00FF01A9">
      <w:pPr>
        <w:pStyle w:val="NoSpacing"/>
      </w:pPr>
      <w:r w:rsidRPr="001F4BAA">
        <w:t>The main causes of COPD are chronic irritation of the airways caused by smoking, air pollution, previous TB, and previous cannabis (dagga) smoking, although there are many other causes.</w:t>
      </w:r>
    </w:p>
    <w:p w14:paraId="7ADD3D57" w14:textId="4B1441B4" w:rsidR="00FF01A9" w:rsidRPr="001F4BAA" w:rsidRDefault="00FF01A9" w:rsidP="00FF01A9">
      <w:pPr>
        <w:pStyle w:val="NoSpacing"/>
      </w:pPr>
      <w:r w:rsidRPr="001F4BAA">
        <w:t>If symptoms suggest TB (e.g. weight loss, night sweats, etc.), investigate and manage accordingly</w:t>
      </w:r>
      <w:r w:rsidR="00C56238">
        <w:t>.</w:t>
      </w:r>
      <w:r w:rsidR="00755C5A">
        <w:t xml:space="preserve"> (See Section 17.4: Pulmonary Tuberculosis</w:t>
      </w:r>
      <w:r w:rsidR="00DE608B">
        <w:t xml:space="preserve"> (TB)</w:t>
      </w:r>
      <w:r w:rsidR="00C56238">
        <w:t>.</w:t>
      </w:r>
      <w:r w:rsidR="00755C5A">
        <w:t>)</w:t>
      </w:r>
    </w:p>
    <w:p w14:paraId="233ECF28" w14:textId="77777777" w:rsidR="00FF01A9" w:rsidRPr="001F4BAA" w:rsidRDefault="00FF01A9" w:rsidP="00C32328">
      <w:pPr>
        <w:pStyle w:val="Heading5"/>
      </w:pPr>
      <w:r w:rsidRPr="001F4BAA">
        <w:t>GENERAL MEASURES</w:t>
      </w:r>
    </w:p>
    <w:p w14:paraId="3B9DEF6C" w14:textId="77777777" w:rsidR="00FF01A9" w:rsidRPr="001F4BAA" w:rsidRDefault="00FF01A9" w:rsidP="00336DB7">
      <w:pPr>
        <w:pStyle w:val="ListParagraph"/>
      </w:pPr>
      <w:r w:rsidRPr="001F4BAA">
        <w:t>Smoking cessation, including cannabis (dagga), is the mainstay of therapy.</w:t>
      </w:r>
    </w:p>
    <w:p w14:paraId="34F6DD6C" w14:textId="77777777" w:rsidR="00FF01A9" w:rsidRPr="001F4BAA" w:rsidRDefault="00FF01A9" w:rsidP="00336DB7">
      <w:pPr>
        <w:pStyle w:val="ListParagraph"/>
      </w:pPr>
      <w:r w:rsidRPr="001F4BAA">
        <w:t>Chest physiotherapy where available.</w:t>
      </w:r>
    </w:p>
    <w:p w14:paraId="7D99543E" w14:textId="77777777" w:rsidR="00FF01A9" w:rsidRPr="001F4BAA" w:rsidRDefault="00FF01A9" w:rsidP="00336DB7">
      <w:pPr>
        <w:pStyle w:val="ListParagraph"/>
      </w:pPr>
      <w:r w:rsidRPr="001F4BAA">
        <w:t>Exercise.</w:t>
      </w:r>
    </w:p>
    <w:p w14:paraId="3DF503B2" w14:textId="77777777" w:rsidR="00FF01A9" w:rsidRPr="001F4BAA" w:rsidRDefault="00FF01A9" w:rsidP="00C32328">
      <w:pPr>
        <w:pStyle w:val="Heading5"/>
      </w:pPr>
      <w:r w:rsidRPr="001F4BAA">
        <w:t>MEDICINE TREATMENT</w:t>
      </w:r>
    </w:p>
    <w:p w14:paraId="05029C8A" w14:textId="77777777" w:rsidR="007B3A5B" w:rsidRPr="00A604AA" w:rsidRDefault="007B3A5B" w:rsidP="007B3A5B">
      <w:pPr>
        <w:pStyle w:val="NoSpacing"/>
      </w:pPr>
      <w:r>
        <w:t>See Appendix II: Devices for Respiratory Conditions for guidance on inhaler, spacer and nebuliser device techniques.</w:t>
      </w:r>
    </w:p>
    <w:p w14:paraId="39E10B3C" w14:textId="77777777" w:rsidR="00C263B8" w:rsidRDefault="00FF01A9" w:rsidP="00377E13">
      <w:pPr>
        <w:pStyle w:val="Heading6"/>
      </w:pPr>
      <w:r w:rsidRPr="001F4BAA">
        <w:t xml:space="preserve">Acute lower airways obstruction: </w:t>
      </w:r>
    </w:p>
    <w:p w14:paraId="38FEB255" w14:textId="17C45065" w:rsidR="00C263B8" w:rsidRPr="00C263B8" w:rsidRDefault="00FF01A9" w:rsidP="009B227B">
      <w:pPr>
        <w:pStyle w:val="ep4"/>
        <w:numPr>
          <w:ilvl w:val="0"/>
          <w:numId w:val="0"/>
        </w:numPr>
      </w:pPr>
      <w:r w:rsidRPr="00377E13">
        <w:t>Treat as for acute asthma</w:t>
      </w:r>
      <w:r w:rsidR="00C263B8">
        <w:rPr>
          <w:b/>
          <w:bCs/>
        </w:rPr>
        <w:t xml:space="preserve"> </w:t>
      </w:r>
      <w:r w:rsidR="00C263B8" w:rsidRPr="00FF59B3">
        <w:t xml:space="preserve">but in addition, add antibiotics if </w:t>
      </w:r>
      <w:r w:rsidR="00C263B8">
        <w:rPr>
          <w:rFonts w:cs="Arial"/>
        </w:rPr>
        <w:t>p</w:t>
      </w:r>
      <w:r w:rsidR="00C263B8" w:rsidRPr="00C263B8">
        <w:rPr>
          <w:rFonts w:cs="Arial"/>
        </w:rPr>
        <w:t>atients</w:t>
      </w:r>
      <w:r w:rsidR="00C263B8">
        <w:rPr>
          <w:rFonts w:cs="Arial"/>
          <w:b/>
        </w:rPr>
        <w:t xml:space="preserve"> </w:t>
      </w:r>
      <w:r w:rsidR="00C263B8">
        <w:rPr>
          <w:rFonts w:cs="Arial"/>
          <w:bCs/>
        </w:rPr>
        <w:t>have increased sputum purulence AND either increased sputum volume or increased dyspnoea.</w:t>
      </w:r>
    </w:p>
    <w:tbl>
      <w:tblPr>
        <w:tblpPr w:leftFromText="180" w:rightFromText="180" w:vertAnchor="text" w:horzAnchor="margin" w:tblpXSpec="right" w:tblpY="96"/>
        <w:tblOverlap w:val="never"/>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907"/>
      </w:tblGrid>
      <w:tr w:rsidR="00712934" w:rsidRPr="001F4BAA" w14:paraId="45DA8B38" w14:textId="77777777" w:rsidTr="00712934">
        <w:tc>
          <w:tcPr>
            <w:tcW w:w="907" w:type="dxa"/>
          </w:tcPr>
          <w:p w14:paraId="06AA1454" w14:textId="2D85087C" w:rsidR="00712934" w:rsidRPr="002344FD" w:rsidRDefault="00B5324C" w:rsidP="00712934">
            <w:pPr>
              <w:pStyle w:val="LoEText"/>
              <w:framePr w:hSpace="0" w:wrap="auto" w:vAnchor="margin" w:hAnchor="text" w:xAlign="left" w:yAlign="inline"/>
              <w:suppressOverlap w:val="0"/>
              <w:rPr>
                <w:sz w:val="14"/>
                <w:szCs w:val="14"/>
              </w:rPr>
            </w:pPr>
            <w:proofErr w:type="spellStart"/>
            <w:r w:rsidRPr="002344FD">
              <w:rPr>
                <w:sz w:val="14"/>
                <w:szCs w:val="14"/>
              </w:rPr>
              <w:t>LoE:I</w:t>
            </w:r>
            <w:r w:rsidR="00712934" w:rsidRPr="002344FD">
              <w:rPr>
                <w:sz w:val="14"/>
                <w:szCs w:val="14"/>
              </w:rPr>
              <w:t>I</w:t>
            </w:r>
            <w:r w:rsidRPr="002344FD">
              <w:rPr>
                <w:sz w:val="14"/>
                <w:szCs w:val="14"/>
              </w:rPr>
              <w:t>b</w:t>
            </w:r>
            <w:proofErr w:type="spellEnd"/>
            <w:r w:rsidR="00712934" w:rsidRPr="002344FD">
              <w:rPr>
                <w:rStyle w:val="EndnoteReference8"/>
                <w:sz w:val="14"/>
                <w:szCs w:val="14"/>
              </w:rPr>
              <w:endnoteReference w:id="20"/>
            </w:r>
          </w:p>
        </w:tc>
      </w:tr>
    </w:tbl>
    <w:p w14:paraId="0889EBFD" w14:textId="5D5FA205" w:rsidR="00C263B8" w:rsidRPr="001F4BAA" w:rsidRDefault="00C263B8" w:rsidP="00643A42">
      <w:pPr>
        <w:pStyle w:val="BulletMedicine"/>
        <w:numPr>
          <w:ilvl w:val="0"/>
          <w:numId w:val="12"/>
        </w:numPr>
      </w:pPr>
      <w:r w:rsidRPr="001F4BAA">
        <w:t>Amoxicillin, oral</w:t>
      </w:r>
      <w:r>
        <w:fldChar w:fldCharType="begin"/>
      </w:r>
      <w:r>
        <w:instrText xml:space="preserve"> XE “Amoxicillin, oral” \f “m” </w:instrText>
      </w:r>
      <w:r>
        <w:fldChar w:fldCharType="end"/>
      </w:r>
      <w:r w:rsidRPr="001F4BAA">
        <w:t>, 500 mg 8 hourly for 5 days.</w:t>
      </w:r>
      <w:r w:rsidR="00801F2D" w:rsidRPr="00801F2D">
        <w:rPr>
          <w:b/>
          <w:noProof/>
        </w:rPr>
        <w:t xml:space="preserve"> </w:t>
      </w:r>
      <w:r w:rsidR="00801F2D" w:rsidRPr="00804EB1">
        <w:rPr>
          <w:b/>
          <w:noProof/>
          <w:lang w:eastAsia="en-ZA"/>
        </w:rPr>
        <w:drawing>
          <wp:inline distT="0" distB="0" distL="0" distR="0" wp14:anchorId="53183005" wp14:editId="30CDA819">
            <wp:extent cx="145966" cy="143197"/>
            <wp:effectExtent l="0" t="0" r="6985" b="0"/>
            <wp:docPr id="39608184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8481" cy="145665"/>
                    </a:xfrm>
                    <a:prstGeom prst="rect">
                      <a:avLst/>
                    </a:prstGeom>
                    <a:noFill/>
                    <a:ln>
                      <a:noFill/>
                    </a:ln>
                  </pic:spPr>
                </pic:pic>
              </a:graphicData>
            </a:graphic>
          </wp:inline>
        </w:drawing>
      </w:r>
    </w:p>
    <w:p w14:paraId="2E2EFEA3" w14:textId="77777777" w:rsidR="00C263B8" w:rsidRDefault="00C263B8" w:rsidP="00C263B8">
      <w:pPr>
        <w:pStyle w:val="Heading6"/>
      </w:pPr>
      <w:r w:rsidRPr="001F4BAA">
        <w:t xml:space="preserve">Severe penicillin allergy: </w:t>
      </w:r>
    </w:p>
    <w:p w14:paraId="5BEB6FC1" w14:textId="77777777" w:rsidR="00C263B8" w:rsidRPr="001F4BAA" w:rsidRDefault="00C263B8" w:rsidP="002344FD">
      <w:pPr>
        <w:pStyle w:val="ICD10"/>
        <w:shd w:val="clear" w:color="auto" w:fill="F2F2F2" w:themeFill="background1" w:themeFillShade="F2"/>
        <w:tabs>
          <w:tab w:val="left" w:pos="2753"/>
        </w:tabs>
      </w:pPr>
      <w:r w:rsidRPr="001F4BAA">
        <w:t>Z88.0</w:t>
      </w:r>
    </w:p>
    <w:p w14:paraId="405B4B13" w14:textId="61895AD4" w:rsidR="00C263B8" w:rsidRPr="00C263B8" w:rsidRDefault="00522227" w:rsidP="00712934">
      <w:pPr>
        <w:pStyle w:val="BulletMedicine"/>
        <w:numPr>
          <w:ilvl w:val="0"/>
          <w:numId w:val="0"/>
        </w:numPr>
        <w:ind w:left="284"/>
      </w:pPr>
      <w:r w:rsidRPr="00984FB2">
        <w:rPr>
          <w:rFonts w:cs="Arial"/>
        </w:rPr>
        <w:t>Azithromycin, oral, 500 mg daily for 3 days</w:t>
      </w:r>
      <w:r>
        <w:rPr>
          <w:rFonts w:cs="Arial"/>
        </w:rPr>
        <w:t>.</w:t>
      </w:r>
      <w:r w:rsidR="00801F2D" w:rsidRPr="00801F2D">
        <w:t xml:space="preserve"> </w:t>
      </w:r>
      <w:r w:rsidR="00801F2D">
        <w:rPr>
          <w:noProof/>
          <w:lang w:eastAsia="en-ZA"/>
        </w:rPr>
        <w:drawing>
          <wp:inline distT="0" distB="0" distL="0" distR="0" wp14:anchorId="1A662B10" wp14:editId="789404CE">
            <wp:extent cx="142240" cy="152400"/>
            <wp:effectExtent l="0" t="0" r="0" b="0"/>
            <wp:docPr id="98194604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2240" cy="152400"/>
                    </a:xfrm>
                    <a:prstGeom prst="rect">
                      <a:avLst/>
                    </a:prstGeom>
                    <a:noFill/>
                    <a:ln>
                      <a:noFill/>
                    </a:ln>
                  </pic:spPr>
                </pic:pic>
              </a:graphicData>
            </a:graphic>
          </wp:inline>
        </w:drawing>
      </w:r>
    </w:p>
    <w:p w14:paraId="1CE7A4AD" w14:textId="68B2DA0E" w:rsidR="00FF01A9" w:rsidRPr="001F4BAA" w:rsidRDefault="00FF01A9" w:rsidP="00377E13">
      <w:pPr>
        <w:pStyle w:val="Heading6"/>
      </w:pPr>
      <w:r w:rsidRPr="001F4BAA">
        <w:t>Chronic management:</w:t>
      </w:r>
    </w:p>
    <w:p w14:paraId="7DA5331F" w14:textId="77777777" w:rsidR="00FF01A9" w:rsidRPr="001F4BAA" w:rsidRDefault="00FF01A9" w:rsidP="00377E13">
      <w:pPr>
        <w:pStyle w:val="ListParagraph"/>
      </w:pPr>
      <w:r w:rsidRPr="001F4BAA">
        <w:t>In a stable patient, check PEFR.</w:t>
      </w:r>
    </w:p>
    <w:p w14:paraId="45A727E5" w14:textId="77777777" w:rsidR="00FF01A9" w:rsidRPr="001F4BAA" w:rsidRDefault="00FF01A9" w:rsidP="00377E13">
      <w:pPr>
        <w:pStyle w:val="ListParagraph"/>
      </w:pPr>
      <w:r w:rsidRPr="001F4BAA">
        <w:t>Then give a test dose of salbutamol, i.e. 2 puffs.</w:t>
      </w:r>
    </w:p>
    <w:p w14:paraId="38B24AF1" w14:textId="77777777" w:rsidR="00FF01A9" w:rsidRPr="001F4BAA" w:rsidRDefault="00FF01A9" w:rsidP="00377E13">
      <w:pPr>
        <w:pStyle w:val="ListParagraph"/>
      </w:pPr>
      <w:r w:rsidRPr="001F4BAA">
        <w:lastRenderedPageBreak/>
        <w:t>Repeat PEFR 15 minutes later.</w:t>
      </w:r>
    </w:p>
    <w:p w14:paraId="2AF1D5B8" w14:textId="63296D3B" w:rsidR="00FF01A9" w:rsidRPr="001F4BAA" w:rsidRDefault="00FF01A9" w:rsidP="00377E13">
      <w:pPr>
        <w:pStyle w:val="ListParagraph"/>
      </w:pPr>
      <w:r w:rsidRPr="001F4BAA">
        <w:t>If there is ≥20% improvement in peak flow, diagnose asthma and manage patient accordingly. See Section 17.1.</w:t>
      </w:r>
      <w:r w:rsidR="00D80230">
        <w:t>3</w:t>
      </w:r>
      <w:r w:rsidRPr="001F4BAA">
        <w:t>: Chronic asthma.</w:t>
      </w:r>
    </w:p>
    <w:p w14:paraId="1AA0C957" w14:textId="47505E47" w:rsidR="00FF01A9" w:rsidRPr="001F4BAA" w:rsidRDefault="00FF01A9" w:rsidP="00377E13">
      <w:pPr>
        <w:pStyle w:val="ListParagraph"/>
      </w:pPr>
      <w:r w:rsidRPr="001F4BAA">
        <w:t xml:space="preserve">Perform </w:t>
      </w:r>
      <w:proofErr w:type="spellStart"/>
      <w:r w:rsidRPr="001F4BAA">
        <w:t>spirometry</w:t>
      </w:r>
      <w:proofErr w:type="spellEnd"/>
      <w:r w:rsidRPr="001F4BAA">
        <w:t xml:space="preserve"> if available. Diagnose COPD if </w:t>
      </w:r>
      <w:r w:rsidR="00F9770B">
        <w:t xml:space="preserve">post-bronchodilator </w:t>
      </w:r>
      <w:r w:rsidRPr="001F4BAA">
        <w:t>FEV</w:t>
      </w:r>
      <w:r w:rsidRPr="000708B9">
        <w:rPr>
          <w:vertAlign w:val="subscript"/>
        </w:rPr>
        <w:t>1</w:t>
      </w:r>
      <w:r w:rsidRPr="001F4BAA">
        <w:t xml:space="preserve">/FVC </w:t>
      </w:r>
      <w:r w:rsidR="007277E7">
        <w:t>&lt;</w:t>
      </w:r>
      <w:r w:rsidRPr="001F4BAA">
        <w:t>70%.</w:t>
      </w:r>
    </w:p>
    <w:p w14:paraId="5A8D409E" w14:textId="79BCE95C" w:rsidR="00FF01A9" w:rsidRPr="001F4BAA" w:rsidRDefault="00FF01A9" w:rsidP="00377E13">
      <w:pPr>
        <w:pStyle w:val="BulletTherapeuticclass"/>
      </w:pPr>
      <w:r w:rsidRPr="001F4BAA">
        <w:t>S</w:t>
      </w:r>
      <w:r w:rsidR="00260F68">
        <w:t>hort acting beta</w:t>
      </w:r>
      <w:r w:rsidR="00260F68" w:rsidRPr="000708B9">
        <w:rPr>
          <w:vertAlign w:val="subscript"/>
        </w:rPr>
        <w:t>2</w:t>
      </w:r>
      <w:r w:rsidR="00260F68">
        <w:t xml:space="preserve"> agonist</w:t>
      </w:r>
      <w:r w:rsidR="00812598">
        <w:fldChar w:fldCharType="begin"/>
      </w:r>
      <w:r w:rsidR="00812598">
        <w:instrText xml:space="preserve"> XE </w:instrText>
      </w:r>
      <w:r w:rsidR="00C263B8">
        <w:instrText>“</w:instrText>
      </w:r>
      <w:r w:rsidR="00812598">
        <w:instrText xml:space="preserve">Short acting </w:instrText>
      </w:r>
      <w:r w:rsidR="00993EB6">
        <w:rPr>
          <w:rFonts w:eastAsia="Times New Roman" w:cs="Arial"/>
          <w:bCs/>
          <w:spacing w:val="0"/>
        </w:rPr>
        <w:instrText>Beta</w:instrText>
      </w:r>
      <w:r w:rsidR="00812598" w:rsidRPr="00E510F9">
        <w:rPr>
          <w:vertAlign w:val="subscript"/>
        </w:rPr>
        <w:instrText>2</w:instrText>
      </w:r>
      <w:r w:rsidR="00812598">
        <w:instrText xml:space="preserve"> agonist, inhaler</w:instrText>
      </w:r>
      <w:r w:rsidR="00C263B8">
        <w:instrText>”</w:instrText>
      </w:r>
      <w:r w:rsidR="00812598">
        <w:instrText xml:space="preserve"> \F </w:instrText>
      </w:r>
      <w:r w:rsidR="00C263B8">
        <w:instrText>“</w:instrText>
      </w:r>
      <w:r w:rsidR="00812598">
        <w:instrText>M</w:instrText>
      </w:r>
      <w:r w:rsidR="00C263B8">
        <w:instrText>”</w:instrText>
      </w:r>
      <w:r w:rsidR="00812598">
        <w:instrText xml:space="preserve"> </w:instrText>
      </w:r>
      <w:r w:rsidR="00812598">
        <w:fldChar w:fldCharType="end"/>
      </w:r>
      <w:r w:rsidR="00260F68">
        <w:t>,</w:t>
      </w:r>
      <w:r w:rsidRPr="001F4BAA">
        <w:t xml:space="preserve"> e.g.:</w:t>
      </w:r>
    </w:p>
    <w:p w14:paraId="77F4CC41" w14:textId="650F051B" w:rsidR="00FF01A9" w:rsidRPr="006909A6" w:rsidRDefault="00FF01A9" w:rsidP="00643A42">
      <w:pPr>
        <w:pStyle w:val="BulletMedicine"/>
        <w:numPr>
          <w:ilvl w:val="0"/>
          <w:numId w:val="12"/>
        </w:numPr>
      </w:pPr>
      <w:r w:rsidRPr="006909A6">
        <w:t>Salbutamol, inhalation</w:t>
      </w:r>
      <w:r w:rsidR="00812598" w:rsidRPr="006909A6">
        <w:fldChar w:fldCharType="begin"/>
      </w:r>
      <w:r w:rsidR="00812598" w:rsidRPr="006909A6">
        <w:instrText xml:space="preserve"> XE </w:instrText>
      </w:r>
      <w:r w:rsidR="00C263B8" w:rsidRPr="006909A6">
        <w:instrText>“</w:instrText>
      </w:r>
      <w:r w:rsidR="00812598" w:rsidRPr="006909A6">
        <w:instrText>Salbutamol, inhaler</w:instrText>
      </w:r>
      <w:r w:rsidR="00C263B8" w:rsidRPr="006909A6">
        <w:instrText>”</w:instrText>
      </w:r>
      <w:r w:rsidR="00812598" w:rsidRPr="006909A6">
        <w:instrText xml:space="preserve"> \f </w:instrText>
      </w:r>
      <w:r w:rsidR="00C263B8" w:rsidRPr="006909A6">
        <w:instrText>“</w:instrText>
      </w:r>
      <w:r w:rsidR="00812598" w:rsidRPr="006909A6">
        <w:instrText>m</w:instrText>
      </w:r>
      <w:r w:rsidR="00C263B8" w:rsidRPr="006909A6">
        <w:instrText>”</w:instrText>
      </w:r>
      <w:r w:rsidR="00812598" w:rsidRPr="006909A6">
        <w:instrText xml:space="preserve"> </w:instrText>
      </w:r>
      <w:r w:rsidR="00812598" w:rsidRPr="006909A6">
        <w:fldChar w:fldCharType="end"/>
      </w:r>
      <w:r w:rsidRPr="006909A6">
        <w:t>, 100</w:t>
      </w:r>
      <w:r w:rsidR="00C56238" w:rsidRPr="00C56238">
        <w:t xml:space="preserve"> </w:t>
      </w:r>
      <w:r w:rsidR="00C56238">
        <w:t xml:space="preserve">to </w:t>
      </w:r>
      <w:r w:rsidRPr="006909A6">
        <w:t>200 mcg (1</w:t>
      </w:r>
      <w:r w:rsidR="00C56238" w:rsidRPr="00C56238">
        <w:t xml:space="preserve"> </w:t>
      </w:r>
      <w:r w:rsidR="00C56238">
        <w:t xml:space="preserve">to </w:t>
      </w:r>
      <w:r w:rsidRPr="006909A6">
        <w:t>2 puffs), 3</w:t>
      </w:r>
      <w:r w:rsidR="00C56238" w:rsidRPr="00C56238">
        <w:t xml:space="preserve"> </w:t>
      </w:r>
      <w:r w:rsidR="00C56238">
        <w:t xml:space="preserve">to </w:t>
      </w:r>
      <w:r w:rsidRPr="006909A6">
        <w:t xml:space="preserve">4 times daily </w:t>
      </w:r>
      <w:r w:rsidR="00A531BB">
        <w:t xml:space="preserve">via a spacer </w:t>
      </w:r>
      <w:r w:rsidRPr="006909A6">
        <w:t>as needed for relief of wheeze.</w:t>
      </w:r>
    </w:p>
    <w:p w14:paraId="700DBB84" w14:textId="0C43BB5F" w:rsidR="00FF01A9" w:rsidRPr="006909A6" w:rsidRDefault="00FF01A9" w:rsidP="004E4F92">
      <w:pPr>
        <w:pStyle w:val="Heading6"/>
      </w:pPr>
      <w:r w:rsidRPr="001F4BAA">
        <w:t xml:space="preserve">If </w:t>
      </w:r>
      <w:r w:rsidRPr="006909A6">
        <w:t xml:space="preserve">not controlled on SABA alone and diagnosis was confirmed by </w:t>
      </w:r>
      <w:proofErr w:type="spellStart"/>
      <w:r w:rsidRPr="006909A6">
        <w:t>spirometry</w:t>
      </w:r>
      <w:proofErr w:type="spellEnd"/>
      <w:r w:rsidRPr="006909A6">
        <w:t xml:space="preserve"> (with </w:t>
      </w:r>
      <w:r w:rsidR="007277E7">
        <w:t>&lt;</w:t>
      </w:r>
      <w:r w:rsidRPr="006909A6">
        <w:t>2 exacerbations per year):</w:t>
      </w:r>
    </w:p>
    <w:p w14:paraId="59DFA53F" w14:textId="3BF760AE" w:rsidR="00FF01A9" w:rsidRPr="006909A6" w:rsidRDefault="00FF01A9" w:rsidP="004E4F92">
      <w:pPr>
        <w:pStyle w:val="BulletTherapeuticclass"/>
      </w:pPr>
      <w:r w:rsidRPr="006909A6">
        <w:t xml:space="preserve">Long-acting </w:t>
      </w:r>
      <w:r w:rsidR="00260F68">
        <w:t>beta</w:t>
      </w:r>
      <w:r w:rsidR="00260F68" w:rsidRPr="006161B2">
        <w:rPr>
          <w:vertAlign w:val="subscript"/>
        </w:rPr>
        <w:t>2</w:t>
      </w:r>
      <w:r w:rsidR="00260F68">
        <w:t xml:space="preserve"> </w:t>
      </w:r>
      <w:r w:rsidRPr="006909A6">
        <w:t>agonist (LABA)</w:t>
      </w:r>
      <w:r w:rsidR="00812598" w:rsidRPr="006909A6">
        <w:fldChar w:fldCharType="begin"/>
      </w:r>
      <w:r w:rsidR="00812598" w:rsidRPr="006909A6">
        <w:instrText xml:space="preserve"> XE “Long-acting beta2-agonist (LABA)” \f “m” </w:instrText>
      </w:r>
      <w:r w:rsidR="00812598" w:rsidRPr="006909A6">
        <w:fldChar w:fldCharType="end"/>
      </w:r>
      <w:r w:rsidRPr="006909A6">
        <w:t>, e.g.:</w:t>
      </w:r>
    </w:p>
    <w:tbl>
      <w:tblPr>
        <w:tblpPr w:leftFromText="180" w:rightFromText="180" w:vertAnchor="text" w:tblpXSpec="right" w:tblpY="18"/>
        <w:tblOverlap w:val="never"/>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907"/>
      </w:tblGrid>
      <w:tr w:rsidR="004E4F92" w:rsidRPr="00600C0B" w14:paraId="7D0D9844" w14:textId="77777777" w:rsidTr="004E4F92">
        <w:tc>
          <w:tcPr>
            <w:tcW w:w="907" w:type="dxa"/>
          </w:tcPr>
          <w:p w14:paraId="3853AC81" w14:textId="187D768D" w:rsidR="004E4F92" w:rsidRPr="002344FD" w:rsidRDefault="00B5324C" w:rsidP="004E4F92">
            <w:pPr>
              <w:pStyle w:val="LoEText"/>
              <w:framePr w:hSpace="0" w:wrap="auto" w:vAnchor="margin" w:hAnchor="text" w:xAlign="left" w:yAlign="inline"/>
              <w:suppressOverlap w:val="0"/>
              <w:rPr>
                <w:sz w:val="14"/>
                <w:szCs w:val="14"/>
              </w:rPr>
            </w:pPr>
            <w:proofErr w:type="spellStart"/>
            <w:r w:rsidRPr="002344FD">
              <w:rPr>
                <w:sz w:val="14"/>
                <w:szCs w:val="14"/>
              </w:rPr>
              <w:t>LoE:IVb</w:t>
            </w:r>
            <w:proofErr w:type="spellEnd"/>
            <w:r w:rsidR="004E4F92" w:rsidRPr="002344FD">
              <w:rPr>
                <w:rStyle w:val="EndnoteReference8"/>
                <w:sz w:val="14"/>
                <w:szCs w:val="14"/>
              </w:rPr>
              <w:endnoteReference w:id="21"/>
            </w:r>
          </w:p>
        </w:tc>
      </w:tr>
    </w:tbl>
    <w:p w14:paraId="73D34A1C" w14:textId="1D77E7D5" w:rsidR="00FF01A9" w:rsidRPr="006909A6" w:rsidRDefault="00FF01A9" w:rsidP="00643A42">
      <w:pPr>
        <w:pStyle w:val="BulletMedicine"/>
        <w:numPr>
          <w:ilvl w:val="0"/>
          <w:numId w:val="13"/>
        </w:numPr>
      </w:pPr>
      <w:proofErr w:type="spellStart"/>
      <w:r w:rsidRPr="006909A6">
        <w:t>Formoterol</w:t>
      </w:r>
      <w:proofErr w:type="spellEnd"/>
      <w:r w:rsidRPr="006909A6">
        <w:t>, inhaled</w:t>
      </w:r>
      <w:r w:rsidR="00812598" w:rsidRPr="006909A6">
        <w:fldChar w:fldCharType="begin"/>
      </w:r>
      <w:r w:rsidR="00812598" w:rsidRPr="006909A6">
        <w:instrText xml:space="preserve"> XE “Formoterol, inhaler” \f “m” </w:instrText>
      </w:r>
      <w:r w:rsidR="00812598" w:rsidRPr="006909A6">
        <w:fldChar w:fldCharType="end"/>
      </w:r>
      <w:r w:rsidRPr="006909A6">
        <w:t xml:space="preserve"> 12 mcg (1 puff) 12 hourly</w:t>
      </w:r>
      <w:r w:rsidR="00C56238">
        <w:t>.</w:t>
      </w:r>
      <w:r w:rsidRPr="006909A6">
        <w:t xml:space="preserve"> (Doctor initiated</w:t>
      </w:r>
      <w:r w:rsidR="00C56238">
        <w:t>.</w:t>
      </w:r>
      <w:r w:rsidRPr="006909A6">
        <w:t>)</w:t>
      </w:r>
    </w:p>
    <w:p w14:paraId="463E422E" w14:textId="3016ED1D" w:rsidR="00FF01A9" w:rsidRPr="006909A6" w:rsidRDefault="00FF01A9" w:rsidP="004E4F92">
      <w:pPr>
        <w:pStyle w:val="Heading6"/>
      </w:pPr>
      <w:r w:rsidRPr="006909A6">
        <w:t>If not controlled on SABA</w:t>
      </w:r>
      <w:r w:rsidR="00812598" w:rsidRPr="006909A6">
        <w:fldChar w:fldCharType="begin"/>
      </w:r>
      <w:r w:rsidR="00812598" w:rsidRPr="006909A6">
        <w:instrText xml:space="preserve"> XE </w:instrText>
      </w:r>
      <w:r w:rsidR="00C263B8" w:rsidRPr="006909A6">
        <w:instrText>“</w:instrText>
      </w:r>
      <w:r w:rsidR="00812598" w:rsidRPr="006909A6">
        <w:instrText>Short acting beta2 agonist, inhaler</w:instrText>
      </w:r>
      <w:r w:rsidR="00C263B8" w:rsidRPr="006909A6">
        <w:instrText>”</w:instrText>
      </w:r>
      <w:r w:rsidR="00812598" w:rsidRPr="006909A6">
        <w:instrText xml:space="preserve"> \F </w:instrText>
      </w:r>
      <w:r w:rsidR="00C263B8" w:rsidRPr="006909A6">
        <w:instrText>“</w:instrText>
      </w:r>
      <w:r w:rsidR="00812598" w:rsidRPr="006909A6">
        <w:instrText>M</w:instrText>
      </w:r>
      <w:r w:rsidR="00C263B8" w:rsidRPr="006909A6">
        <w:instrText>”</w:instrText>
      </w:r>
      <w:r w:rsidR="00812598" w:rsidRPr="006909A6">
        <w:instrText xml:space="preserve"> </w:instrText>
      </w:r>
      <w:r w:rsidR="00812598" w:rsidRPr="006909A6">
        <w:fldChar w:fldCharType="end"/>
      </w:r>
      <w:r w:rsidRPr="006909A6">
        <w:t xml:space="preserve"> alone and </w:t>
      </w:r>
      <w:proofErr w:type="spellStart"/>
      <w:r w:rsidRPr="006909A6">
        <w:t>spirometry</w:t>
      </w:r>
      <w:proofErr w:type="spellEnd"/>
      <w:r w:rsidRPr="006909A6">
        <w:t xml:space="preserve"> not available:</w:t>
      </w:r>
    </w:p>
    <w:p w14:paraId="5D7DA6A4" w14:textId="191773DF" w:rsidR="00FF01A9" w:rsidRPr="006909A6" w:rsidRDefault="00FF01A9" w:rsidP="00812598">
      <w:pPr>
        <w:pStyle w:val="BulletTherapeuticclass"/>
      </w:pPr>
      <w:r w:rsidRPr="006909A6">
        <w:t>Inhaled LABA/corticosteroid</w:t>
      </w:r>
      <w:r w:rsidR="00812598" w:rsidRPr="006909A6">
        <w:fldChar w:fldCharType="begin"/>
      </w:r>
      <w:r w:rsidR="00812598" w:rsidRPr="006909A6">
        <w:instrText xml:space="preserve"> XE “LABA/corticosteroid, inhaler” \f “m” </w:instrText>
      </w:r>
      <w:r w:rsidR="00812598" w:rsidRPr="006909A6">
        <w:fldChar w:fldCharType="end"/>
      </w:r>
      <w:r w:rsidRPr="006909A6">
        <w:t xml:space="preserve"> combination e.g.:</w:t>
      </w:r>
    </w:p>
    <w:p w14:paraId="386EC9CE" w14:textId="1C059253" w:rsidR="00FF01A9" w:rsidRPr="006909A6" w:rsidRDefault="00FF01A9" w:rsidP="00643A42">
      <w:pPr>
        <w:pStyle w:val="BulletMedicine"/>
        <w:numPr>
          <w:ilvl w:val="0"/>
          <w:numId w:val="14"/>
        </w:numPr>
      </w:pPr>
      <w:proofErr w:type="spellStart"/>
      <w:r w:rsidRPr="006909A6">
        <w:t>Salmeterol</w:t>
      </w:r>
      <w:proofErr w:type="spellEnd"/>
      <w:r w:rsidRPr="006909A6">
        <w:t>/fluticasone, inhalation</w:t>
      </w:r>
      <w:r w:rsidR="00812598" w:rsidRPr="006909A6">
        <w:fldChar w:fldCharType="begin"/>
      </w:r>
      <w:r w:rsidR="00812598" w:rsidRPr="006909A6">
        <w:instrText xml:space="preserve"> XE “Salmeterol/fluticasone, inhaler” \f “m” </w:instrText>
      </w:r>
      <w:r w:rsidR="00812598" w:rsidRPr="006909A6">
        <w:fldChar w:fldCharType="end"/>
      </w:r>
      <w:r w:rsidRPr="006909A6">
        <w:t>, 50/250 mcg (1 puff) 12 hourly</w:t>
      </w:r>
      <w:r w:rsidR="00C56238">
        <w:t>.</w:t>
      </w:r>
      <w:r w:rsidRPr="006909A6">
        <w:t xml:space="preserve"> (Doctor initiated</w:t>
      </w:r>
      <w:r w:rsidR="00C56238">
        <w:t>.</w:t>
      </w:r>
      <w:r w:rsidRPr="006909A6">
        <w:t>)</w:t>
      </w:r>
    </w:p>
    <w:p w14:paraId="2F87944A" w14:textId="77777777" w:rsidR="00182F1E" w:rsidRDefault="00182F1E" w:rsidP="004C3E6D">
      <w:pPr>
        <w:pStyle w:val="Heading6"/>
        <w:spacing w:before="0"/>
      </w:pPr>
    </w:p>
    <w:p w14:paraId="187A7ED0" w14:textId="1CCB399E" w:rsidR="001E54AC" w:rsidRDefault="00FF01A9" w:rsidP="004C3E6D">
      <w:pPr>
        <w:pStyle w:val="Heading6"/>
        <w:spacing w:before="0"/>
        <w:rPr>
          <w:b w:val="0"/>
          <w:bCs w:val="0"/>
        </w:rPr>
      </w:pPr>
      <w:r w:rsidRPr="001F4BAA">
        <w:t>If not controlled on a LABA alone or frequent exacerbations (≥2 per year)</w:t>
      </w:r>
      <w:proofErr w:type="gramStart"/>
      <w:r w:rsidRPr="001F4BAA">
        <w:t>:</w:t>
      </w:r>
      <w:proofErr w:type="gramEnd"/>
      <w:r w:rsidR="008C5BB7">
        <w:br/>
      </w:r>
      <w:r w:rsidR="005E25A0">
        <w:rPr>
          <w:b w:val="0"/>
          <w:bCs w:val="0"/>
        </w:rPr>
        <w:t>Measure</w:t>
      </w:r>
      <w:r w:rsidR="00A2283F">
        <w:rPr>
          <w:b w:val="0"/>
          <w:bCs w:val="0"/>
        </w:rPr>
        <w:t xml:space="preserve"> </w:t>
      </w:r>
      <w:r w:rsidR="001E54AC" w:rsidRPr="006048B3">
        <w:rPr>
          <w:b w:val="0"/>
          <w:bCs w:val="0"/>
        </w:rPr>
        <w:t>blo</w:t>
      </w:r>
      <w:r w:rsidR="001E54AC">
        <w:rPr>
          <w:b w:val="0"/>
          <w:bCs w:val="0"/>
        </w:rPr>
        <w:t>od eosinophil levels</w:t>
      </w:r>
      <w:r w:rsidR="00A2283F">
        <w:rPr>
          <w:b w:val="0"/>
          <w:bCs w:val="0"/>
        </w:rPr>
        <w:t>.</w:t>
      </w:r>
    </w:p>
    <w:p w14:paraId="692FA39E" w14:textId="0E2C6BCB" w:rsidR="00FF01A9" w:rsidRPr="004C3E6D" w:rsidRDefault="001E54AC" w:rsidP="004C3E6D">
      <w:pPr>
        <w:pStyle w:val="Heading6"/>
        <w:spacing w:before="0"/>
        <w:rPr>
          <w:b w:val="0"/>
        </w:rPr>
      </w:pPr>
      <w:r w:rsidRPr="004C3E6D">
        <w:rPr>
          <w:b w:val="0"/>
        </w:rPr>
        <w:t xml:space="preserve">If </w:t>
      </w:r>
      <w:proofErr w:type="spellStart"/>
      <w:r w:rsidRPr="004C3E6D">
        <w:rPr>
          <w:b w:val="0"/>
        </w:rPr>
        <w:t>eosinophils</w:t>
      </w:r>
      <w:proofErr w:type="spellEnd"/>
      <w:r w:rsidRPr="004C3E6D">
        <w:rPr>
          <w:b w:val="0"/>
        </w:rPr>
        <w:t xml:space="preserve"> </w:t>
      </w:r>
      <w:r w:rsidR="007277E7">
        <w:rPr>
          <w:b w:val="0"/>
        </w:rPr>
        <w:t>&gt;</w:t>
      </w:r>
      <w:r w:rsidRPr="004C3E6D">
        <w:rPr>
          <w:b w:val="0"/>
        </w:rPr>
        <w:t>0.1 x10</w:t>
      </w:r>
      <w:r w:rsidRPr="004C3E6D">
        <w:rPr>
          <w:b w:val="0"/>
          <w:vertAlign w:val="superscript"/>
        </w:rPr>
        <w:t>9</w:t>
      </w:r>
      <w:r w:rsidRPr="004C3E6D">
        <w:rPr>
          <w:b w:val="0"/>
        </w:rPr>
        <w:t xml:space="preserve"> cells/L, r</w:t>
      </w:r>
      <w:r w:rsidR="00FF01A9" w:rsidRPr="004C3E6D">
        <w:rPr>
          <w:b w:val="0"/>
        </w:rPr>
        <w:t>eplace with:</w:t>
      </w:r>
    </w:p>
    <w:p w14:paraId="63A4E4E6" w14:textId="239AFECE" w:rsidR="00FF01A9" w:rsidRPr="001F4BAA" w:rsidRDefault="00FF01A9" w:rsidP="008C5BB7">
      <w:pPr>
        <w:pStyle w:val="BulletTherapeuticclass"/>
      </w:pPr>
      <w:r w:rsidRPr="001F4BAA">
        <w:t>Inhaled LABA/corticosteroid</w:t>
      </w:r>
      <w:r w:rsidR="00812598">
        <w:fldChar w:fldCharType="begin"/>
      </w:r>
      <w:r w:rsidR="00812598">
        <w:instrText xml:space="preserve"> XE “LABA/corticosteroid, inhaler” \f “m” </w:instrText>
      </w:r>
      <w:r w:rsidR="00812598">
        <w:fldChar w:fldCharType="end"/>
      </w:r>
      <w:r w:rsidRPr="001F4BAA">
        <w:t xml:space="preserve"> combination e.g.:</w:t>
      </w:r>
    </w:p>
    <w:tbl>
      <w:tblPr>
        <w:tblpPr w:leftFromText="180" w:rightFromText="180" w:vertAnchor="text" w:horzAnchor="margin" w:tblpXSpec="right" w:tblpY="167"/>
        <w:tblOverlap w:val="never"/>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907"/>
      </w:tblGrid>
      <w:tr w:rsidR="00187C01" w:rsidRPr="001F4BAA" w14:paraId="0960AD0C" w14:textId="77777777" w:rsidTr="00187C01">
        <w:tc>
          <w:tcPr>
            <w:tcW w:w="907" w:type="dxa"/>
          </w:tcPr>
          <w:p w14:paraId="7480B9B1" w14:textId="4AA5912C" w:rsidR="00187C01" w:rsidRPr="002344FD" w:rsidRDefault="00B5324C" w:rsidP="00187C01">
            <w:pPr>
              <w:pStyle w:val="LoEText"/>
              <w:framePr w:hSpace="0" w:wrap="auto" w:vAnchor="margin" w:hAnchor="text" w:xAlign="left" w:yAlign="inline"/>
              <w:suppressOverlap w:val="0"/>
              <w:rPr>
                <w:sz w:val="14"/>
                <w:szCs w:val="14"/>
              </w:rPr>
            </w:pPr>
            <w:proofErr w:type="spellStart"/>
            <w:r w:rsidRPr="002344FD">
              <w:rPr>
                <w:sz w:val="14"/>
                <w:szCs w:val="14"/>
              </w:rPr>
              <w:t>LoE:IVb</w:t>
            </w:r>
            <w:proofErr w:type="spellEnd"/>
            <w:r w:rsidR="00187C01" w:rsidRPr="002344FD">
              <w:rPr>
                <w:rStyle w:val="EndnoteReference8"/>
                <w:sz w:val="14"/>
                <w:szCs w:val="14"/>
              </w:rPr>
              <w:endnoteReference w:id="22"/>
            </w:r>
          </w:p>
        </w:tc>
      </w:tr>
    </w:tbl>
    <w:p w14:paraId="47EE391A" w14:textId="59300830" w:rsidR="00FF01A9" w:rsidRPr="001F4BAA" w:rsidRDefault="00FF01A9" w:rsidP="008C5BB7">
      <w:pPr>
        <w:pStyle w:val="BulletMedicine"/>
      </w:pPr>
      <w:proofErr w:type="spellStart"/>
      <w:r w:rsidRPr="001F4BAA">
        <w:t>Salmeterol</w:t>
      </w:r>
      <w:proofErr w:type="spellEnd"/>
      <w:r w:rsidRPr="001F4BAA">
        <w:t>/fluticasone, inhalation</w:t>
      </w:r>
      <w:r w:rsidR="00812598">
        <w:fldChar w:fldCharType="begin"/>
      </w:r>
      <w:r w:rsidR="00812598">
        <w:instrText xml:space="preserve"> XE “Salmeterol/fluticasone, inhaler” \f “m” </w:instrText>
      </w:r>
      <w:r w:rsidR="00812598">
        <w:fldChar w:fldCharType="end"/>
      </w:r>
      <w:r w:rsidRPr="001F4BAA">
        <w:t>, 50/250 mcg (1 puff) 12 hourly</w:t>
      </w:r>
      <w:r w:rsidR="00C56238">
        <w:t>.</w:t>
      </w:r>
      <w:r w:rsidRPr="001F4BAA">
        <w:t xml:space="preserve"> (Doctor initiated</w:t>
      </w:r>
      <w:r w:rsidR="00C56238">
        <w:t>.</w:t>
      </w:r>
      <w:r w:rsidRPr="001F4BAA">
        <w:t>)</w:t>
      </w:r>
    </w:p>
    <w:tbl>
      <w:tblPr>
        <w:tblpPr w:leftFromText="180" w:rightFromText="180" w:vertAnchor="text" w:horzAnchor="margin" w:tblpXSpec="right" w:tblpY="361"/>
        <w:tblOverlap w:val="never"/>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907"/>
      </w:tblGrid>
      <w:tr w:rsidR="00187C01" w:rsidRPr="001F4BAA" w14:paraId="53D81364" w14:textId="77777777" w:rsidTr="00187C01">
        <w:tc>
          <w:tcPr>
            <w:tcW w:w="907" w:type="dxa"/>
          </w:tcPr>
          <w:p w14:paraId="768E802C" w14:textId="4CBF1070" w:rsidR="00187C01" w:rsidRPr="002344FD" w:rsidRDefault="00187C01" w:rsidP="00187C01">
            <w:pPr>
              <w:pStyle w:val="LoEText"/>
              <w:framePr w:hSpace="0" w:wrap="auto" w:vAnchor="margin" w:hAnchor="text" w:xAlign="left" w:yAlign="inline"/>
              <w:suppressOverlap w:val="0"/>
              <w:rPr>
                <w:sz w:val="14"/>
                <w:szCs w:val="14"/>
              </w:rPr>
            </w:pPr>
            <w:proofErr w:type="spellStart"/>
            <w:r w:rsidRPr="002344FD">
              <w:rPr>
                <w:sz w:val="14"/>
                <w:szCs w:val="14"/>
              </w:rPr>
              <w:t>LoE:III</w:t>
            </w:r>
            <w:r w:rsidR="00B5324C" w:rsidRPr="002344FD">
              <w:rPr>
                <w:sz w:val="14"/>
                <w:szCs w:val="14"/>
              </w:rPr>
              <w:t>b</w:t>
            </w:r>
            <w:proofErr w:type="spellEnd"/>
            <w:r w:rsidRPr="002344FD">
              <w:rPr>
                <w:rStyle w:val="EndnoteReference8"/>
                <w:sz w:val="14"/>
                <w:szCs w:val="14"/>
              </w:rPr>
              <w:endnoteReference w:id="23"/>
            </w:r>
          </w:p>
        </w:tc>
      </w:tr>
    </w:tbl>
    <w:p w14:paraId="3143BD13" w14:textId="77777777" w:rsidR="006C5447" w:rsidRDefault="00FF01A9" w:rsidP="00187C01">
      <w:r w:rsidRPr="00187C01">
        <w:rPr>
          <w:rStyle w:val="Strong"/>
        </w:rPr>
        <w:t>Note:</w:t>
      </w:r>
      <w:r w:rsidRPr="001F4BAA">
        <w:t xml:space="preserve"> </w:t>
      </w:r>
    </w:p>
    <w:p w14:paraId="5129BB33" w14:textId="1C44D72B" w:rsidR="00FF01A9" w:rsidRPr="001F4BAA" w:rsidRDefault="00FF01A9" w:rsidP="006C5447">
      <w:pPr>
        <w:pStyle w:val="ListParagraph"/>
      </w:pPr>
      <w:r w:rsidRPr="001F4BAA">
        <w:t>Fluticasone and budesonide interact with protease inhibitors. Refer all patients on protease inhibitors requiring inhaled corticosteroids for further management.</w:t>
      </w:r>
    </w:p>
    <w:p w14:paraId="4FE17FCE" w14:textId="5A2A2992" w:rsidR="00FF01A9" w:rsidRPr="001F4BAA" w:rsidRDefault="00FF01A9" w:rsidP="006C5447">
      <w:pPr>
        <w:pStyle w:val="ListParagraph"/>
      </w:pPr>
      <w:r w:rsidRPr="001F4BAA">
        <w:t xml:space="preserve">Oral corticosteroids may be required for acute exacerbations, but these have severe long-term complications and should only be used long-term if </w:t>
      </w:r>
      <w:r w:rsidR="00C263B8">
        <w:t>advised by a specialist</w:t>
      </w:r>
      <w:r w:rsidRPr="001F4BAA">
        <w:t>.</w:t>
      </w:r>
    </w:p>
    <w:p w14:paraId="3D743F03" w14:textId="16BC5943" w:rsidR="001E54AC" w:rsidRPr="006C5447" w:rsidRDefault="001E54AC" w:rsidP="006C5447">
      <w:pPr>
        <w:pStyle w:val="ListParagraph"/>
      </w:pPr>
      <w:r w:rsidRPr="006C5447">
        <w:t xml:space="preserve">Do not </w:t>
      </w:r>
      <w:r w:rsidR="005E25A0">
        <w:t>measure</w:t>
      </w:r>
      <w:r w:rsidR="005E25A0" w:rsidRPr="006C5447">
        <w:t xml:space="preserve"> </w:t>
      </w:r>
      <w:r w:rsidRPr="006C5447">
        <w:t>blood eosinophil</w:t>
      </w:r>
      <w:r w:rsidR="005E25A0">
        <w:t xml:space="preserve"> levels </w:t>
      </w:r>
      <w:r w:rsidRPr="006C5447">
        <w:t>while taking oral corticosteroids, as this may temporarily lower the eosinophil count.</w:t>
      </w:r>
    </w:p>
    <w:p w14:paraId="524A0D53" w14:textId="77777777" w:rsidR="00010049" w:rsidRDefault="00FF01A9" w:rsidP="00010049">
      <w:pPr>
        <w:pStyle w:val="Heading6"/>
      </w:pPr>
      <w:r w:rsidRPr="001F4BAA">
        <w:t xml:space="preserve">Prophylaxis against respiratory tract infections: </w:t>
      </w:r>
    </w:p>
    <w:p w14:paraId="69F1DB7C" w14:textId="0D996F28" w:rsidR="00FF01A9" w:rsidRPr="001F4BAA" w:rsidRDefault="00FF01A9" w:rsidP="002344FD">
      <w:pPr>
        <w:pStyle w:val="ICD10"/>
        <w:shd w:val="clear" w:color="auto" w:fill="F2F2F2" w:themeFill="background1" w:themeFillShade="F2"/>
        <w:tabs>
          <w:tab w:val="left" w:pos="2753"/>
        </w:tabs>
      </w:pPr>
      <w:r w:rsidRPr="001F4BAA">
        <w:t>Z25.1</w:t>
      </w:r>
    </w:p>
    <w:p w14:paraId="7E7E1483" w14:textId="1828CE38" w:rsidR="00FF01A9" w:rsidRPr="001F4BAA" w:rsidRDefault="00FF01A9" w:rsidP="00643A42">
      <w:pPr>
        <w:pStyle w:val="BulletMedicine"/>
        <w:numPr>
          <w:ilvl w:val="0"/>
          <w:numId w:val="15"/>
        </w:numPr>
      </w:pPr>
      <w:r w:rsidRPr="001F4BAA">
        <w:t>Influenza vaccination</w:t>
      </w:r>
      <w:r w:rsidR="00812598">
        <w:fldChar w:fldCharType="begin"/>
      </w:r>
      <w:r w:rsidR="00812598">
        <w:instrText xml:space="preserve"> XE "</w:instrText>
      </w:r>
      <w:r w:rsidR="00812598" w:rsidRPr="004A0AEB">
        <w:instrText>Influenza vacci</w:instrText>
      </w:r>
      <w:r w:rsidR="00812598">
        <w:instrText>ne" \f “m”</w:instrText>
      </w:r>
      <w:r w:rsidR="00812598">
        <w:fldChar w:fldCharType="end"/>
      </w:r>
      <w:r w:rsidRPr="001F4BAA">
        <w:t>, annually.</w:t>
      </w:r>
    </w:p>
    <w:p w14:paraId="45E5D815" w14:textId="77777777" w:rsidR="00FF01A9" w:rsidRPr="001F4BAA" w:rsidRDefault="00FF01A9" w:rsidP="00C32328">
      <w:pPr>
        <w:pStyle w:val="Heading5"/>
      </w:pPr>
      <w:r w:rsidRPr="001F4BAA">
        <w:t>REFERRAL</w:t>
      </w:r>
    </w:p>
    <w:p w14:paraId="1D9F6616" w14:textId="77777777" w:rsidR="00FF01A9" w:rsidRPr="001F4BAA" w:rsidRDefault="00FF01A9" w:rsidP="00010049">
      <w:pPr>
        <w:pStyle w:val="ListParagraph"/>
      </w:pPr>
      <w:r w:rsidRPr="001F4BAA">
        <w:t>Poor response to above therapy, for further investigations and adjustment of treatment.</w:t>
      </w:r>
    </w:p>
    <w:p w14:paraId="071C2646" w14:textId="77777777" w:rsidR="00FF01A9" w:rsidRPr="001F4BAA" w:rsidRDefault="00FF01A9" w:rsidP="00010049">
      <w:pPr>
        <w:pStyle w:val="ListParagraph"/>
      </w:pPr>
      <w:r w:rsidRPr="001F4BAA">
        <w:t>Patients on protease inhibitors, requiring inhaled corticosteroids.</w:t>
      </w:r>
    </w:p>
    <w:p w14:paraId="5DF4FB75" w14:textId="634A19D1" w:rsidR="00010049" w:rsidRDefault="00010049">
      <w:pPr>
        <w:spacing w:before="0" w:after="0"/>
        <w:jc w:val="left"/>
        <w:rPr>
          <w:lang w:val="en-ZA"/>
        </w:rPr>
      </w:pPr>
    </w:p>
    <w:p w14:paraId="40CD2C2D" w14:textId="77777777" w:rsidR="000A1ECD" w:rsidRDefault="000A1ECD">
      <w:pPr>
        <w:spacing w:before="0" w:after="0"/>
        <w:jc w:val="left"/>
        <w:rPr>
          <w:lang w:val="en-ZA"/>
        </w:rPr>
      </w:pPr>
    </w:p>
    <w:p w14:paraId="1A2482A8" w14:textId="77777777" w:rsidR="000A1ECD" w:rsidRDefault="000A1ECD">
      <w:pPr>
        <w:spacing w:before="0" w:after="0"/>
        <w:jc w:val="left"/>
        <w:rPr>
          <w:lang w:val="en-ZA"/>
        </w:rPr>
      </w:pPr>
    </w:p>
    <w:p w14:paraId="4C785117" w14:textId="77777777" w:rsidR="000A1ECD" w:rsidRDefault="000A1ECD">
      <w:pPr>
        <w:spacing w:before="0" w:after="0"/>
        <w:jc w:val="left"/>
        <w:rPr>
          <w:lang w:val="en-ZA"/>
        </w:rPr>
      </w:pPr>
    </w:p>
    <w:p w14:paraId="2DC4DCCB" w14:textId="77777777" w:rsidR="000A1ECD" w:rsidRDefault="000A1ECD">
      <w:pPr>
        <w:spacing w:before="0" w:after="0"/>
        <w:jc w:val="left"/>
        <w:rPr>
          <w:lang w:val="en-ZA"/>
        </w:rPr>
      </w:pPr>
    </w:p>
    <w:p w14:paraId="151E48F2" w14:textId="77777777" w:rsidR="000A1ECD" w:rsidRDefault="000A1ECD">
      <w:pPr>
        <w:spacing w:before="0" w:after="0"/>
        <w:jc w:val="left"/>
        <w:rPr>
          <w:lang w:val="en-ZA"/>
        </w:rPr>
      </w:pPr>
    </w:p>
    <w:p w14:paraId="1A5FA1E8" w14:textId="487D6536" w:rsidR="00FF01A9" w:rsidRPr="006B5635" w:rsidRDefault="006B5635" w:rsidP="006B5635">
      <w:pPr>
        <w:pStyle w:val="Heading2"/>
      </w:pPr>
      <w:bookmarkStart w:id="32" w:name="_Toc57837002"/>
      <w:bookmarkStart w:id="33" w:name="_Toc57838378"/>
      <w:bookmarkStart w:id="34" w:name="_Toc57838474"/>
      <w:bookmarkStart w:id="35" w:name="_Toc57839891"/>
      <w:bookmarkStart w:id="36" w:name="_Toc57840028"/>
      <w:bookmarkStart w:id="37" w:name="_Toc235435512"/>
      <w:r w:rsidRPr="006B5635">
        <w:lastRenderedPageBreak/>
        <w:t>Stridor (upper airways obstruction</w:t>
      </w:r>
      <w:r w:rsidR="00FF01A9" w:rsidRPr="006B5635">
        <w:t>)</w:t>
      </w:r>
      <w:bookmarkEnd w:id="32"/>
      <w:bookmarkEnd w:id="33"/>
      <w:bookmarkEnd w:id="34"/>
      <w:bookmarkEnd w:id="35"/>
      <w:bookmarkEnd w:id="36"/>
      <w:bookmarkEnd w:id="37"/>
      <w:r w:rsidR="001132AD">
        <w:fldChar w:fldCharType="begin"/>
      </w:r>
      <w:r w:rsidR="001132AD">
        <w:instrText xml:space="preserve"> XE "</w:instrText>
      </w:r>
      <w:r w:rsidR="001132AD" w:rsidRPr="004A0AEB">
        <w:instrText>Stridor (upper airways obstruction)</w:instrText>
      </w:r>
      <w:r w:rsidR="001132AD">
        <w:instrText xml:space="preserve">" </w:instrText>
      </w:r>
      <w:r w:rsidR="001132AD" w:rsidRPr="001132AD">
        <w:instrText xml:space="preserve">\f “c” </w:instrText>
      </w:r>
      <w:r w:rsidR="001132AD">
        <w:fldChar w:fldCharType="end"/>
      </w:r>
    </w:p>
    <w:p w14:paraId="61D2F20F" w14:textId="77777777" w:rsidR="00FF01A9" w:rsidRPr="00010049" w:rsidRDefault="00FF01A9" w:rsidP="00FF01A9">
      <w:pPr>
        <w:pStyle w:val="NoSpacing"/>
        <w:rPr>
          <w:sz w:val="8"/>
          <w:szCs w:val="8"/>
        </w:rPr>
      </w:pPr>
    </w:p>
    <w:p w14:paraId="749D0CCD" w14:textId="2E788DB6" w:rsidR="00FF01A9" w:rsidRPr="00A907C2" w:rsidRDefault="006B5635" w:rsidP="00A907C2">
      <w:pPr>
        <w:pStyle w:val="Heading3"/>
      </w:pPr>
      <w:bookmarkStart w:id="38" w:name="_Toc57838379"/>
      <w:bookmarkStart w:id="39" w:name="_Toc57838475"/>
      <w:bookmarkStart w:id="40" w:name="_Toc57839892"/>
      <w:bookmarkStart w:id="41" w:name="_Toc57840029"/>
      <w:bookmarkStart w:id="42" w:name="_Toc235435513"/>
      <w:r w:rsidRPr="00A907C2">
        <w:t>Croup (laryngotracheo</w:t>
      </w:r>
      <w:r w:rsidR="00A907C2" w:rsidRPr="00A907C2">
        <w:t xml:space="preserve"> </w:t>
      </w:r>
      <w:r w:rsidRPr="00A907C2">
        <w:t>bronchitis) in children</w:t>
      </w:r>
      <w:bookmarkEnd w:id="38"/>
      <w:bookmarkEnd w:id="39"/>
      <w:bookmarkEnd w:id="40"/>
      <w:bookmarkEnd w:id="41"/>
      <w:bookmarkEnd w:id="42"/>
      <w:r w:rsidR="001132AD">
        <w:fldChar w:fldCharType="begin"/>
      </w:r>
      <w:r w:rsidR="001132AD">
        <w:instrText xml:space="preserve"> XE "</w:instrText>
      </w:r>
      <w:r w:rsidR="001132AD" w:rsidRPr="004A0AEB">
        <w:instrText>Croup (laryngotracheo bronchitis) in children</w:instrText>
      </w:r>
      <w:r w:rsidR="001132AD">
        <w:instrText xml:space="preserve">" </w:instrText>
      </w:r>
      <w:r w:rsidR="001132AD" w:rsidRPr="001132AD">
        <w:instrText xml:space="preserve">\f “c” </w:instrText>
      </w:r>
      <w:r w:rsidR="001132AD">
        <w:fldChar w:fldCharType="end"/>
      </w:r>
    </w:p>
    <w:p w14:paraId="48010F21" w14:textId="77777777" w:rsidR="00FF01A9" w:rsidRPr="001F4BAA" w:rsidRDefault="00FF01A9" w:rsidP="002344FD">
      <w:pPr>
        <w:pStyle w:val="ICD10"/>
        <w:shd w:val="clear" w:color="auto" w:fill="F2F2F2" w:themeFill="background1" w:themeFillShade="F2"/>
        <w:tabs>
          <w:tab w:val="left" w:pos="2753"/>
        </w:tabs>
      </w:pPr>
      <w:r w:rsidRPr="001F4BAA">
        <w:t>J05.0-1</w:t>
      </w:r>
    </w:p>
    <w:p w14:paraId="18ACC5AC" w14:textId="77777777" w:rsidR="00FF01A9" w:rsidRPr="001F4BAA" w:rsidRDefault="00FF01A9" w:rsidP="00EB6F7C">
      <w:pPr>
        <w:pStyle w:val="Heading5"/>
      </w:pPr>
      <w:r w:rsidRPr="001F4BAA">
        <w:t xml:space="preserve">DESCRIPTION </w:t>
      </w:r>
    </w:p>
    <w:p w14:paraId="372805DE" w14:textId="77777777" w:rsidR="00FF01A9" w:rsidRPr="001F4BAA" w:rsidRDefault="00FF01A9" w:rsidP="00FF01A9">
      <w:pPr>
        <w:pStyle w:val="NoSpacing"/>
      </w:pPr>
      <w:r w:rsidRPr="001F4BAA">
        <w:t>Croup is a common cause of potentially life-threatening airway obstruction in childhood. It is characterised by inflammation of the larynx, trachea and bronchi. Most common causative pathogens are viruses, including measles.</w:t>
      </w:r>
    </w:p>
    <w:p w14:paraId="1575D9D6" w14:textId="22B6F12E" w:rsidR="00FF01A9" w:rsidRPr="001F4BAA" w:rsidRDefault="00FF01A9" w:rsidP="00FF01A9">
      <w:pPr>
        <w:pStyle w:val="NoSpacing"/>
      </w:pPr>
      <w:r w:rsidRPr="001F4BAA">
        <w:t>A clinical diagnosis of viral croup can be made if a previously healthy child develops progressive</w:t>
      </w:r>
      <w:r w:rsidR="00361029">
        <w:t>,</w:t>
      </w:r>
      <w:r w:rsidRPr="001F4BAA">
        <w:t xml:space="preserve"> inspiratory airway obstruction with stridor and a barking cough, 1</w:t>
      </w:r>
      <w:r w:rsidR="00C56238" w:rsidRPr="00C56238">
        <w:t xml:space="preserve"> </w:t>
      </w:r>
      <w:r w:rsidR="00C56238">
        <w:t xml:space="preserve">to </w:t>
      </w:r>
      <w:r w:rsidRPr="001F4BAA">
        <w:t>2 days after the onset of an upper respiratory tract infection. A mild fever may be present.</w:t>
      </w:r>
    </w:p>
    <w:p w14:paraId="6532A575" w14:textId="77777777" w:rsidR="00FF01A9" w:rsidRPr="001F4BAA" w:rsidRDefault="00FF01A9" w:rsidP="00FF01A9">
      <w:pPr>
        <w:pStyle w:val="NoSpacing"/>
      </w:pPr>
      <w:r w:rsidRPr="001F4BAA">
        <w:t>Suspect foreign body aspiration if there is a sudden onset of stridor in an otherwise healthy child.</w:t>
      </w:r>
    </w:p>
    <w:p w14:paraId="6B750671" w14:textId="77777777" w:rsidR="00FF01A9" w:rsidRPr="001F4BAA" w:rsidRDefault="00FF01A9" w:rsidP="00FF01A9">
      <w:pPr>
        <w:pStyle w:val="NoSpacing"/>
      </w:pPr>
      <w:r w:rsidRPr="001F4BAA">
        <w:t>Suspect epiglottitis if the following are present in addition to stridor:</w:t>
      </w:r>
    </w:p>
    <w:tbl>
      <w:tblPr>
        <w:tblW w:w="0" w:type="auto"/>
        <w:tblInd w:w="-113" w:type="dxa"/>
        <w:tblLook w:val="04A0" w:firstRow="1" w:lastRow="0" w:firstColumn="1" w:lastColumn="0" w:noHBand="0" w:noVBand="1"/>
      </w:tblPr>
      <w:tblGrid>
        <w:gridCol w:w="3400"/>
        <w:gridCol w:w="3402"/>
      </w:tblGrid>
      <w:tr w:rsidR="00FF01A9" w:rsidRPr="001F4BAA" w14:paraId="2C76CE8F" w14:textId="77777777" w:rsidTr="00010049">
        <w:tc>
          <w:tcPr>
            <w:tcW w:w="3453" w:type="dxa"/>
          </w:tcPr>
          <w:p w14:paraId="0384FD1D" w14:textId="77777777" w:rsidR="00FF01A9" w:rsidRPr="001F4BAA" w:rsidRDefault="00FF01A9" w:rsidP="00010049">
            <w:pPr>
              <w:pStyle w:val="ListParagraph"/>
            </w:pPr>
            <w:r w:rsidRPr="001F4BAA">
              <w:t>very ill child</w:t>
            </w:r>
          </w:p>
        </w:tc>
        <w:tc>
          <w:tcPr>
            <w:tcW w:w="3453" w:type="dxa"/>
          </w:tcPr>
          <w:p w14:paraId="1FEEEFEB" w14:textId="77777777" w:rsidR="00FF01A9" w:rsidRPr="001F4BAA" w:rsidRDefault="00FF01A9" w:rsidP="00010049">
            <w:pPr>
              <w:pStyle w:val="ListParagraph"/>
            </w:pPr>
            <w:r w:rsidRPr="001F4BAA">
              <w:t>drooling saliva</w:t>
            </w:r>
          </w:p>
        </w:tc>
      </w:tr>
      <w:tr w:rsidR="00FF01A9" w:rsidRPr="001F4BAA" w14:paraId="7E25560D" w14:textId="77777777" w:rsidTr="00010049">
        <w:tc>
          <w:tcPr>
            <w:tcW w:w="3453" w:type="dxa"/>
          </w:tcPr>
          <w:p w14:paraId="64DF02AA" w14:textId="77777777" w:rsidR="00FF01A9" w:rsidRPr="001F4BAA" w:rsidRDefault="00FF01A9" w:rsidP="00010049">
            <w:pPr>
              <w:pStyle w:val="ListParagraph"/>
            </w:pPr>
            <w:r w:rsidRPr="001F4BAA">
              <w:t>high fever</w:t>
            </w:r>
          </w:p>
        </w:tc>
        <w:tc>
          <w:tcPr>
            <w:tcW w:w="3453" w:type="dxa"/>
          </w:tcPr>
          <w:p w14:paraId="5A760EDF" w14:textId="77777777" w:rsidR="00FF01A9" w:rsidRPr="001F4BAA" w:rsidRDefault="00FF01A9" w:rsidP="00010049">
            <w:pPr>
              <w:pStyle w:val="ListParagraph"/>
            </w:pPr>
            <w:r w:rsidRPr="001F4BAA">
              <w:t>unable to swallow</w:t>
            </w:r>
          </w:p>
        </w:tc>
      </w:tr>
      <w:tr w:rsidR="00FF01A9" w:rsidRPr="001F4BAA" w14:paraId="428204B3" w14:textId="77777777" w:rsidTr="00010049">
        <w:tc>
          <w:tcPr>
            <w:tcW w:w="3453" w:type="dxa"/>
          </w:tcPr>
          <w:p w14:paraId="79633724" w14:textId="77777777" w:rsidR="00FF01A9" w:rsidRPr="001F4BAA" w:rsidRDefault="00FF01A9" w:rsidP="00010049">
            <w:pPr>
              <w:pStyle w:val="ListParagraph"/>
            </w:pPr>
            <w:r w:rsidRPr="001F4BAA">
              <w:t>sitting upright with head held erect</w:t>
            </w:r>
          </w:p>
        </w:tc>
        <w:tc>
          <w:tcPr>
            <w:tcW w:w="3453" w:type="dxa"/>
          </w:tcPr>
          <w:p w14:paraId="6E475B2F" w14:textId="77777777" w:rsidR="00FF01A9" w:rsidRPr="001F4BAA" w:rsidRDefault="00FF01A9" w:rsidP="00010049">
            <w:pPr>
              <w:pStyle w:val="NoSpacing"/>
            </w:pPr>
          </w:p>
        </w:tc>
      </w:tr>
    </w:tbl>
    <w:p w14:paraId="0A2658FC" w14:textId="77777777" w:rsidR="00FF01A9" w:rsidRPr="001F4BAA" w:rsidRDefault="00FF01A9" w:rsidP="00010049">
      <w:pPr>
        <w:pStyle w:val="Heading6"/>
      </w:pPr>
      <w:r w:rsidRPr="001F4BAA">
        <w:t>Assessment of the severity of airway obstruction and management in croup</w:t>
      </w:r>
    </w:p>
    <w:tbl>
      <w:tblPr>
        <w:tblStyle w:val="SamplePHCTable"/>
        <w:tblW w:w="0" w:type="auto"/>
        <w:tblLook w:val="0000" w:firstRow="0" w:lastRow="0" w:firstColumn="0" w:lastColumn="0" w:noHBand="0" w:noVBand="0"/>
      </w:tblPr>
      <w:tblGrid>
        <w:gridCol w:w="2569"/>
        <w:gridCol w:w="4110"/>
      </w:tblGrid>
      <w:tr w:rsidR="00FF01A9" w:rsidRPr="001F4BAA" w14:paraId="722C8D55" w14:textId="77777777" w:rsidTr="00010049">
        <w:tc>
          <w:tcPr>
            <w:tcW w:w="2660" w:type="dxa"/>
          </w:tcPr>
          <w:p w14:paraId="7C30667A" w14:textId="1F79DD7F" w:rsidR="00FF01A9" w:rsidRPr="00766FC0" w:rsidRDefault="00FF01A9" w:rsidP="004A7096">
            <w:pPr>
              <w:pStyle w:val="NoSpacing"/>
              <w:rPr>
                <w:rStyle w:val="Strong"/>
              </w:rPr>
            </w:pPr>
            <w:r w:rsidRPr="00766FC0">
              <w:rPr>
                <w:rStyle w:val="Strong"/>
              </w:rPr>
              <w:t xml:space="preserve">Grade 1 </w:t>
            </w:r>
          </w:p>
          <w:p w14:paraId="67D85998" w14:textId="77777777" w:rsidR="00FF01A9" w:rsidRPr="001F4BAA" w:rsidRDefault="00FF01A9" w:rsidP="004A7096">
            <w:pPr>
              <w:pStyle w:val="NoSpacing"/>
            </w:pPr>
            <w:r w:rsidRPr="001F4BAA">
              <w:t>Inspiratory stridor only</w:t>
            </w:r>
          </w:p>
        </w:tc>
        <w:tc>
          <w:tcPr>
            <w:tcW w:w="4246" w:type="dxa"/>
          </w:tcPr>
          <w:p w14:paraId="71F1FF0C" w14:textId="236C7B5A" w:rsidR="00FF01A9" w:rsidRPr="001F4BAA" w:rsidRDefault="00FF01A9" w:rsidP="00766FC0">
            <w:pPr>
              <w:pStyle w:val="BulletTherapeuticclass"/>
            </w:pPr>
            <w:r w:rsidRPr="001F4BAA">
              <w:t>Corticosteroids (intermediate-acting)</w:t>
            </w:r>
            <w:r w:rsidR="00812598">
              <w:fldChar w:fldCharType="begin"/>
            </w:r>
            <w:r w:rsidR="00812598">
              <w:instrText xml:space="preserve"> XE "Corticosteroids (intermediate-acting)" \f "m" </w:instrText>
            </w:r>
            <w:r w:rsidR="00812598">
              <w:fldChar w:fldCharType="end"/>
            </w:r>
            <w:r w:rsidRPr="001F4BAA">
              <w:t xml:space="preserve"> e.g.:</w:t>
            </w:r>
          </w:p>
          <w:p w14:paraId="6BD25F9A" w14:textId="5F4F4016" w:rsidR="00FF01A9" w:rsidRPr="001F4BAA" w:rsidRDefault="00FF01A9" w:rsidP="00C024DD">
            <w:pPr>
              <w:pStyle w:val="BulletMedicine"/>
            </w:pPr>
            <w:r w:rsidRPr="001F4BAA">
              <w:t>Prednisone, oral</w:t>
            </w:r>
            <w:r w:rsidR="00812598">
              <w:fldChar w:fldCharType="begin"/>
            </w:r>
            <w:r w:rsidR="00812598">
              <w:instrText xml:space="preserve"> XE "Prednisone, oral" \f "m" </w:instrText>
            </w:r>
            <w:r w:rsidR="00812598">
              <w:fldChar w:fldCharType="end"/>
            </w:r>
            <w:r w:rsidRPr="001F4BAA">
              <w:t>, 1</w:t>
            </w:r>
            <w:r w:rsidR="00C56238">
              <w:t xml:space="preserve"> to </w:t>
            </w:r>
            <w:r w:rsidRPr="001F4BAA">
              <w:t>2</w:t>
            </w:r>
            <w:r w:rsidR="005352BC">
              <w:t xml:space="preserve"> </w:t>
            </w:r>
            <w:r w:rsidRPr="001F4BAA">
              <w:t>mg/kg, single dose.</w:t>
            </w:r>
          </w:p>
          <w:p w14:paraId="00AA74AF" w14:textId="77777777" w:rsidR="00FF01A9" w:rsidRPr="001F4BAA" w:rsidRDefault="00FF01A9" w:rsidP="00C024DD">
            <w:pPr>
              <w:pStyle w:val="BulletDirectionsInstructions"/>
            </w:pPr>
            <w:r w:rsidRPr="001F4BAA">
              <w:t>Do not give if measles or herpes infection present.</w:t>
            </w:r>
          </w:p>
          <w:tbl>
            <w:tblPr>
              <w:tblpPr w:leftFromText="180" w:rightFromText="180" w:vertAnchor="text" w:tblpXSpec="right" w:tblpY="1"/>
              <w:tblOverlap w:val="never"/>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907"/>
            </w:tblGrid>
            <w:tr w:rsidR="00FF01A9" w:rsidRPr="001F4BAA" w14:paraId="2A32E1E1" w14:textId="77777777" w:rsidTr="00C024DD">
              <w:tc>
                <w:tcPr>
                  <w:tcW w:w="907" w:type="dxa"/>
                </w:tcPr>
                <w:p w14:paraId="264B1A0B" w14:textId="77777777" w:rsidR="00FF01A9" w:rsidRPr="002344FD" w:rsidRDefault="00FF01A9" w:rsidP="00C024DD">
                  <w:pPr>
                    <w:pStyle w:val="LoEText"/>
                    <w:framePr w:hSpace="0" w:wrap="auto" w:vAnchor="margin" w:hAnchor="text" w:xAlign="left" w:yAlign="inline"/>
                    <w:suppressOverlap w:val="0"/>
                    <w:rPr>
                      <w:sz w:val="14"/>
                      <w:szCs w:val="14"/>
                    </w:rPr>
                  </w:pPr>
                  <w:proofErr w:type="spellStart"/>
                  <w:r w:rsidRPr="002344FD">
                    <w:rPr>
                      <w:sz w:val="14"/>
                      <w:szCs w:val="14"/>
                    </w:rPr>
                    <w:t>LoE:III</w:t>
                  </w:r>
                  <w:proofErr w:type="spellEnd"/>
                  <w:r w:rsidRPr="002344FD">
                    <w:rPr>
                      <w:rStyle w:val="EndnoteReference8"/>
                      <w:sz w:val="14"/>
                      <w:szCs w:val="14"/>
                    </w:rPr>
                    <w:endnoteReference w:id="24"/>
                  </w:r>
                </w:p>
              </w:tc>
            </w:tr>
          </w:tbl>
          <w:p w14:paraId="7D103775" w14:textId="77777777" w:rsidR="00FF01A9" w:rsidRPr="001F4BAA" w:rsidRDefault="00FF01A9" w:rsidP="00C024DD">
            <w:pPr>
              <w:pStyle w:val="ListParagraph"/>
            </w:pPr>
            <w:r w:rsidRPr="001F4BAA">
              <w:t>Refer.</w:t>
            </w:r>
          </w:p>
        </w:tc>
      </w:tr>
      <w:tr w:rsidR="00FF01A9" w:rsidRPr="001F4BAA" w14:paraId="284461CB" w14:textId="77777777" w:rsidTr="00010049">
        <w:tc>
          <w:tcPr>
            <w:tcW w:w="2660" w:type="dxa"/>
          </w:tcPr>
          <w:p w14:paraId="3236E7D9" w14:textId="2133134D" w:rsidR="00FF01A9" w:rsidRPr="00766FC0" w:rsidRDefault="00FF01A9" w:rsidP="004A7096">
            <w:pPr>
              <w:pStyle w:val="NoSpacing"/>
              <w:rPr>
                <w:rStyle w:val="Strong"/>
              </w:rPr>
            </w:pPr>
            <w:r w:rsidRPr="00766FC0">
              <w:rPr>
                <w:rStyle w:val="Strong"/>
              </w:rPr>
              <w:t xml:space="preserve">Grade 2 </w:t>
            </w:r>
          </w:p>
          <w:p w14:paraId="7F692DF2" w14:textId="77777777" w:rsidR="00FF01A9" w:rsidRPr="001F4BAA" w:rsidRDefault="00FF01A9" w:rsidP="004A7096">
            <w:pPr>
              <w:pStyle w:val="NoSpacing"/>
            </w:pPr>
            <w:r w:rsidRPr="001F4BAA">
              <w:t>Inspiratory and expiratory stridor</w:t>
            </w:r>
          </w:p>
        </w:tc>
        <w:tc>
          <w:tcPr>
            <w:tcW w:w="4246" w:type="dxa"/>
          </w:tcPr>
          <w:p w14:paraId="01148D03" w14:textId="062AA4B3" w:rsidR="00FF01A9" w:rsidRPr="001F4BAA" w:rsidRDefault="00FF01A9" w:rsidP="00766FC0">
            <w:pPr>
              <w:pStyle w:val="BulletTherapeuticclass"/>
            </w:pPr>
            <w:r w:rsidRPr="001F4BAA">
              <w:t>Corticosteroids (intermediate-acting)</w:t>
            </w:r>
            <w:r w:rsidR="00812598">
              <w:fldChar w:fldCharType="begin"/>
            </w:r>
            <w:r w:rsidR="00812598">
              <w:instrText xml:space="preserve"> XE "Corticosteroids (intermediate-acting)" \f "m" </w:instrText>
            </w:r>
            <w:r w:rsidR="00812598">
              <w:fldChar w:fldCharType="end"/>
            </w:r>
            <w:r w:rsidRPr="001F4BAA">
              <w:t xml:space="preserve"> e.g.:</w:t>
            </w:r>
          </w:p>
          <w:tbl>
            <w:tblPr>
              <w:tblpPr w:leftFromText="180" w:rightFromText="180" w:vertAnchor="text" w:tblpXSpec="right" w:tblpY="91"/>
              <w:tblOverlap w:val="never"/>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907"/>
            </w:tblGrid>
            <w:tr w:rsidR="005260B5" w:rsidRPr="001F4BAA" w14:paraId="53315D3A" w14:textId="77777777" w:rsidTr="005260B5">
              <w:tc>
                <w:tcPr>
                  <w:tcW w:w="907" w:type="dxa"/>
                </w:tcPr>
                <w:p w14:paraId="5E39319E" w14:textId="77777777" w:rsidR="005260B5" w:rsidRPr="002344FD" w:rsidRDefault="005260B5" w:rsidP="005260B5">
                  <w:pPr>
                    <w:pStyle w:val="LoEText"/>
                    <w:framePr w:hSpace="0" w:wrap="auto" w:vAnchor="margin" w:hAnchor="text" w:xAlign="left" w:yAlign="inline"/>
                    <w:suppressOverlap w:val="0"/>
                    <w:rPr>
                      <w:sz w:val="14"/>
                      <w:szCs w:val="14"/>
                    </w:rPr>
                  </w:pPr>
                  <w:proofErr w:type="spellStart"/>
                  <w:r w:rsidRPr="002344FD">
                    <w:rPr>
                      <w:sz w:val="14"/>
                      <w:szCs w:val="14"/>
                    </w:rPr>
                    <w:t>LoE:III</w:t>
                  </w:r>
                  <w:proofErr w:type="spellEnd"/>
                  <w:r w:rsidRPr="002344FD">
                    <w:rPr>
                      <w:rStyle w:val="EndnoteReference8"/>
                      <w:sz w:val="14"/>
                      <w:szCs w:val="14"/>
                    </w:rPr>
                    <w:endnoteReference w:id="25"/>
                  </w:r>
                </w:p>
              </w:tc>
            </w:tr>
          </w:tbl>
          <w:p w14:paraId="40C40201" w14:textId="7E5A65AE" w:rsidR="00FF01A9" w:rsidRPr="001F4BAA" w:rsidRDefault="00FF01A9" w:rsidP="00C024DD">
            <w:pPr>
              <w:pStyle w:val="BulletMedicine"/>
            </w:pPr>
            <w:r w:rsidRPr="001F4BAA">
              <w:t>Prednisone, oral</w:t>
            </w:r>
            <w:r w:rsidR="00812598">
              <w:fldChar w:fldCharType="begin"/>
            </w:r>
            <w:r w:rsidR="00812598">
              <w:instrText xml:space="preserve"> XE "Prednisone, oral" \f "m" </w:instrText>
            </w:r>
            <w:r w:rsidR="00812598">
              <w:fldChar w:fldCharType="end"/>
            </w:r>
            <w:r w:rsidRPr="001F4BAA">
              <w:t>, 1</w:t>
            </w:r>
            <w:r w:rsidR="00C56238">
              <w:t xml:space="preserve"> to </w:t>
            </w:r>
            <w:r w:rsidRPr="001F4BAA">
              <w:t>2 mg/kg, immediately as a single dose.</w:t>
            </w:r>
          </w:p>
          <w:p w14:paraId="3A8DBF1C" w14:textId="2E1E5029" w:rsidR="00FF01A9" w:rsidRPr="001F4BAA" w:rsidRDefault="00746546" w:rsidP="008072EC">
            <w:pPr>
              <w:pStyle w:val="BulletMedicine"/>
            </w:pPr>
            <w:r>
              <w:t>Adrenaline</w:t>
            </w:r>
            <w:r w:rsidR="008072EC">
              <w:t xml:space="preserve"> </w:t>
            </w:r>
            <w:r w:rsidR="008072EC" w:rsidRPr="008072EC">
              <w:t>(epinephrine)</w:t>
            </w:r>
            <w:r w:rsidR="00FF01A9" w:rsidRPr="001F4BAA">
              <w:t>, 1:1000 diluted in sodium chloride 0.9%, nebulised, immediately.</w:t>
            </w:r>
          </w:p>
          <w:p w14:paraId="6AE97620" w14:textId="4B73868D" w:rsidR="00FF01A9" w:rsidRPr="001F4BAA" w:rsidRDefault="00FF01A9" w:rsidP="005260B5">
            <w:pPr>
              <w:pStyle w:val="BulletDirectionsInstructions"/>
            </w:pPr>
            <w:r w:rsidRPr="001F4BAA">
              <w:t xml:space="preserve">Dilute 1 mL of 1:1000 </w:t>
            </w:r>
            <w:r w:rsidR="00746546">
              <w:t>adrenaline</w:t>
            </w:r>
            <w:r w:rsidR="00746546" w:rsidRPr="001F4BAA">
              <w:t xml:space="preserve"> </w:t>
            </w:r>
            <w:r w:rsidRPr="001F4BAA">
              <w:t>with 1 mL sodium chloride 0.9%.</w:t>
            </w:r>
          </w:p>
          <w:p w14:paraId="1965AB7A" w14:textId="6CFBAE4F" w:rsidR="00FF01A9" w:rsidRPr="001F4BAA" w:rsidRDefault="00FF01A9" w:rsidP="005260B5">
            <w:pPr>
              <w:pStyle w:val="BulletDirectionsInstructions"/>
            </w:pPr>
            <w:r w:rsidRPr="001F4BAA">
              <w:t>Repeat every 15</w:t>
            </w:r>
            <w:r w:rsidR="00C56238">
              <w:t xml:space="preserve"> to </w:t>
            </w:r>
            <w:r w:rsidRPr="001F4BAA">
              <w:t>30 minutes until expiratory stridor disappears.</w:t>
            </w:r>
          </w:p>
          <w:p w14:paraId="6C7038EA" w14:textId="77777777" w:rsidR="00FF01A9" w:rsidRPr="001F4BAA" w:rsidRDefault="00FF01A9" w:rsidP="005260B5">
            <w:pPr>
              <w:pStyle w:val="ListParagraph"/>
            </w:pPr>
            <w:r w:rsidRPr="001F4BAA">
              <w:t>Refer.</w:t>
            </w:r>
          </w:p>
        </w:tc>
      </w:tr>
      <w:tr w:rsidR="00FF01A9" w:rsidRPr="001F4BAA" w14:paraId="1B1D2443" w14:textId="77777777" w:rsidTr="00010049">
        <w:tc>
          <w:tcPr>
            <w:tcW w:w="2660" w:type="dxa"/>
          </w:tcPr>
          <w:p w14:paraId="62687B17" w14:textId="0D296C47" w:rsidR="00FF01A9" w:rsidRPr="00766FC0" w:rsidRDefault="00FF01A9" w:rsidP="002344FD">
            <w:pPr>
              <w:pStyle w:val="NoSpacing"/>
              <w:jc w:val="left"/>
              <w:rPr>
                <w:rStyle w:val="Strong"/>
                <w:sz w:val="18"/>
                <w:lang w:val="en-GB"/>
              </w:rPr>
            </w:pPr>
            <w:r w:rsidRPr="00766FC0">
              <w:rPr>
                <w:rStyle w:val="Strong"/>
              </w:rPr>
              <w:t>Grade 3</w:t>
            </w:r>
          </w:p>
          <w:p w14:paraId="5D471318" w14:textId="77777777" w:rsidR="00FF01A9" w:rsidRPr="001F4BAA" w:rsidRDefault="00FF01A9" w:rsidP="002344FD">
            <w:pPr>
              <w:pStyle w:val="NoSpacing"/>
              <w:jc w:val="left"/>
            </w:pPr>
            <w:r w:rsidRPr="001F4BAA">
              <w:t>Inspiratory and expiratory stridor with active expiration, using abdominal muscles</w:t>
            </w:r>
          </w:p>
        </w:tc>
        <w:tc>
          <w:tcPr>
            <w:tcW w:w="4246" w:type="dxa"/>
          </w:tcPr>
          <w:p w14:paraId="0AB47596" w14:textId="77777777" w:rsidR="00FF01A9" w:rsidRPr="001F4BAA" w:rsidRDefault="00FF01A9" w:rsidP="005260B5">
            <w:pPr>
              <w:pStyle w:val="ListParagraph"/>
            </w:pPr>
            <w:r w:rsidRPr="001F4BAA">
              <w:t>Treat as above.</w:t>
            </w:r>
          </w:p>
          <w:p w14:paraId="480FA441" w14:textId="77777777" w:rsidR="00FF01A9" w:rsidRPr="001F4BAA" w:rsidRDefault="00FF01A9" w:rsidP="005260B5">
            <w:pPr>
              <w:pStyle w:val="ListParagraph"/>
            </w:pPr>
            <w:r w:rsidRPr="001F4BAA">
              <w:t xml:space="preserve">If no improvement within one hour, refer </w:t>
            </w:r>
            <w:r w:rsidRPr="00766FC0">
              <w:rPr>
                <w:rStyle w:val="Strong"/>
              </w:rPr>
              <w:t>urgently</w:t>
            </w:r>
            <w:r w:rsidRPr="001F4BAA">
              <w:t xml:space="preserve"> (intubate before referral if possible).</w:t>
            </w:r>
          </w:p>
        </w:tc>
      </w:tr>
      <w:tr w:rsidR="00FF01A9" w:rsidRPr="001F4BAA" w14:paraId="39C54861" w14:textId="77777777" w:rsidTr="00010049">
        <w:tc>
          <w:tcPr>
            <w:tcW w:w="2660" w:type="dxa"/>
          </w:tcPr>
          <w:p w14:paraId="4804DF3A" w14:textId="092B9B37" w:rsidR="00FF01A9" w:rsidRPr="00766FC0" w:rsidRDefault="00FF01A9" w:rsidP="002344FD">
            <w:pPr>
              <w:pStyle w:val="NoSpacing"/>
              <w:jc w:val="left"/>
              <w:rPr>
                <w:rStyle w:val="Strong"/>
                <w:sz w:val="18"/>
                <w:lang w:val="en-GB"/>
              </w:rPr>
            </w:pPr>
            <w:r w:rsidRPr="00766FC0">
              <w:rPr>
                <w:rStyle w:val="Strong"/>
              </w:rPr>
              <w:t>Grade 4</w:t>
            </w:r>
          </w:p>
          <w:p w14:paraId="7DF49972" w14:textId="77777777" w:rsidR="00FF01A9" w:rsidRPr="001F4BAA" w:rsidRDefault="00FF01A9" w:rsidP="002344FD">
            <w:pPr>
              <w:pStyle w:val="NoSpacing"/>
              <w:jc w:val="left"/>
            </w:pPr>
            <w:r w:rsidRPr="001F4BAA">
              <w:t>Cyanosis, apathy, marked retractions, impending apnoea</w:t>
            </w:r>
          </w:p>
        </w:tc>
        <w:tc>
          <w:tcPr>
            <w:tcW w:w="4246" w:type="dxa"/>
          </w:tcPr>
          <w:p w14:paraId="2BAFA167" w14:textId="77777777" w:rsidR="00FF01A9" w:rsidRPr="001F4BAA" w:rsidRDefault="00FF01A9" w:rsidP="005260B5">
            <w:pPr>
              <w:pStyle w:val="ListParagraph"/>
            </w:pPr>
            <w:r w:rsidRPr="001F4BAA">
              <w:t>Intubate (if not possible give treatment as above).</w:t>
            </w:r>
          </w:p>
          <w:p w14:paraId="0BCFB0FB" w14:textId="77777777" w:rsidR="00FF01A9" w:rsidRPr="001F4BAA" w:rsidRDefault="00FF01A9" w:rsidP="005260B5">
            <w:pPr>
              <w:pStyle w:val="ListParagraph"/>
            </w:pPr>
            <w:r w:rsidRPr="001F4BAA">
              <w:t xml:space="preserve">Refer </w:t>
            </w:r>
            <w:r w:rsidRPr="00766FC0">
              <w:rPr>
                <w:rStyle w:val="Strong"/>
              </w:rPr>
              <w:t>urgently</w:t>
            </w:r>
            <w:r w:rsidRPr="001F4BAA">
              <w:t>.</w:t>
            </w:r>
          </w:p>
        </w:tc>
      </w:tr>
    </w:tbl>
    <w:p w14:paraId="607677BF" w14:textId="77777777" w:rsidR="00FF01A9" w:rsidRPr="001F4BAA" w:rsidRDefault="00FF01A9" w:rsidP="00EB6F7C">
      <w:pPr>
        <w:pStyle w:val="Heading5"/>
      </w:pPr>
      <w:r w:rsidRPr="001F4BAA">
        <w:t>GENERAL MEASURES</w:t>
      </w:r>
    </w:p>
    <w:p w14:paraId="3BDCB14E" w14:textId="77777777" w:rsidR="00FF01A9" w:rsidRPr="001F4BAA" w:rsidRDefault="00FF01A9" w:rsidP="005260B5">
      <w:pPr>
        <w:pStyle w:val="ListParagraph"/>
      </w:pPr>
      <w:r w:rsidRPr="001F4BAA">
        <w:t>Keep child comfortable.</w:t>
      </w:r>
    </w:p>
    <w:p w14:paraId="1C8ACBCA" w14:textId="08CFAE9B" w:rsidR="00FF01A9" w:rsidRPr="001F4BAA" w:rsidRDefault="00FF01A9" w:rsidP="005260B5">
      <w:pPr>
        <w:pStyle w:val="ListParagraph"/>
      </w:pPr>
      <w:r w:rsidRPr="001F4BAA">
        <w:t>Continue oral fluids</w:t>
      </w:r>
      <w:r w:rsidR="00947D22">
        <w:t xml:space="preserve"> </w:t>
      </w:r>
      <w:r w:rsidR="001C2BB0">
        <w:t xml:space="preserve">provided </w:t>
      </w:r>
      <w:r w:rsidR="00947D22">
        <w:t xml:space="preserve">that </w:t>
      </w:r>
      <w:r w:rsidR="001C2BB0">
        <w:t>patient is able to swallow</w:t>
      </w:r>
      <w:r w:rsidRPr="001F4BAA">
        <w:t>.</w:t>
      </w:r>
    </w:p>
    <w:p w14:paraId="13B8BEAE" w14:textId="77777777" w:rsidR="00FF01A9" w:rsidRPr="001F4BAA" w:rsidRDefault="00FF01A9" w:rsidP="005260B5">
      <w:pPr>
        <w:pStyle w:val="ListParagraph"/>
      </w:pPr>
      <w:r w:rsidRPr="001F4BAA">
        <w:t>Encourage parent or caregiver to remain with the child.</w:t>
      </w:r>
    </w:p>
    <w:p w14:paraId="5479EBAF" w14:textId="2CCD4B7B" w:rsidR="005260B5" w:rsidRDefault="005260B5">
      <w:pPr>
        <w:spacing w:before="0" w:after="0"/>
        <w:jc w:val="left"/>
        <w:rPr>
          <w:b/>
          <w:bCs/>
          <w:caps/>
          <w:sz w:val="20"/>
        </w:rPr>
      </w:pPr>
    </w:p>
    <w:p w14:paraId="0EE1355A" w14:textId="5252FB27" w:rsidR="00FF01A9" w:rsidRPr="001F4BAA" w:rsidRDefault="00FF01A9" w:rsidP="00EB6F7C">
      <w:pPr>
        <w:pStyle w:val="Heading5"/>
      </w:pPr>
      <w:r w:rsidRPr="001F4BAA">
        <w:lastRenderedPageBreak/>
        <w:t>MEDICINE TREATMENT</w:t>
      </w:r>
    </w:p>
    <w:p w14:paraId="70C87BE2" w14:textId="149FC0EE" w:rsidR="00FF01A9" w:rsidRPr="001F4BAA" w:rsidRDefault="00FF01A9" w:rsidP="00643A42">
      <w:pPr>
        <w:pStyle w:val="BulletMedicine"/>
        <w:numPr>
          <w:ilvl w:val="0"/>
          <w:numId w:val="16"/>
        </w:numPr>
      </w:pPr>
      <w:proofErr w:type="spellStart"/>
      <w:r w:rsidRPr="00CD1D02">
        <w:t>Paracetamol</w:t>
      </w:r>
      <w:proofErr w:type="spellEnd"/>
      <w:r w:rsidRPr="00CD1D02">
        <w:t>, oral</w:t>
      </w:r>
      <w:r w:rsidR="00812598" w:rsidRPr="00CD1D02">
        <w:fldChar w:fldCharType="begin"/>
      </w:r>
      <w:r w:rsidR="00812598" w:rsidRPr="00CD1D02">
        <w:instrText xml:space="preserve"> XE “Paracetamol, oral” \f “m” </w:instrText>
      </w:r>
      <w:r w:rsidR="00812598" w:rsidRPr="00CD1D02">
        <w:fldChar w:fldCharType="end"/>
      </w:r>
      <w:r w:rsidRPr="00CD1D02">
        <w:t>, 10</w:t>
      </w:r>
      <w:r w:rsidR="00C56238" w:rsidRPr="00C56238">
        <w:t xml:space="preserve"> </w:t>
      </w:r>
      <w:r w:rsidR="00C56238">
        <w:t xml:space="preserve">to </w:t>
      </w:r>
      <w:r w:rsidRPr="00CD1D02">
        <w:t>15 mg/kg/dose 6 hourly when require</w:t>
      </w:r>
      <w:r w:rsidR="00A37AB8">
        <w:t>d</w:t>
      </w:r>
      <w:r w:rsidRPr="00CD1D02">
        <w:t>. See dosing table</w:t>
      </w:r>
      <w:r w:rsidR="000A35DB">
        <w:t>:</w:t>
      </w:r>
      <w:r w:rsidR="00645DB1">
        <w:t xml:space="preserve"> </w:t>
      </w:r>
      <w:r w:rsidR="004A56FB">
        <w:t>Chapter 23</w:t>
      </w:r>
      <w:r w:rsidR="00645DB1">
        <w:t>.</w:t>
      </w:r>
    </w:p>
    <w:p w14:paraId="43EC0ADC" w14:textId="77777777" w:rsidR="00FF01A9" w:rsidRDefault="00FF01A9" w:rsidP="005260B5">
      <w:pPr>
        <w:pStyle w:val="Heading6"/>
      </w:pPr>
      <w:r w:rsidRPr="001F4BAA">
        <w:t>Children grade 2 or more stridor- while awaiting transfer:</w:t>
      </w:r>
    </w:p>
    <w:tbl>
      <w:tblPr>
        <w:tblpPr w:leftFromText="180" w:rightFromText="180" w:vertAnchor="text" w:horzAnchor="margin" w:tblpXSpec="right" w:tblpY="-41"/>
        <w:tblOverlap w:val="never"/>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907"/>
      </w:tblGrid>
      <w:tr w:rsidR="009B227B" w:rsidRPr="001F4BAA" w14:paraId="609E3B5B" w14:textId="77777777" w:rsidTr="009B227B">
        <w:tc>
          <w:tcPr>
            <w:tcW w:w="907" w:type="dxa"/>
          </w:tcPr>
          <w:p w14:paraId="45B234BE" w14:textId="77777777" w:rsidR="009B227B" w:rsidRPr="002344FD" w:rsidRDefault="009B227B" w:rsidP="009B227B">
            <w:pPr>
              <w:pStyle w:val="LoEText"/>
              <w:framePr w:hSpace="0" w:wrap="auto" w:vAnchor="margin" w:hAnchor="text" w:xAlign="left" w:yAlign="inline"/>
              <w:suppressOverlap w:val="0"/>
              <w:rPr>
                <w:sz w:val="14"/>
                <w:szCs w:val="14"/>
              </w:rPr>
            </w:pPr>
            <w:proofErr w:type="spellStart"/>
            <w:r w:rsidRPr="002344FD">
              <w:rPr>
                <w:sz w:val="14"/>
                <w:szCs w:val="14"/>
              </w:rPr>
              <w:t>LoE:IVb</w:t>
            </w:r>
            <w:proofErr w:type="spellEnd"/>
            <w:r w:rsidRPr="002344FD">
              <w:rPr>
                <w:rStyle w:val="EndnoteReference8"/>
                <w:sz w:val="14"/>
                <w:szCs w:val="14"/>
              </w:rPr>
              <w:endnoteReference w:id="26"/>
            </w:r>
          </w:p>
        </w:tc>
      </w:tr>
    </w:tbl>
    <w:p w14:paraId="6E9C732A" w14:textId="77777777" w:rsidR="00A20F09" w:rsidRPr="001F4BAA" w:rsidRDefault="00A20F09" w:rsidP="00A20F09">
      <w:pPr>
        <w:pStyle w:val="BulletTherapeuticclass"/>
      </w:pPr>
      <w:r w:rsidRPr="001F4BAA">
        <w:t>Corticosteroids (intermediate-acting)</w:t>
      </w:r>
      <w:r>
        <w:fldChar w:fldCharType="begin"/>
      </w:r>
      <w:r>
        <w:instrText xml:space="preserve"> XE "Corticosteroids (intermediate-acting)" \f "m" </w:instrText>
      </w:r>
      <w:r>
        <w:fldChar w:fldCharType="end"/>
      </w:r>
      <w:r w:rsidRPr="001F4BAA">
        <w:t xml:space="preserve"> e.g.:</w:t>
      </w:r>
    </w:p>
    <w:p w14:paraId="7F32522B" w14:textId="5176006E" w:rsidR="002B5BF9" w:rsidRPr="001F4BAA" w:rsidRDefault="002B5BF9" w:rsidP="00643A42">
      <w:pPr>
        <w:pStyle w:val="BulletMedicine"/>
        <w:numPr>
          <w:ilvl w:val="0"/>
          <w:numId w:val="17"/>
        </w:numPr>
      </w:pPr>
      <w:r w:rsidRPr="001F4BAA">
        <w:t>Prednisone, oral</w:t>
      </w:r>
      <w:r>
        <w:fldChar w:fldCharType="begin"/>
      </w:r>
      <w:r>
        <w:instrText xml:space="preserve"> XE "Prednisone, oral" \f "m" </w:instrText>
      </w:r>
      <w:r>
        <w:fldChar w:fldCharType="end"/>
      </w:r>
      <w:r w:rsidRPr="001F4BAA">
        <w:t>, 1</w:t>
      </w:r>
      <w:r w:rsidR="00C56238" w:rsidRPr="00C56238">
        <w:t xml:space="preserve"> </w:t>
      </w:r>
      <w:r w:rsidR="00C56238">
        <w:t xml:space="preserve">to </w:t>
      </w:r>
      <w:r w:rsidRPr="001F4BAA">
        <w:t>2 mg/kg immediately as a single dose.</w:t>
      </w:r>
    </w:p>
    <w:p w14:paraId="51697E53" w14:textId="63B509AB" w:rsidR="00FF01A9" w:rsidRPr="001F4BAA" w:rsidRDefault="00FF01A9" w:rsidP="00643A42">
      <w:pPr>
        <w:pStyle w:val="BulletMedicine"/>
        <w:numPr>
          <w:ilvl w:val="0"/>
          <w:numId w:val="18"/>
        </w:numPr>
      </w:pPr>
      <w:r w:rsidRPr="001F4BAA">
        <w:t>Adrenaline (epinephrine)</w:t>
      </w:r>
      <w:r w:rsidR="00812598">
        <w:fldChar w:fldCharType="begin"/>
      </w:r>
      <w:r w:rsidR="00812598">
        <w:instrText xml:space="preserve"> XE “Adrenaline (epinephrine), inhalation” \f “m” </w:instrText>
      </w:r>
      <w:r w:rsidR="00812598">
        <w:fldChar w:fldCharType="end"/>
      </w:r>
      <w:r w:rsidRPr="001F4BAA">
        <w:t>, 1:1000, nebulised, immediately using a nebuliser.</w:t>
      </w:r>
    </w:p>
    <w:p w14:paraId="57201F47" w14:textId="040953F4" w:rsidR="00FF01A9" w:rsidRPr="001F4BAA" w:rsidRDefault="00FF01A9" w:rsidP="00D849B2">
      <w:pPr>
        <w:pStyle w:val="BulletDirectionsInstructions"/>
      </w:pPr>
      <w:r w:rsidRPr="001F4BAA">
        <w:t>If there is no improvement, repeat every 15 minutes until the child is transferred.</w:t>
      </w:r>
    </w:p>
    <w:p w14:paraId="065CBA91" w14:textId="008F5878" w:rsidR="00FF01A9" w:rsidRPr="001F4BAA" w:rsidRDefault="00FF01A9" w:rsidP="00D849B2">
      <w:pPr>
        <w:pStyle w:val="BulletDirectionsInstructions"/>
      </w:pPr>
      <w:r w:rsidRPr="001F4BAA">
        <w:t xml:space="preserve">Dilute </w:t>
      </w:r>
      <w:r w:rsidR="00D84CCA">
        <w:t>2</w:t>
      </w:r>
      <w:r w:rsidRPr="001F4BAA">
        <w:t xml:space="preserve"> mL of 1:1000 adrenaline with </w:t>
      </w:r>
      <w:r w:rsidR="00D84CCA">
        <w:t>2</w:t>
      </w:r>
      <w:r w:rsidR="00D84CCA" w:rsidRPr="001F4BAA">
        <w:t xml:space="preserve"> </w:t>
      </w:r>
      <w:r w:rsidRPr="001F4BAA">
        <w:t>mL sodium chloride 0.9%.</w:t>
      </w:r>
    </w:p>
    <w:p w14:paraId="2E6E0300" w14:textId="36FB55BA" w:rsidR="00FF01A9" w:rsidRPr="001F4BAA" w:rsidRDefault="00FF01A9" w:rsidP="00D849B2">
      <w:pPr>
        <w:pStyle w:val="BulletDirectionsInstructions"/>
      </w:pPr>
      <w:r w:rsidRPr="001F4BAA">
        <w:t>Nebulise the entire volume with oxygen at a flow rate of 6</w:t>
      </w:r>
      <w:r w:rsidR="00C56238" w:rsidRPr="00C56238">
        <w:t xml:space="preserve"> </w:t>
      </w:r>
      <w:r w:rsidR="00C56238">
        <w:t xml:space="preserve">to </w:t>
      </w:r>
      <w:r w:rsidRPr="001F4BAA">
        <w:t>8 L/minute.</w:t>
      </w:r>
    </w:p>
    <w:p w14:paraId="1D111936" w14:textId="262FD9F1" w:rsidR="00076DF8" w:rsidRPr="00821956" w:rsidRDefault="00076DF8" w:rsidP="00821956">
      <w:pPr>
        <w:rPr>
          <w:b/>
          <w:bCs/>
        </w:rPr>
      </w:pPr>
      <w:r w:rsidRPr="00821956">
        <w:rPr>
          <w:b/>
          <w:bCs/>
          <w:lang w:val="en-ZA"/>
        </w:rPr>
        <w:t>Weight-based prednisone dosing</w:t>
      </w:r>
      <w:r>
        <w:rPr>
          <w:b/>
          <w:bCs/>
          <w:lang w:val="en-ZA"/>
        </w:rPr>
        <w:t xml:space="preserve"> for children </w:t>
      </w:r>
      <w:r w:rsidR="007277E7">
        <w:rPr>
          <w:b/>
          <w:bCs/>
          <w:lang w:val="en-ZA"/>
        </w:rPr>
        <w:t>&lt;</w:t>
      </w:r>
      <w:r>
        <w:rPr>
          <w:b/>
          <w:bCs/>
          <w:lang w:val="en-ZA"/>
        </w:rPr>
        <w:t>18 kg</w:t>
      </w:r>
      <w:r w:rsidRPr="00821956">
        <w:rPr>
          <w:b/>
          <w:bCs/>
          <w:lang w:val="en-ZA"/>
        </w:rPr>
        <w:t>:</w:t>
      </w:r>
    </w:p>
    <w:tbl>
      <w:tblPr>
        <w:tblStyle w:val="SamplePHCTable"/>
        <w:tblW w:w="5000" w:type="pct"/>
        <w:tblLook w:val="00A0" w:firstRow="1" w:lastRow="0" w:firstColumn="1" w:lastColumn="0" w:noHBand="0" w:noVBand="0"/>
      </w:tblPr>
      <w:tblGrid>
        <w:gridCol w:w="1979"/>
        <w:gridCol w:w="1741"/>
        <w:gridCol w:w="1077"/>
        <w:gridCol w:w="1882"/>
      </w:tblGrid>
      <w:tr w:rsidR="00FF01A9" w:rsidRPr="001F4BAA" w14:paraId="7E607148" w14:textId="77777777" w:rsidTr="00250E92">
        <w:trPr>
          <w:cnfStyle w:val="100000000000" w:firstRow="1" w:lastRow="0" w:firstColumn="0" w:lastColumn="0" w:oddVBand="0" w:evenVBand="0" w:oddHBand="0" w:evenHBand="0" w:firstRowFirstColumn="0" w:firstRowLastColumn="0" w:lastRowFirstColumn="0" w:lastRowLastColumn="0"/>
        </w:trPr>
        <w:tc>
          <w:tcPr>
            <w:tcW w:w="1482" w:type="pct"/>
          </w:tcPr>
          <w:p w14:paraId="020841ED" w14:textId="77777777" w:rsidR="00FF01A9" w:rsidRPr="001F4BAA" w:rsidRDefault="00FF01A9" w:rsidP="00821956">
            <w:pPr>
              <w:pStyle w:val="NoSpacing"/>
              <w:jc w:val="center"/>
            </w:pPr>
            <w:r w:rsidRPr="001F4BAA">
              <w:t>Weight</w:t>
            </w:r>
          </w:p>
          <w:p w14:paraId="11D5E4B0" w14:textId="012D82AF" w:rsidR="00FF01A9" w:rsidRPr="00AA5823" w:rsidRDefault="00D97141" w:rsidP="00821956">
            <w:pPr>
              <w:pStyle w:val="NoSpacing"/>
              <w:jc w:val="center"/>
              <w:rPr>
                <w:b w:val="0"/>
                <w:bCs/>
              </w:rPr>
            </w:pPr>
            <w:r>
              <w:rPr>
                <w:b w:val="0"/>
                <w:bCs/>
              </w:rPr>
              <w:t>(</w:t>
            </w:r>
            <w:r w:rsidR="00FF01A9" w:rsidRPr="00AA5823">
              <w:rPr>
                <w:b w:val="0"/>
                <w:bCs/>
              </w:rPr>
              <w:t>kg</w:t>
            </w:r>
            <w:r>
              <w:rPr>
                <w:b w:val="0"/>
                <w:bCs/>
              </w:rPr>
              <w:t>)</w:t>
            </w:r>
          </w:p>
        </w:tc>
        <w:tc>
          <w:tcPr>
            <w:tcW w:w="1303" w:type="pct"/>
          </w:tcPr>
          <w:p w14:paraId="55B2E145" w14:textId="77777777" w:rsidR="00FF01A9" w:rsidRPr="001F4BAA" w:rsidRDefault="00FF01A9" w:rsidP="00821956">
            <w:pPr>
              <w:pStyle w:val="NoSpacing"/>
              <w:jc w:val="center"/>
            </w:pPr>
            <w:r w:rsidRPr="001F4BAA">
              <w:t>Dose</w:t>
            </w:r>
          </w:p>
          <w:p w14:paraId="4A7900C9" w14:textId="12A93982" w:rsidR="00FF01A9" w:rsidRPr="00AA5823" w:rsidRDefault="00D97141" w:rsidP="00821956">
            <w:pPr>
              <w:pStyle w:val="NoSpacing"/>
              <w:jc w:val="center"/>
              <w:rPr>
                <w:b w:val="0"/>
                <w:bCs/>
              </w:rPr>
            </w:pPr>
            <w:r>
              <w:rPr>
                <w:b w:val="0"/>
                <w:bCs/>
              </w:rPr>
              <w:t>(</w:t>
            </w:r>
            <w:r w:rsidR="00FF01A9" w:rsidRPr="00AA5823">
              <w:rPr>
                <w:b w:val="0"/>
                <w:bCs/>
              </w:rPr>
              <w:t>mg</w:t>
            </w:r>
            <w:r>
              <w:rPr>
                <w:b w:val="0"/>
                <w:bCs/>
              </w:rPr>
              <w:t>)</w:t>
            </w:r>
          </w:p>
        </w:tc>
        <w:tc>
          <w:tcPr>
            <w:tcW w:w="806" w:type="pct"/>
          </w:tcPr>
          <w:p w14:paraId="1F200E5E" w14:textId="77777777" w:rsidR="00FF01A9" w:rsidRPr="001F4BAA" w:rsidRDefault="00FF01A9" w:rsidP="00821956">
            <w:pPr>
              <w:pStyle w:val="NoSpacing"/>
              <w:jc w:val="center"/>
            </w:pPr>
            <w:r w:rsidRPr="001F4BAA">
              <w:t>Tablet</w:t>
            </w:r>
          </w:p>
          <w:p w14:paraId="2BD3DC7B" w14:textId="3BD57BDC" w:rsidR="00FF01A9" w:rsidRPr="00AA5823" w:rsidRDefault="00D97141" w:rsidP="00821956">
            <w:pPr>
              <w:pStyle w:val="NoSpacing"/>
              <w:jc w:val="center"/>
              <w:rPr>
                <w:b w:val="0"/>
                <w:bCs/>
              </w:rPr>
            </w:pPr>
            <w:r>
              <w:rPr>
                <w:b w:val="0"/>
                <w:bCs/>
              </w:rPr>
              <w:t>(</w:t>
            </w:r>
            <w:r w:rsidR="00FF01A9" w:rsidRPr="00AA5823">
              <w:rPr>
                <w:b w:val="0"/>
                <w:bCs/>
              </w:rPr>
              <w:t>5 mg</w:t>
            </w:r>
            <w:r>
              <w:rPr>
                <w:b w:val="0"/>
                <w:bCs/>
              </w:rPr>
              <w:t>)</w:t>
            </w:r>
          </w:p>
        </w:tc>
        <w:tc>
          <w:tcPr>
            <w:tcW w:w="1409" w:type="pct"/>
          </w:tcPr>
          <w:p w14:paraId="79BE143A" w14:textId="77777777" w:rsidR="00FF01A9" w:rsidRPr="001F4BAA" w:rsidRDefault="00FF01A9" w:rsidP="00821956">
            <w:pPr>
              <w:pStyle w:val="NoSpacing"/>
              <w:jc w:val="center"/>
            </w:pPr>
            <w:r w:rsidRPr="001F4BAA">
              <w:t>Age</w:t>
            </w:r>
          </w:p>
          <w:p w14:paraId="0C1AE218" w14:textId="74E66738" w:rsidR="00FF01A9" w:rsidRPr="00AA5823" w:rsidRDefault="00D97141" w:rsidP="00821956">
            <w:pPr>
              <w:pStyle w:val="NoSpacing"/>
              <w:jc w:val="center"/>
              <w:rPr>
                <w:b w:val="0"/>
                <w:bCs/>
              </w:rPr>
            </w:pPr>
            <w:r>
              <w:rPr>
                <w:b w:val="0"/>
                <w:bCs/>
              </w:rPr>
              <w:t>(</w:t>
            </w:r>
            <w:r w:rsidR="00FF01A9" w:rsidRPr="00AA5823">
              <w:rPr>
                <w:b w:val="0"/>
                <w:bCs/>
              </w:rPr>
              <w:t>years</w:t>
            </w:r>
            <w:r>
              <w:rPr>
                <w:b w:val="0"/>
                <w:bCs/>
              </w:rPr>
              <w:t>)</w:t>
            </w:r>
          </w:p>
        </w:tc>
      </w:tr>
      <w:tr w:rsidR="00FF01A9" w:rsidRPr="001F4BAA" w14:paraId="315A97DB" w14:textId="77777777" w:rsidTr="00250E92">
        <w:tc>
          <w:tcPr>
            <w:tcW w:w="1482" w:type="pct"/>
          </w:tcPr>
          <w:p w14:paraId="54E6CAB2" w14:textId="77777777" w:rsidR="00FF01A9" w:rsidRPr="001F4BAA" w:rsidRDefault="00FF01A9" w:rsidP="004A7096">
            <w:pPr>
              <w:pStyle w:val="NoSpacing"/>
            </w:pPr>
            <w:r w:rsidRPr="001F4BAA">
              <w:t>&gt;11–14 kg</w:t>
            </w:r>
          </w:p>
        </w:tc>
        <w:tc>
          <w:tcPr>
            <w:tcW w:w="1303" w:type="pct"/>
          </w:tcPr>
          <w:p w14:paraId="34FAEC1A" w14:textId="77777777" w:rsidR="00FF01A9" w:rsidRPr="001F4BAA" w:rsidRDefault="00FF01A9" w:rsidP="004A7096">
            <w:pPr>
              <w:pStyle w:val="NoSpacing"/>
            </w:pPr>
            <w:r w:rsidRPr="001F4BAA">
              <w:t>20 mg</w:t>
            </w:r>
          </w:p>
        </w:tc>
        <w:tc>
          <w:tcPr>
            <w:tcW w:w="806" w:type="pct"/>
          </w:tcPr>
          <w:p w14:paraId="19406855" w14:textId="77777777" w:rsidR="00FF01A9" w:rsidRPr="001F4BAA" w:rsidRDefault="00FF01A9" w:rsidP="004A7096">
            <w:pPr>
              <w:pStyle w:val="NoSpacing"/>
            </w:pPr>
            <w:r w:rsidRPr="001F4BAA">
              <w:t>4 tablets</w:t>
            </w:r>
          </w:p>
        </w:tc>
        <w:tc>
          <w:tcPr>
            <w:tcW w:w="1409" w:type="pct"/>
          </w:tcPr>
          <w:p w14:paraId="56EF31E9" w14:textId="77777777" w:rsidR="00FF01A9" w:rsidRPr="001F4BAA" w:rsidRDefault="00FF01A9" w:rsidP="004A7096">
            <w:pPr>
              <w:pStyle w:val="NoSpacing"/>
            </w:pPr>
            <w:r w:rsidRPr="001F4BAA">
              <w:t>&gt;2–3 years</w:t>
            </w:r>
          </w:p>
        </w:tc>
      </w:tr>
      <w:tr w:rsidR="00FF01A9" w:rsidRPr="001F4BAA" w14:paraId="55D4BFA1" w14:textId="77777777" w:rsidTr="00250E92">
        <w:tc>
          <w:tcPr>
            <w:tcW w:w="1482" w:type="pct"/>
          </w:tcPr>
          <w:p w14:paraId="7B8068B9" w14:textId="77777777" w:rsidR="00FF01A9" w:rsidRPr="001F4BAA" w:rsidRDefault="00FF01A9" w:rsidP="004A7096">
            <w:pPr>
              <w:pStyle w:val="NoSpacing"/>
            </w:pPr>
            <w:r w:rsidRPr="001F4BAA">
              <w:t>&gt;14–17.5 kg</w:t>
            </w:r>
          </w:p>
        </w:tc>
        <w:tc>
          <w:tcPr>
            <w:tcW w:w="1303" w:type="pct"/>
          </w:tcPr>
          <w:p w14:paraId="083E7BF1" w14:textId="77777777" w:rsidR="00FF01A9" w:rsidRPr="001F4BAA" w:rsidRDefault="00FF01A9" w:rsidP="004A7096">
            <w:pPr>
              <w:pStyle w:val="NoSpacing"/>
            </w:pPr>
            <w:r w:rsidRPr="001F4BAA">
              <w:t>30 mg</w:t>
            </w:r>
          </w:p>
        </w:tc>
        <w:tc>
          <w:tcPr>
            <w:tcW w:w="806" w:type="pct"/>
          </w:tcPr>
          <w:p w14:paraId="60259468" w14:textId="77777777" w:rsidR="00FF01A9" w:rsidRPr="001F4BAA" w:rsidRDefault="00FF01A9" w:rsidP="004A7096">
            <w:pPr>
              <w:pStyle w:val="NoSpacing"/>
            </w:pPr>
            <w:r w:rsidRPr="001F4BAA">
              <w:t>6 tablets</w:t>
            </w:r>
          </w:p>
        </w:tc>
        <w:tc>
          <w:tcPr>
            <w:tcW w:w="1409" w:type="pct"/>
          </w:tcPr>
          <w:p w14:paraId="1CBB3B0A" w14:textId="77777777" w:rsidR="00FF01A9" w:rsidRPr="001F4BAA" w:rsidRDefault="00FF01A9" w:rsidP="004A7096">
            <w:pPr>
              <w:pStyle w:val="NoSpacing"/>
            </w:pPr>
            <w:r w:rsidRPr="001F4BAA">
              <w:t>&gt;3–5 years</w:t>
            </w:r>
          </w:p>
        </w:tc>
      </w:tr>
    </w:tbl>
    <w:p w14:paraId="6CB979C7" w14:textId="35EE5B52" w:rsidR="00FF01A9" w:rsidRPr="001F4BAA" w:rsidRDefault="00FF01A9" w:rsidP="00716B59">
      <w:pPr>
        <w:pStyle w:val="Heading7"/>
      </w:pPr>
      <w:r w:rsidRPr="001F4BAA">
        <w:t>If epiglottitis suspected</w:t>
      </w:r>
      <w:r w:rsidR="00D97141">
        <w:t>:</w:t>
      </w:r>
    </w:p>
    <w:p w14:paraId="2281B60A" w14:textId="0D4B0004" w:rsidR="00FF01A9" w:rsidRPr="001F4BAA" w:rsidRDefault="00FF01A9" w:rsidP="00643A42">
      <w:pPr>
        <w:pStyle w:val="BulletMedicine"/>
        <w:numPr>
          <w:ilvl w:val="0"/>
          <w:numId w:val="19"/>
        </w:numPr>
      </w:pPr>
      <w:r w:rsidRPr="001F4BAA">
        <w:t>Ceftriaxone</w:t>
      </w:r>
      <w:r w:rsidR="00812598">
        <w:fldChar w:fldCharType="begin"/>
      </w:r>
      <w:r w:rsidR="00812598">
        <w:instrText xml:space="preserve"> XE “Ceftriaxone” \f “m” </w:instrText>
      </w:r>
      <w:r w:rsidR="00812598">
        <w:fldChar w:fldCharType="end"/>
      </w:r>
      <w:r w:rsidRPr="001F4BAA">
        <w:t>, IM</w:t>
      </w:r>
      <w:proofErr w:type="gramStart"/>
      <w:r w:rsidRPr="001F4BAA">
        <w:t>,80</w:t>
      </w:r>
      <w:proofErr w:type="gramEnd"/>
      <w:r w:rsidRPr="001F4BAA">
        <w:t xml:space="preserve"> mg/kg/dose immediately as a single dose and refer. </w:t>
      </w:r>
      <w:bookmarkStart w:id="43" w:name="_Hlk191473147"/>
      <w:r w:rsidR="00B75193">
        <w:rPr>
          <w:noProof/>
          <w:lang w:eastAsia="en-ZA"/>
        </w:rPr>
        <w:drawing>
          <wp:inline distT="0" distB="0" distL="0" distR="0" wp14:anchorId="264173A4" wp14:editId="68573B9B">
            <wp:extent cx="142875" cy="152400"/>
            <wp:effectExtent l="0" t="0" r="9525" b="0"/>
            <wp:docPr id="196190630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2875" cy="152400"/>
                    </a:xfrm>
                    <a:prstGeom prst="rect">
                      <a:avLst/>
                    </a:prstGeom>
                    <a:noFill/>
                    <a:ln>
                      <a:noFill/>
                    </a:ln>
                  </pic:spPr>
                </pic:pic>
              </a:graphicData>
            </a:graphic>
          </wp:inline>
        </w:drawing>
      </w:r>
      <w:bookmarkEnd w:id="43"/>
      <w:r w:rsidR="00B75193">
        <w:t xml:space="preserve"> </w:t>
      </w:r>
      <w:r w:rsidRPr="001F4BAA">
        <w:t>See dosing table</w:t>
      </w:r>
      <w:r w:rsidR="00645DB1">
        <w:t xml:space="preserve">: </w:t>
      </w:r>
      <w:r w:rsidR="004A56FB">
        <w:t>Chapter 23</w:t>
      </w:r>
      <w:r w:rsidR="00645DB1">
        <w:t>.</w:t>
      </w:r>
    </w:p>
    <w:p w14:paraId="65316317" w14:textId="77777777" w:rsidR="00FF01A9" w:rsidRPr="001F4BAA" w:rsidRDefault="00FF01A9" w:rsidP="00716B59">
      <w:pPr>
        <w:pStyle w:val="BulletDirectionsInstructions"/>
      </w:pPr>
      <w:r w:rsidRPr="001F4BAA">
        <w:t>Do not inject more than 1 g at one injection site.</w:t>
      </w:r>
    </w:p>
    <w:tbl>
      <w:tblPr>
        <w:tblW w:w="5000" w:type="pct"/>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1E0" w:firstRow="1" w:lastRow="1" w:firstColumn="1" w:lastColumn="1" w:noHBand="0" w:noVBand="0"/>
      </w:tblPr>
      <w:tblGrid>
        <w:gridCol w:w="6659"/>
      </w:tblGrid>
      <w:tr w:rsidR="00FF01A9" w:rsidRPr="00D101EC" w14:paraId="1A9E94CC" w14:textId="77777777" w:rsidTr="004A7096">
        <w:tc>
          <w:tcPr>
            <w:tcW w:w="5000" w:type="pct"/>
            <w:tcBorders>
              <w:top w:val="double" w:sz="4" w:space="0" w:color="auto"/>
              <w:left w:val="double" w:sz="4" w:space="0" w:color="auto"/>
              <w:bottom w:val="double" w:sz="4" w:space="0" w:color="auto"/>
              <w:right w:val="double" w:sz="4" w:space="0" w:color="auto"/>
            </w:tcBorders>
          </w:tcPr>
          <w:p w14:paraId="24562D9F" w14:textId="77777777" w:rsidR="00FF01A9" w:rsidRPr="00D101EC" w:rsidRDefault="00FF01A9" w:rsidP="00D101EC">
            <w:pPr>
              <w:pStyle w:val="NoSpacing"/>
              <w:jc w:val="center"/>
              <w:rPr>
                <w:rStyle w:val="Strong"/>
                <w:sz w:val="16"/>
                <w:szCs w:val="16"/>
              </w:rPr>
            </w:pPr>
            <w:r w:rsidRPr="00D101EC">
              <w:rPr>
                <w:rStyle w:val="Strong"/>
                <w:sz w:val="16"/>
                <w:szCs w:val="16"/>
              </w:rPr>
              <w:t>CAUTION: USE OF CEFTRIAXONE IN NEONATES AND CHILDREN</w:t>
            </w:r>
          </w:p>
          <w:p w14:paraId="1920E1D0" w14:textId="77777777" w:rsidR="00FF01A9" w:rsidRPr="00D101EC" w:rsidRDefault="00FF01A9" w:rsidP="00D101EC">
            <w:pPr>
              <w:pStyle w:val="ListParagraph"/>
              <w:rPr>
                <w:sz w:val="16"/>
                <w:szCs w:val="16"/>
              </w:rPr>
            </w:pPr>
            <w:r w:rsidRPr="00D101EC">
              <w:rPr>
                <w:sz w:val="16"/>
                <w:szCs w:val="16"/>
              </w:rPr>
              <w:t xml:space="preserve">If </w:t>
            </w:r>
            <w:r w:rsidRPr="00D101EC">
              <w:rPr>
                <w:rStyle w:val="Emphasis"/>
                <w:sz w:val="16"/>
                <w:szCs w:val="16"/>
              </w:rPr>
              <w:t>SUSPECTING SERIOUS BACTERIAL INFECTION</w:t>
            </w:r>
            <w:r w:rsidRPr="00D101EC">
              <w:rPr>
                <w:sz w:val="16"/>
                <w:szCs w:val="16"/>
              </w:rPr>
              <w:t xml:space="preserve"> in neonate, give ceftriaxone, even if jaundiced. </w:t>
            </w:r>
          </w:p>
          <w:p w14:paraId="0A9F4173" w14:textId="2B294BAF" w:rsidR="00FF01A9" w:rsidRPr="00D101EC" w:rsidRDefault="00FF01A9" w:rsidP="00D101EC">
            <w:pPr>
              <w:pStyle w:val="ListParagraph"/>
              <w:rPr>
                <w:sz w:val="16"/>
                <w:szCs w:val="16"/>
              </w:rPr>
            </w:pPr>
            <w:r w:rsidRPr="00D101EC">
              <w:rPr>
                <w:sz w:val="16"/>
                <w:szCs w:val="16"/>
              </w:rPr>
              <w:t>Always include the dose and route of administration of ceftriaxone in the referral letter.</w:t>
            </w:r>
          </w:p>
        </w:tc>
      </w:tr>
    </w:tbl>
    <w:p w14:paraId="4EB6D072" w14:textId="77777777" w:rsidR="00FF01A9" w:rsidRPr="001F4BAA" w:rsidRDefault="00FF01A9" w:rsidP="00D101EC">
      <w:pPr>
        <w:pStyle w:val="Heading7"/>
      </w:pPr>
      <w:r w:rsidRPr="001F4BAA">
        <w:t>Management during transfer:</w:t>
      </w:r>
    </w:p>
    <w:p w14:paraId="566777FC" w14:textId="14C8C067" w:rsidR="00FF01A9" w:rsidRPr="001F4BAA" w:rsidRDefault="00FF01A9" w:rsidP="00D101EC">
      <w:pPr>
        <w:pStyle w:val="ListParagraph"/>
      </w:pPr>
      <w:r w:rsidRPr="001F4BAA">
        <w:t>Give the child oxygen</w:t>
      </w:r>
      <w:r w:rsidR="006B6E75">
        <w:t xml:space="preserve"> to keep oxygen saturation levels at 93</w:t>
      </w:r>
      <w:r w:rsidR="00B75193">
        <w:t xml:space="preserve"> to </w:t>
      </w:r>
      <w:r w:rsidR="006B6E75">
        <w:t>95%</w:t>
      </w:r>
      <w:r w:rsidRPr="001F4BAA">
        <w:t>.</w:t>
      </w:r>
    </w:p>
    <w:p w14:paraId="5A72DED4" w14:textId="1FDF562E" w:rsidR="00FF01A9" w:rsidRPr="001F4BAA" w:rsidRDefault="00FF01A9" w:rsidP="00D101EC">
      <w:pPr>
        <w:pStyle w:val="ListParagraph"/>
      </w:pPr>
      <w:r w:rsidRPr="001F4BAA">
        <w:t>Continue nebulisations with adrenaline</w:t>
      </w:r>
      <w:r w:rsidR="00C404D3">
        <w:t xml:space="preserve"> </w:t>
      </w:r>
      <w:r w:rsidR="00C404D3" w:rsidRPr="001F4BAA">
        <w:t>(epinephrine)</w:t>
      </w:r>
      <w:r w:rsidRPr="001F4BAA">
        <w:t>.</w:t>
      </w:r>
    </w:p>
    <w:p w14:paraId="03DB5485" w14:textId="7489FEB0" w:rsidR="00FF01A9" w:rsidRPr="001F4BAA" w:rsidRDefault="00FF01A9" w:rsidP="00D101EC">
      <w:pPr>
        <w:pStyle w:val="ListParagraph"/>
      </w:pPr>
      <w:r w:rsidRPr="001F4BAA">
        <w:t xml:space="preserve">If grade </w:t>
      </w:r>
      <w:r w:rsidR="00600C0B">
        <w:t>2</w:t>
      </w:r>
      <w:r w:rsidR="00B75193">
        <w:t xml:space="preserve"> to </w:t>
      </w:r>
      <w:r w:rsidRPr="001F4BAA">
        <w:t>3, contact ambulance or nearest doctor.</w:t>
      </w:r>
    </w:p>
    <w:p w14:paraId="10461C34" w14:textId="77777777" w:rsidR="00FF01A9" w:rsidRPr="001F4BAA" w:rsidRDefault="00FF01A9" w:rsidP="00D101EC">
      <w:pPr>
        <w:pStyle w:val="ListParagraph"/>
      </w:pPr>
      <w:r w:rsidRPr="001F4BAA">
        <w:t>If grade 4, intubate and transfer.</w:t>
      </w:r>
    </w:p>
    <w:p w14:paraId="6D0F2641" w14:textId="77777777" w:rsidR="00FF01A9" w:rsidRPr="001F4BAA" w:rsidRDefault="00FF01A9" w:rsidP="00EB6F7C">
      <w:pPr>
        <w:pStyle w:val="Heading5"/>
      </w:pPr>
      <w:r w:rsidRPr="001F4BAA">
        <w:t>REFERRAL</w:t>
      </w:r>
    </w:p>
    <w:p w14:paraId="793B76AF" w14:textId="77777777" w:rsidR="00FF01A9" w:rsidRPr="0068532F" w:rsidRDefault="00FF01A9" w:rsidP="00FF01A9">
      <w:pPr>
        <w:pStyle w:val="NoSpacing"/>
        <w:rPr>
          <w:rStyle w:val="Strong"/>
        </w:rPr>
      </w:pPr>
      <w:r w:rsidRPr="0068532F">
        <w:rPr>
          <w:rStyle w:val="Strong"/>
        </w:rPr>
        <w:t>Urgent</w:t>
      </w:r>
    </w:p>
    <w:p w14:paraId="79450724" w14:textId="77777777" w:rsidR="00FF01A9" w:rsidRPr="001F4BAA" w:rsidRDefault="00FF01A9" w:rsidP="0068532F">
      <w:pPr>
        <w:pStyle w:val="ListParagraph"/>
      </w:pPr>
      <w:r w:rsidRPr="001F4BAA">
        <w:t>Children with:</w:t>
      </w:r>
    </w:p>
    <w:p w14:paraId="07462490" w14:textId="7216772A" w:rsidR="00600C0B" w:rsidRDefault="00600C0B" w:rsidP="0068532F">
      <w:pPr>
        <w:pStyle w:val="ListParagraph"/>
        <w:numPr>
          <w:ilvl w:val="1"/>
          <w:numId w:val="4"/>
        </w:numPr>
      </w:pPr>
      <w:r>
        <w:t>Grade 2-4</w:t>
      </w:r>
      <w:r w:rsidR="0027235E">
        <w:t xml:space="preserve"> stridor</w:t>
      </w:r>
      <w:r w:rsidR="00B75193">
        <w:t>,</w:t>
      </w:r>
    </w:p>
    <w:p w14:paraId="682FDBBF" w14:textId="04584901" w:rsidR="00FF01A9" w:rsidRPr="001F4BAA" w:rsidRDefault="00FF01A9" w:rsidP="0068532F">
      <w:pPr>
        <w:pStyle w:val="ListParagraph"/>
        <w:numPr>
          <w:ilvl w:val="1"/>
          <w:numId w:val="4"/>
        </w:numPr>
      </w:pPr>
      <w:r w:rsidRPr="001F4BAA">
        <w:t xml:space="preserve">chest </w:t>
      </w:r>
      <w:proofErr w:type="spellStart"/>
      <w:r w:rsidRPr="001F4BAA">
        <w:t>indrawing</w:t>
      </w:r>
      <w:proofErr w:type="spellEnd"/>
      <w:r w:rsidR="00B75193">
        <w:t>,</w:t>
      </w:r>
    </w:p>
    <w:p w14:paraId="0F0E2F57" w14:textId="05BA4BB3" w:rsidR="00FF01A9" w:rsidRPr="001F4BAA" w:rsidRDefault="00FF01A9" w:rsidP="0068532F">
      <w:pPr>
        <w:pStyle w:val="ListParagraph"/>
        <w:numPr>
          <w:ilvl w:val="1"/>
          <w:numId w:val="4"/>
        </w:numPr>
      </w:pPr>
      <w:r w:rsidRPr="001F4BAA">
        <w:t>rapid breathing</w:t>
      </w:r>
      <w:r w:rsidR="00B75193">
        <w:t>,</w:t>
      </w:r>
    </w:p>
    <w:p w14:paraId="2E3AE73C" w14:textId="07ABF17A" w:rsidR="00FF01A9" w:rsidRPr="001F4BAA" w:rsidRDefault="00FF01A9" w:rsidP="0068532F">
      <w:pPr>
        <w:pStyle w:val="ListParagraph"/>
        <w:numPr>
          <w:ilvl w:val="1"/>
          <w:numId w:val="4"/>
        </w:numPr>
      </w:pPr>
      <w:r w:rsidRPr="001F4BAA">
        <w:t>altered consciousness</w:t>
      </w:r>
      <w:r w:rsidR="00B75193">
        <w:t>,</w:t>
      </w:r>
    </w:p>
    <w:p w14:paraId="24C5BF57" w14:textId="78AC812F" w:rsidR="00FF01A9" w:rsidRPr="001F4BAA" w:rsidRDefault="00FF01A9" w:rsidP="0068532F">
      <w:pPr>
        <w:pStyle w:val="ListParagraph"/>
        <w:numPr>
          <w:ilvl w:val="1"/>
          <w:numId w:val="4"/>
        </w:numPr>
      </w:pPr>
      <w:proofErr w:type="gramStart"/>
      <w:r w:rsidRPr="001F4BAA">
        <w:t>inability</w:t>
      </w:r>
      <w:proofErr w:type="gramEnd"/>
      <w:r w:rsidRPr="001F4BAA">
        <w:t xml:space="preserve"> to drink or feed</w:t>
      </w:r>
      <w:r w:rsidR="00B75193">
        <w:t>.</w:t>
      </w:r>
    </w:p>
    <w:p w14:paraId="514A3E94" w14:textId="77777777" w:rsidR="00FF01A9" w:rsidRPr="001F4BAA" w:rsidRDefault="00FF01A9" w:rsidP="0068532F">
      <w:pPr>
        <w:pStyle w:val="ListParagraph"/>
      </w:pPr>
      <w:r w:rsidRPr="001F4BAA">
        <w:t>For confirmation of diagnosis.</w:t>
      </w:r>
    </w:p>
    <w:p w14:paraId="284F82AB" w14:textId="77777777" w:rsidR="00FF01A9" w:rsidRPr="001F4BAA" w:rsidRDefault="00FF01A9" w:rsidP="0068532F">
      <w:pPr>
        <w:pStyle w:val="ListParagraph"/>
      </w:pPr>
      <w:r w:rsidRPr="001F4BAA">
        <w:t>Suspected foreign body.</w:t>
      </w:r>
    </w:p>
    <w:p w14:paraId="0D5497DE" w14:textId="77777777" w:rsidR="00FF01A9" w:rsidRDefault="00FF01A9" w:rsidP="0068532F">
      <w:pPr>
        <w:pStyle w:val="ListParagraph"/>
      </w:pPr>
      <w:r w:rsidRPr="001F4BAA">
        <w:t>Suspected epiglottitis.</w:t>
      </w:r>
    </w:p>
    <w:p w14:paraId="2E2AC215" w14:textId="77777777" w:rsidR="009B227B" w:rsidRDefault="009B227B" w:rsidP="00FF01A9">
      <w:pPr>
        <w:pStyle w:val="NoSpacing"/>
        <w:rPr>
          <w:rStyle w:val="Strong"/>
        </w:rPr>
      </w:pPr>
    </w:p>
    <w:p w14:paraId="5F975A06" w14:textId="77777777" w:rsidR="00FF01A9" w:rsidRPr="000D45B2" w:rsidRDefault="00FF01A9" w:rsidP="00FF01A9">
      <w:pPr>
        <w:pStyle w:val="NoSpacing"/>
        <w:rPr>
          <w:rStyle w:val="Strong"/>
        </w:rPr>
      </w:pPr>
      <w:r w:rsidRPr="000D45B2">
        <w:rPr>
          <w:rStyle w:val="Strong"/>
        </w:rPr>
        <w:t>Non Urgent</w:t>
      </w:r>
    </w:p>
    <w:p w14:paraId="4C65735E" w14:textId="4F037BE2" w:rsidR="00FF01A9" w:rsidRDefault="00C700D6" w:rsidP="000D45B2">
      <w:pPr>
        <w:pStyle w:val="ListParagraph"/>
      </w:pPr>
      <w:r>
        <w:t>All children</w:t>
      </w:r>
      <w:r w:rsidR="004F41AA">
        <w:t xml:space="preserve"> with</w:t>
      </w:r>
      <w:r>
        <w:t xml:space="preserve"> grade</w:t>
      </w:r>
      <w:r w:rsidR="004F41AA">
        <w:t xml:space="preserve"> </w:t>
      </w:r>
      <w:r>
        <w:t xml:space="preserve">1 </w:t>
      </w:r>
      <w:r w:rsidR="00FF01A9" w:rsidRPr="001F4BAA">
        <w:t>stridor</w:t>
      </w:r>
      <w:r w:rsidR="0027235E">
        <w:t>.</w:t>
      </w:r>
    </w:p>
    <w:p w14:paraId="7674289C" w14:textId="77777777" w:rsidR="000A1ECD" w:rsidRPr="001F4BAA" w:rsidRDefault="000A1ECD" w:rsidP="000A1ECD">
      <w:pPr>
        <w:pStyle w:val="ListParagraph"/>
        <w:numPr>
          <w:ilvl w:val="0"/>
          <w:numId w:val="0"/>
        </w:numPr>
        <w:ind w:left="284"/>
      </w:pPr>
    </w:p>
    <w:p w14:paraId="6ECE4A9E" w14:textId="5F488021" w:rsidR="00FF01A9" w:rsidRPr="00EB6F7C" w:rsidRDefault="00EB6F7C" w:rsidP="00EB6F7C">
      <w:pPr>
        <w:pStyle w:val="Heading2"/>
      </w:pPr>
      <w:bookmarkStart w:id="44" w:name="_Toc57837003"/>
      <w:bookmarkStart w:id="45" w:name="_Toc57838380"/>
      <w:bookmarkStart w:id="46" w:name="_Toc57838476"/>
      <w:bookmarkStart w:id="47" w:name="_Toc57839893"/>
      <w:bookmarkStart w:id="48" w:name="_Toc57840030"/>
      <w:bookmarkStart w:id="49" w:name="_Toc235435514"/>
      <w:r w:rsidRPr="00EB6F7C">
        <w:lastRenderedPageBreak/>
        <w:t>Respiratory infections</w:t>
      </w:r>
      <w:bookmarkEnd w:id="44"/>
      <w:bookmarkEnd w:id="45"/>
      <w:bookmarkEnd w:id="46"/>
      <w:bookmarkEnd w:id="47"/>
      <w:bookmarkEnd w:id="48"/>
      <w:bookmarkEnd w:id="49"/>
      <w:r w:rsidR="001132AD">
        <w:fldChar w:fldCharType="begin"/>
      </w:r>
      <w:r w:rsidR="001132AD">
        <w:instrText xml:space="preserve"> XE "</w:instrText>
      </w:r>
      <w:r w:rsidR="001132AD" w:rsidRPr="004A0AEB">
        <w:instrText>Respiratory infections</w:instrText>
      </w:r>
      <w:r w:rsidR="001132AD">
        <w:instrText xml:space="preserve">" </w:instrText>
      </w:r>
      <w:r w:rsidR="001132AD" w:rsidRPr="001132AD">
        <w:instrText xml:space="preserve">\f “c” </w:instrText>
      </w:r>
      <w:r w:rsidR="001132AD">
        <w:fldChar w:fldCharType="end"/>
      </w:r>
    </w:p>
    <w:p w14:paraId="7B117B71" w14:textId="77777777" w:rsidR="00FF01A9" w:rsidRPr="000D45B2" w:rsidRDefault="00FF01A9" w:rsidP="00FF01A9">
      <w:pPr>
        <w:pStyle w:val="NoSpacing"/>
        <w:rPr>
          <w:sz w:val="8"/>
          <w:szCs w:val="8"/>
        </w:rPr>
      </w:pPr>
    </w:p>
    <w:p w14:paraId="68B99B8E" w14:textId="702AF532" w:rsidR="00FF01A9" w:rsidRPr="00E37B76" w:rsidRDefault="00EB6F7C" w:rsidP="00E37B76">
      <w:pPr>
        <w:pStyle w:val="Heading3"/>
      </w:pPr>
      <w:bookmarkStart w:id="50" w:name="_Toc57838381"/>
      <w:bookmarkStart w:id="51" w:name="_Toc57838477"/>
      <w:bookmarkStart w:id="52" w:name="_Toc57839894"/>
      <w:bookmarkStart w:id="53" w:name="_Toc57840031"/>
      <w:bookmarkStart w:id="54" w:name="_Toc235435515"/>
      <w:r w:rsidRPr="00E37B76">
        <w:t>Influenza</w:t>
      </w:r>
      <w:bookmarkEnd w:id="50"/>
      <w:bookmarkEnd w:id="51"/>
      <w:bookmarkEnd w:id="52"/>
      <w:bookmarkEnd w:id="53"/>
      <w:bookmarkEnd w:id="54"/>
      <w:r w:rsidR="001132AD">
        <w:fldChar w:fldCharType="begin"/>
      </w:r>
      <w:r w:rsidR="001132AD">
        <w:instrText xml:space="preserve"> XE "</w:instrText>
      </w:r>
      <w:r w:rsidR="001132AD" w:rsidRPr="004A0AEB">
        <w:instrText>Influenza</w:instrText>
      </w:r>
      <w:r w:rsidR="001132AD">
        <w:instrText xml:space="preserve">" </w:instrText>
      </w:r>
      <w:r w:rsidR="001132AD" w:rsidRPr="001132AD">
        <w:instrText xml:space="preserve">\f “c” </w:instrText>
      </w:r>
      <w:r w:rsidR="001132AD">
        <w:fldChar w:fldCharType="end"/>
      </w:r>
    </w:p>
    <w:p w14:paraId="33917A04" w14:textId="77777777" w:rsidR="00FF01A9" w:rsidRPr="001F4BAA" w:rsidRDefault="00FF01A9" w:rsidP="002344FD">
      <w:pPr>
        <w:pStyle w:val="ICD10"/>
        <w:shd w:val="clear" w:color="auto" w:fill="F2F2F2" w:themeFill="background1" w:themeFillShade="F2"/>
        <w:tabs>
          <w:tab w:val="left" w:pos="2753"/>
        </w:tabs>
      </w:pPr>
      <w:r w:rsidRPr="001F4BAA">
        <w:t xml:space="preserve">J09/J10.0-1/J10.8/J11.0-1/J11.8 </w:t>
      </w:r>
    </w:p>
    <w:p w14:paraId="588E3D76" w14:textId="77777777" w:rsidR="00FF01A9" w:rsidRPr="001F4BAA" w:rsidRDefault="00FF01A9" w:rsidP="00E37B76">
      <w:pPr>
        <w:pStyle w:val="Heading5"/>
      </w:pPr>
      <w:r w:rsidRPr="001F4BAA">
        <w:t xml:space="preserve">DESCRIPTION </w:t>
      </w:r>
    </w:p>
    <w:p w14:paraId="0ADB81CB" w14:textId="4B75A3D5" w:rsidR="00FF01A9" w:rsidRDefault="00FF01A9" w:rsidP="00FF01A9">
      <w:pPr>
        <w:pStyle w:val="NoSpacing"/>
      </w:pPr>
      <w:r w:rsidRPr="001F4BAA">
        <w:t>Influenza is a self-limiting viral condition that presents with headache, muscular pain and fever</w:t>
      </w:r>
      <w:r w:rsidR="00506488">
        <w:t xml:space="preserve">. It usually </w:t>
      </w:r>
      <w:r w:rsidRPr="001F4BAA">
        <w:t>begins to clear within 7 days</w:t>
      </w:r>
      <w:r w:rsidR="00506488">
        <w:t xml:space="preserve"> but </w:t>
      </w:r>
      <w:r w:rsidR="00506488" w:rsidRPr="001F4BAA">
        <w:t>may last up to 14 days</w:t>
      </w:r>
      <w:r w:rsidRPr="001F4BAA">
        <w:t>.</w:t>
      </w:r>
      <w:r w:rsidR="00A17C3C">
        <w:t xml:space="preserve"> </w:t>
      </w:r>
      <w:r w:rsidRPr="001F4BAA">
        <w:t>Malnourished children, the elderly and debilitated patients are at greater risk of developing complications.</w:t>
      </w:r>
    </w:p>
    <w:p w14:paraId="5DF13591" w14:textId="0EC928A5" w:rsidR="00B727D4" w:rsidRDefault="00B727D4" w:rsidP="00B727D4">
      <w:pPr>
        <w:pStyle w:val="Centeredbox"/>
      </w:pPr>
      <w:r w:rsidRPr="00B727D4">
        <w:rPr>
          <w:rStyle w:val="Strong"/>
        </w:rPr>
        <w:t>CAUTION</w:t>
      </w:r>
      <w:r>
        <w:br/>
        <w:t xml:space="preserve">Malaria, measles, and HIV </w:t>
      </w:r>
      <w:proofErr w:type="spellStart"/>
      <w:r>
        <w:t>seroconversion</w:t>
      </w:r>
      <w:proofErr w:type="spellEnd"/>
      <w:r>
        <w:t xml:space="preserve"> may present with flu-like symptoms.</w:t>
      </w:r>
    </w:p>
    <w:p w14:paraId="2BA4CDB2" w14:textId="296C575B" w:rsidR="00FF01A9" w:rsidRPr="001F4BAA" w:rsidRDefault="00FF01A9" w:rsidP="00B727D4">
      <w:pPr>
        <w:pStyle w:val="Heading7"/>
      </w:pPr>
      <w:r w:rsidRPr="001F4BAA">
        <w:t>Complications</w:t>
      </w:r>
      <w:r w:rsidR="000F65B5">
        <w:t>:</w:t>
      </w:r>
    </w:p>
    <w:p w14:paraId="6C73F2EA" w14:textId="77777777" w:rsidR="00FF01A9" w:rsidRPr="001F4BAA" w:rsidRDefault="00FF01A9" w:rsidP="00FF01A9">
      <w:pPr>
        <w:pStyle w:val="NoSpacing"/>
      </w:pPr>
      <w:r w:rsidRPr="001F4BAA">
        <w:t>Secondary bacterial infections, including:</w:t>
      </w:r>
    </w:p>
    <w:tbl>
      <w:tblPr>
        <w:tblW w:w="0" w:type="auto"/>
        <w:tblInd w:w="-113" w:type="dxa"/>
        <w:tblLook w:val="04A0" w:firstRow="1" w:lastRow="0" w:firstColumn="1" w:lastColumn="0" w:noHBand="0" w:noVBand="1"/>
      </w:tblPr>
      <w:tblGrid>
        <w:gridCol w:w="4092"/>
        <w:gridCol w:w="2710"/>
      </w:tblGrid>
      <w:tr w:rsidR="00FF01A9" w:rsidRPr="001F4BAA" w14:paraId="0D521ECD" w14:textId="77777777" w:rsidTr="00B727D4">
        <w:tc>
          <w:tcPr>
            <w:tcW w:w="4158" w:type="dxa"/>
          </w:tcPr>
          <w:p w14:paraId="373ADF43" w14:textId="77777777" w:rsidR="00FF01A9" w:rsidRPr="001F4BAA" w:rsidRDefault="00FF01A9" w:rsidP="00B727D4">
            <w:pPr>
              <w:pStyle w:val="ListParagraph"/>
            </w:pPr>
            <w:r w:rsidRPr="001F4BAA">
              <w:t>pneumonia secondary to influenza</w:t>
            </w:r>
          </w:p>
        </w:tc>
        <w:tc>
          <w:tcPr>
            <w:tcW w:w="2748" w:type="dxa"/>
          </w:tcPr>
          <w:p w14:paraId="6893E8AD" w14:textId="77777777" w:rsidR="00FF01A9" w:rsidRPr="001F4BAA" w:rsidRDefault="00FF01A9" w:rsidP="00B727D4">
            <w:pPr>
              <w:pStyle w:val="ListParagraph"/>
            </w:pPr>
            <w:r w:rsidRPr="001F4BAA">
              <w:t>sinusitis</w:t>
            </w:r>
          </w:p>
        </w:tc>
      </w:tr>
      <w:tr w:rsidR="00FF01A9" w:rsidRPr="001F4BAA" w14:paraId="546860A2" w14:textId="77777777" w:rsidTr="00B727D4">
        <w:tc>
          <w:tcPr>
            <w:tcW w:w="4158" w:type="dxa"/>
          </w:tcPr>
          <w:p w14:paraId="22744BCE" w14:textId="77777777" w:rsidR="00FF01A9" w:rsidRPr="001F4BAA" w:rsidRDefault="00FF01A9" w:rsidP="00B727D4">
            <w:pPr>
              <w:pStyle w:val="ListParagraph"/>
            </w:pPr>
            <w:r w:rsidRPr="001F4BAA">
              <w:t xml:space="preserve">otitis media </w:t>
            </w:r>
          </w:p>
        </w:tc>
        <w:tc>
          <w:tcPr>
            <w:tcW w:w="2748" w:type="dxa"/>
          </w:tcPr>
          <w:p w14:paraId="628CF38D" w14:textId="77777777" w:rsidR="00FF01A9" w:rsidRPr="001F4BAA" w:rsidRDefault="00FF01A9" w:rsidP="00B727D4">
            <w:pPr>
              <w:pStyle w:val="NoSpacing"/>
            </w:pPr>
          </w:p>
        </w:tc>
      </w:tr>
    </w:tbl>
    <w:p w14:paraId="6E9EFED3" w14:textId="77777777" w:rsidR="00FF01A9" w:rsidRPr="001F4BAA" w:rsidRDefault="00FF01A9" w:rsidP="00E37B76">
      <w:pPr>
        <w:pStyle w:val="Heading5"/>
      </w:pPr>
      <w:r w:rsidRPr="001F4BAA">
        <w:t xml:space="preserve">GENERAL MEASURES </w:t>
      </w:r>
    </w:p>
    <w:p w14:paraId="64A2D8A4" w14:textId="77777777" w:rsidR="00FF01A9" w:rsidRPr="001F4BAA" w:rsidRDefault="00FF01A9" w:rsidP="00B727D4">
      <w:pPr>
        <w:pStyle w:val="ListParagraph"/>
      </w:pPr>
      <w:r w:rsidRPr="001F4BAA">
        <w:t>Bed rest, if feverish.</w:t>
      </w:r>
    </w:p>
    <w:p w14:paraId="565DEC4F" w14:textId="77777777" w:rsidR="00FF01A9" w:rsidRPr="001F4BAA" w:rsidRDefault="00FF01A9" w:rsidP="00B727D4">
      <w:pPr>
        <w:pStyle w:val="ListParagraph"/>
      </w:pPr>
      <w:r w:rsidRPr="001F4BAA">
        <w:t>Ensure adequate hydration.</w:t>
      </w:r>
    </w:p>
    <w:p w14:paraId="6C3F7FA5" w14:textId="77777777" w:rsidR="00FF01A9" w:rsidRPr="001F4BAA" w:rsidRDefault="00FF01A9" w:rsidP="00B727D4">
      <w:pPr>
        <w:pStyle w:val="ListParagraph"/>
      </w:pPr>
      <w:r w:rsidRPr="001F4BAA">
        <w:t>Advise patient to return to clinic if earache, tenderness or pain over sinuses develops and/or cough or fever persists for longer than a week.</w:t>
      </w:r>
    </w:p>
    <w:p w14:paraId="2BDC216C" w14:textId="77777777" w:rsidR="00FF01A9" w:rsidRPr="001F4BAA" w:rsidRDefault="00FF01A9" w:rsidP="00E37B76">
      <w:pPr>
        <w:pStyle w:val="Heading5"/>
      </w:pPr>
      <w:r w:rsidRPr="001F4BAA">
        <w:t>MEDICINE TREATMENT</w:t>
      </w:r>
    </w:p>
    <w:p w14:paraId="36FAEDDF" w14:textId="233CADE6" w:rsidR="00FF01A9" w:rsidRPr="001F4BAA" w:rsidRDefault="00FF01A9" w:rsidP="00FF01A9">
      <w:pPr>
        <w:pStyle w:val="NoSpacing"/>
      </w:pPr>
      <w:r w:rsidRPr="00874C4E">
        <w:rPr>
          <w:rStyle w:val="Strong"/>
        </w:rPr>
        <w:t>Note:</w:t>
      </w:r>
      <w:r w:rsidRPr="001F4BAA">
        <w:t xml:space="preserve"> Antibiotics are of no value </w:t>
      </w:r>
      <w:r w:rsidR="001548DB">
        <w:t>in</w:t>
      </w:r>
      <w:r w:rsidR="001548DB" w:rsidRPr="001F4BAA">
        <w:t xml:space="preserve"> </w:t>
      </w:r>
      <w:r w:rsidRPr="001F4BAA">
        <w:t>the treatment of influenza.</w:t>
      </w:r>
    </w:p>
    <w:p w14:paraId="18BDBE1C" w14:textId="77777777" w:rsidR="00FF01A9" w:rsidRPr="001F4BAA" w:rsidRDefault="00FF01A9" w:rsidP="00874C4E">
      <w:pPr>
        <w:pStyle w:val="Heading7"/>
      </w:pPr>
      <w:r w:rsidRPr="001F4BAA">
        <w:t>Infants</w:t>
      </w:r>
    </w:p>
    <w:p w14:paraId="4233007A" w14:textId="0559D3CC" w:rsidR="00FF01A9" w:rsidRPr="001F4BAA" w:rsidRDefault="00FF01A9" w:rsidP="00643A42">
      <w:pPr>
        <w:pStyle w:val="BulletMedicine"/>
        <w:numPr>
          <w:ilvl w:val="0"/>
          <w:numId w:val="20"/>
        </w:numPr>
      </w:pPr>
      <w:r w:rsidRPr="001F4BAA">
        <w:t>Sodium chloride 0.9%</w:t>
      </w:r>
      <w:r w:rsidR="00812598">
        <w:fldChar w:fldCharType="begin"/>
      </w:r>
      <w:r w:rsidR="00812598">
        <w:instrText xml:space="preserve"> XE “Sodium chloride 0.9%, nasal solution” \f “m” </w:instrText>
      </w:r>
      <w:r w:rsidR="00812598">
        <w:fldChar w:fldCharType="end"/>
      </w:r>
      <w:r w:rsidRPr="001F4BAA">
        <w:t>, instilled into each nostril</w:t>
      </w:r>
      <w:r w:rsidR="00851C1A">
        <w:t xml:space="preserve"> as required.</w:t>
      </w:r>
    </w:p>
    <w:p w14:paraId="371A1DD1" w14:textId="77777777" w:rsidR="00FF01A9" w:rsidRPr="001F4BAA" w:rsidRDefault="00FF01A9" w:rsidP="00874C4E">
      <w:pPr>
        <w:pStyle w:val="Heading6"/>
      </w:pPr>
      <w:r w:rsidRPr="001F4BAA">
        <w:t>Pain and fever with distress:</w:t>
      </w:r>
    </w:p>
    <w:p w14:paraId="7FF69E35" w14:textId="77777777" w:rsidR="00FF01A9" w:rsidRPr="001F4BAA" w:rsidRDefault="00FF01A9" w:rsidP="00874C4E">
      <w:pPr>
        <w:pStyle w:val="Heading7"/>
      </w:pPr>
      <w:r w:rsidRPr="001F4BAA">
        <w:t>Children</w:t>
      </w:r>
    </w:p>
    <w:p w14:paraId="7BE3C91C" w14:textId="38218D45" w:rsidR="00B71AD8" w:rsidRPr="00B71AD8" w:rsidRDefault="00FF01A9" w:rsidP="00643A42">
      <w:pPr>
        <w:pStyle w:val="BulletMedicine"/>
        <w:numPr>
          <w:ilvl w:val="0"/>
          <w:numId w:val="21"/>
        </w:numPr>
      </w:pPr>
      <w:proofErr w:type="spellStart"/>
      <w:r w:rsidRPr="001F4BAA">
        <w:t>Paracetamol</w:t>
      </w:r>
      <w:proofErr w:type="spellEnd"/>
      <w:r w:rsidRPr="001F4BAA">
        <w:t>, oral</w:t>
      </w:r>
      <w:r w:rsidR="00812598">
        <w:fldChar w:fldCharType="begin"/>
      </w:r>
      <w:r w:rsidR="00812598">
        <w:instrText xml:space="preserve"> XE “Paracetamol, oral” \f “m” </w:instrText>
      </w:r>
      <w:r w:rsidR="00812598">
        <w:fldChar w:fldCharType="end"/>
      </w:r>
      <w:r w:rsidRPr="001F4BAA">
        <w:t>, 10</w:t>
      </w:r>
      <w:r w:rsidR="00B75193">
        <w:t xml:space="preserve"> to </w:t>
      </w:r>
      <w:r w:rsidRPr="001F4BAA">
        <w:t>15 mg/kg/dose 4</w:t>
      </w:r>
      <w:r w:rsidR="00B75193" w:rsidRPr="00B75193">
        <w:t xml:space="preserve"> </w:t>
      </w:r>
      <w:r w:rsidR="00B75193">
        <w:t xml:space="preserve">to </w:t>
      </w:r>
      <w:r w:rsidRPr="001F4BAA">
        <w:t>6 hourly when require</w:t>
      </w:r>
      <w:r w:rsidR="00100B74">
        <w:t>d</w:t>
      </w:r>
      <w:r w:rsidRPr="001F4BAA">
        <w:t>. See dosing table</w:t>
      </w:r>
      <w:r w:rsidR="00B71AD8">
        <w:t xml:space="preserve">: </w:t>
      </w:r>
      <w:r w:rsidR="004A56FB">
        <w:t>Chapter 23</w:t>
      </w:r>
      <w:r w:rsidR="00B71AD8">
        <w:t>.</w:t>
      </w:r>
    </w:p>
    <w:p w14:paraId="600C7644" w14:textId="77777777" w:rsidR="00FF01A9" w:rsidRPr="001F4BAA" w:rsidRDefault="00FF01A9" w:rsidP="00874C4E">
      <w:pPr>
        <w:pStyle w:val="Heading7"/>
      </w:pPr>
      <w:r w:rsidRPr="001F4BAA">
        <w:t>Adults</w:t>
      </w:r>
    </w:p>
    <w:p w14:paraId="27B40C22" w14:textId="77777777" w:rsidR="00603A1F" w:rsidRPr="00027E12" w:rsidRDefault="00603A1F" w:rsidP="00603A1F">
      <w:pPr>
        <w:pStyle w:val="BulletMedicine"/>
        <w:rPr>
          <w:rFonts w:cs="Arial"/>
        </w:rPr>
      </w:pPr>
      <w:proofErr w:type="spellStart"/>
      <w:r w:rsidRPr="00027E12">
        <w:rPr>
          <w:rFonts w:cs="Arial"/>
        </w:rPr>
        <w:t>Paracetamol</w:t>
      </w:r>
      <w:proofErr w:type="spellEnd"/>
      <w:r w:rsidRPr="00027E12">
        <w:rPr>
          <w:rFonts w:cs="Arial"/>
        </w:rPr>
        <w:t>, oral</w:t>
      </w:r>
      <w:r w:rsidRPr="00027E12">
        <w:rPr>
          <w:rFonts w:cs="Arial"/>
        </w:rPr>
        <w:fldChar w:fldCharType="begin"/>
      </w:r>
      <w:r w:rsidRPr="00027E12">
        <w:rPr>
          <w:rFonts w:cs="Arial"/>
        </w:rPr>
        <w:instrText xml:space="preserve"> XE "Paracetamol, oral" \f "m" </w:instrText>
      </w:r>
      <w:r w:rsidRPr="00027E12">
        <w:rPr>
          <w:rFonts w:cs="Arial"/>
        </w:rPr>
        <w:fldChar w:fldCharType="end"/>
      </w:r>
      <w:r w:rsidRPr="00027E12">
        <w:rPr>
          <w:rFonts w:cs="Arial"/>
        </w:rPr>
        <w:t xml:space="preserve">, 500 mg to 1 g, 4 to 6 hourly as required </w:t>
      </w:r>
      <w:bookmarkStart w:id="55" w:name="_Hlk145301396"/>
      <w:r w:rsidRPr="00027E12">
        <w:rPr>
          <w:rFonts w:cs="Arial"/>
        </w:rPr>
        <w:t>(to a maximum of 4 g in 24 hours).</w:t>
      </w:r>
    </w:p>
    <w:bookmarkEnd w:id="55"/>
    <w:p w14:paraId="41424A25" w14:textId="77777777" w:rsidR="00603A1F" w:rsidRPr="00027E12" w:rsidRDefault="00603A1F" w:rsidP="00643A42">
      <w:pPr>
        <w:pStyle w:val="BulletDirectionsInstructions"/>
        <w:numPr>
          <w:ilvl w:val="0"/>
          <w:numId w:val="43"/>
        </w:numPr>
        <w:rPr>
          <w:rFonts w:cs="Arial"/>
        </w:rPr>
      </w:pPr>
      <w:r w:rsidRPr="00027E12">
        <w:rPr>
          <w:rFonts w:cs="Arial"/>
        </w:rPr>
        <w:t xml:space="preserve">Maximum dose: 15 mg/kg/dose. </w:t>
      </w:r>
    </w:p>
    <w:p w14:paraId="7AB662B2" w14:textId="6EAB1F5D" w:rsidR="00FF01A9" w:rsidRPr="001F4BAA" w:rsidRDefault="00DE71BF" w:rsidP="00E37B76">
      <w:pPr>
        <w:pStyle w:val="Heading5"/>
      </w:pPr>
      <w:r>
        <w:t>17.1.4</w:t>
      </w:r>
      <w:r w:rsidR="00FF01A9" w:rsidRPr="001F4BAA">
        <w:t>REFERRAL</w:t>
      </w:r>
    </w:p>
    <w:p w14:paraId="41F53A34" w14:textId="77777777" w:rsidR="00FF01A9" w:rsidRPr="001F4BAA" w:rsidRDefault="00FF01A9" w:rsidP="00FF01A9">
      <w:pPr>
        <w:pStyle w:val="NoSpacing"/>
      </w:pPr>
      <w:r w:rsidRPr="001F4BAA">
        <w:t>Severe complications.</w:t>
      </w:r>
    </w:p>
    <w:p w14:paraId="6EDDB793" w14:textId="5AD57E61" w:rsidR="000618FF" w:rsidRDefault="000618FF">
      <w:pPr>
        <w:spacing w:before="0" w:after="0"/>
        <w:jc w:val="left"/>
        <w:rPr>
          <w:rFonts w:eastAsiaTheme="majorEastAsia" w:cstheme="majorBidi"/>
          <w:b/>
          <w:caps/>
          <w:sz w:val="22"/>
        </w:rPr>
      </w:pPr>
      <w:bookmarkStart w:id="56" w:name="_Toc57838382"/>
      <w:bookmarkStart w:id="57" w:name="_Toc57838478"/>
      <w:bookmarkStart w:id="58" w:name="_Toc57839895"/>
      <w:bookmarkStart w:id="59" w:name="_Toc57840032"/>
    </w:p>
    <w:p w14:paraId="45B49464" w14:textId="77777777" w:rsidR="000A1ECD" w:rsidRDefault="000A1ECD">
      <w:pPr>
        <w:spacing w:before="0" w:after="0"/>
        <w:jc w:val="left"/>
        <w:rPr>
          <w:rFonts w:eastAsiaTheme="majorEastAsia" w:cstheme="majorBidi"/>
          <w:b/>
          <w:caps/>
          <w:sz w:val="22"/>
        </w:rPr>
      </w:pPr>
    </w:p>
    <w:p w14:paraId="58708183" w14:textId="77777777" w:rsidR="000A1ECD" w:rsidRDefault="000A1ECD">
      <w:pPr>
        <w:spacing w:before="0" w:after="0"/>
        <w:jc w:val="left"/>
        <w:rPr>
          <w:rFonts w:eastAsiaTheme="majorEastAsia" w:cstheme="majorBidi"/>
          <w:b/>
          <w:caps/>
          <w:sz w:val="22"/>
        </w:rPr>
      </w:pPr>
    </w:p>
    <w:p w14:paraId="24E3E5A7" w14:textId="77777777" w:rsidR="000A1ECD" w:rsidRDefault="000A1ECD">
      <w:pPr>
        <w:spacing w:before="0" w:after="0"/>
        <w:jc w:val="left"/>
        <w:rPr>
          <w:rFonts w:eastAsiaTheme="majorEastAsia" w:cstheme="majorBidi"/>
          <w:b/>
          <w:caps/>
          <w:sz w:val="22"/>
        </w:rPr>
      </w:pPr>
    </w:p>
    <w:p w14:paraId="1DE6EF66" w14:textId="07AEDD38" w:rsidR="00FF01A9" w:rsidRPr="00E37B76" w:rsidRDefault="00E37B76" w:rsidP="00E37B76">
      <w:pPr>
        <w:pStyle w:val="Heading3"/>
      </w:pPr>
      <w:bookmarkStart w:id="60" w:name="_Toc235435516"/>
      <w:r w:rsidRPr="00E37B76">
        <w:lastRenderedPageBreak/>
        <w:t>Acute bronchitis in adults or adolescents</w:t>
      </w:r>
      <w:bookmarkEnd w:id="56"/>
      <w:bookmarkEnd w:id="57"/>
      <w:bookmarkEnd w:id="58"/>
      <w:bookmarkEnd w:id="59"/>
      <w:bookmarkEnd w:id="60"/>
      <w:r w:rsidR="001132AD">
        <w:fldChar w:fldCharType="begin"/>
      </w:r>
      <w:r w:rsidR="001132AD">
        <w:instrText xml:space="preserve"> XE "</w:instrText>
      </w:r>
      <w:r w:rsidR="001132AD" w:rsidRPr="004A0AEB">
        <w:instrText>Acute bronchitis in adults or adolescents</w:instrText>
      </w:r>
      <w:r w:rsidR="001132AD">
        <w:instrText xml:space="preserve">" </w:instrText>
      </w:r>
      <w:r w:rsidR="001132AD" w:rsidRPr="001132AD">
        <w:instrText xml:space="preserve">\f “c” </w:instrText>
      </w:r>
      <w:r w:rsidR="001132AD">
        <w:fldChar w:fldCharType="end"/>
      </w:r>
    </w:p>
    <w:p w14:paraId="3F7AEF9A" w14:textId="2E5DC2F3" w:rsidR="00FF01A9" w:rsidRPr="001F4BAA" w:rsidRDefault="00FF01A9" w:rsidP="002344FD">
      <w:pPr>
        <w:pStyle w:val="ICD10"/>
        <w:shd w:val="clear" w:color="auto" w:fill="F2F2F2" w:themeFill="background1" w:themeFillShade="F2"/>
        <w:tabs>
          <w:tab w:val="left" w:pos="2753"/>
        </w:tabs>
      </w:pPr>
      <w:r w:rsidRPr="001F4BAA">
        <w:t>J20.</w:t>
      </w:r>
      <w:r w:rsidR="0031149B">
        <w:t>0-</w:t>
      </w:r>
      <w:r w:rsidRPr="001F4BAA">
        <w:t>9</w:t>
      </w:r>
    </w:p>
    <w:p w14:paraId="34A9EFDC" w14:textId="77777777" w:rsidR="00FF01A9" w:rsidRPr="001F4BAA" w:rsidRDefault="00FF01A9" w:rsidP="00E37B76">
      <w:pPr>
        <w:pStyle w:val="Heading5"/>
      </w:pPr>
      <w:r w:rsidRPr="001F4BAA">
        <w:t>DESCRIPTION</w:t>
      </w:r>
    </w:p>
    <w:p w14:paraId="7663A00A" w14:textId="621EED1C" w:rsidR="00FF01A9" w:rsidRPr="001F4BAA" w:rsidRDefault="00FF01A9" w:rsidP="00FF01A9">
      <w:pPr>
        <w:pStyle w:val="NoSpacing"/>
      </w:pPr>
      <w:r w:rsidRPr="001F4BAA">
        <w:t>Acute airway infections, mostly of viral origin, accompanied by cough, sputum production, and sometimes a burning retrosternal chest pain in patients with otherwise healthy lungs.</w:t>
      </w:r>
    </w:p>
    <w:p w14:paraId="66FF86A8" w14:textId="77777777" w:rsidR="00FF01A9" w:rsidRPr="001F4BAA" w:rsidRDefault="00FF01A9" w:rsidP="00FF01A9">
      <w:pPr>
        <w:pStyle w:val="NoSpacing"/>
      </w:pPr>
      <w:r w:rsidRPr="001F4BAA">
        <w:t>Clinical features:</w:t>
      </w:r>
    </w:p>
    <w:p w14:paraId="73DDD1F1" w14:textId="1A2DCF50" w:rsidR="00FF01A9" w:rsidRPr="001F4BAA" w:rsidRDefault="00FF01A9" w:rsidP="003945CC">
      <w:pPr>
        <w:pStyle w:val="ListParagraph"/>
      </w:pPr>
      <w:proofErr w:type="gramStart"/>
      <w:r w:rsidRPr="001F4BAA">
        <w:t>initially</w:t>
      </w:r>
      <w:proofErr w:type="gramEnd"/>
      <w:r w:rsidRPr="001F4BAA">
        <w:t>: non-productive cough</w:t>
      </w:r>
      <w:r w:rsidR="00A578E4">
        <w:t>.</w:t>
      </w:r>
    </w:p>
    <w:p w14:paraId="1FCBEE82" w14:textId="0796ED05" w:rsidR="00FF01A9" w:rsidRPr="001F4BAA" w:rsidRDefault="00FF01A9" w:rsidP="003945CC">
      <w:pPr>
        <w:pStyle w:val="ListParagraph"/>
      </w:pPr>
      <w:proofErr w:type="gramStart"/>
      <w:r w:rsidRPr="001F4BAA">
        <w:t>later</w:t>
      </w:r>
      <w:proofErr w:type="gramEnd"/>
      <w:r w:rsidRPr="001F4BAA">
        <w:t>: productive cough with yellow or greenish sputum</w:t>
      </w:r>
      <w:r w:rsidR="00A578E4">
        <w:t>.</w:t>
      </w:r>
    </w:p>
    <w:p w14:paraId="052B1AC5" w14:textId="77777777" w:rsidR="00A578E4" w:rsidRDefault="00A578E4" w:rsidP="00FF01A9">
      <w:pPr>
        <w:pStyle w:val="NoSpacing"/>
      </w:pPr>
    </w:p>
    <w:p w14:paraId="6D89B0B0" w14:textId="1CCD25AD" w:rsidR="00FF01A9" w:rsidRDefault="00FF01A9" w:rsidP="00FF01A9">
      <w:pPr>
        <w:pStyle w:val="NoSpacing"/>
      </w:pPr>
      <w:r w:rsidRPr="001F4BAA">
        <w:t>Viral bronchitis is usually part of an upper respiratory viral infection. It may be accompanied by other manifestations of viral infections. It is important to exclude underlying bronchiectasis or an acute exacerbation of chronic bronchitis in adults.</w:t>
      </w:r>
    </w:p>
    <w:p w14:paraId="07959E71" w14:textId="77777777" w:rsidR="003802E7" w:rsidRPr="001F4BAA" w:rsidRDefault="003802E7" w:rsidP="00FF01A9">
      <w:pPr>
        <w:pStyle w:val="NoSpacing"/>
      </w:pPr>
    </w:p>
    <w:p w14:paraId="47CDF0DC" w14:textId="77777777" w:rsidR="00FF01A9" w:rsidRPr="001F4BAA" w:rsidRDefault="00FF01A9" w:rsidP="00FF01A9">
      <w:pPr>
        <w:pStyle w:val="NoSpacing"/>
      </w:pPr>
      <w:r w:rsidRPr="001F4BAA">
        <w:t>Antibiotics are not indicated in acute bronchitis in the absence of underlying COPD.</w:t>
      </w:r>
    </w:p>
    <w:p w14:paraId="429DF34D" w14:textId="77777777" w:rsidR="00FF01A9" w:rsidRPr="001F4BAA" w:rsidRDefault="00FF01A9" w:rsidP="00FF01A9">
      <w:pPr>
        <w:pStyle w:val="NoSpacing"/>
      </w:pPr>
    </w:p>
    <w:p w14:paraId="408BA079" w14:textId="75A64002" w:rsidR="00FF01A9" w:rsidRPr="00B26643" w:rsidRDefault="00E37B76" w:rsidP="00B26643">
      <w:pPr>
        <w:pStyle w:val="Heading3"/>
      </w:pPr>
      <w:bookmarkStart w:id="61" w:name="_Toc57838383"/>
      <w:bookmarkStart w:id="62" w:name="_Toc57838479"/>
      <w:bookmarkStart w:id="63" w:name="_Toc57839896"/>
      <w:bookmarkStart w:id="64" w:name="_Toc57840033"/>
      <w:bookmarkStart w:id="65" w:name="_Toc235435517"/>
      <w:r w:rsidRPr="00B26643">
        <w:t xml:space="preserve">Acute exacerbation of </w:t>
      </w:r>
      <w:r w:rsidR="00B26643" w:rsidRPr="00B26643">
        <w:t>chronic obstructive pulmonary disease (</w:t>
      </w:r>
      <w:r w:rsidRPr="00B26643">
        <w:t>COPD</w:t>
      </w:r>
      <w:r w:rsidR="00B26643" w:rsidRPr="00B26643">
        <w:t>)</w:t>
      </w:r>
      <w:bookmarkEnd w:id="61"/>
      <w:bookmarkEnd w:id="62"/>
      <w:bookmarkEnd w:id="63"/>
      <w:bookmarkEnd w:id="64"/>
      <w:bookmarkEnd w:id="65"/>
      <w:r w:rsidR="001132AD">
        <w:fldChar w:fldCharType="begin"/>
      </w:r>
      <w:r w:rsidR="001132AD">
        <w:instrText xml:space="preserve"> XE "</w:instrText>
      </w:r>
      <w:r w:rsidR="001132AD" w:rsidRPr="004A0AEB">
        <w:instrText>Acute exacerbation of chronic obstructive pulmonary disease (COPD)</w:instrText>
      </w:r>
      <w:r w:rsidR="001132AD">
        <w:instrText xml:space="preserve">" </w:instrText>
      </w:r>
      <w:r w:rsidR="001132AD" w:rsidRPr="001132AD">
        <w:instrText xml:space="preserve">\f “c” </w:instrText>
      </w:r>
      <w:r w:rsidR="001132AD">
        <w:fldChar w:fldCharType="end"/>
      </w:r>
    </w:p>
    <w:p w14:paraId="47981115" w14:textId="7458E48A" w:rsidR="00FF01A9" w:rsidRPr="001F4BAA" w:rsidRDefault="00FF01A9" w:rsidP="00FF01A9">
      <w:pPr>
        <w:pStyle w:val="NoSpacing"/>
      </w:pPr>
      <w:r w:rsidRPr="001F4BAA">
        <w:t>See Sections 17.1.1: Acute asthma and acute exacerbation of COPD</w:t>
      </w:r>
      <w:r w:rsidR="002F37B9">
        <w:t>, adults,</w:t>
      </w:r>
      <w:r w:rsidRPr="001F4BAA">
        <w:t xml:space="preserve"> and 17.1.</w:t>
      </w:r>
      <w:r w:rsidR="002F37B9">
        <w:t>5</w:t>
      </w:r>
      <w:r w:rsidRPr="001F4BAA">
        <w:t xml:space="preserve">: Chronic </w:t>
      </w:r>
      <w:r w:rsidR="002F37B9">
        <w:t>Obstructive Pulmonary Disease</w:t>
      </w:r>
      <w:r w:rsidRPr="001F4BAA">
        <w:t>.</w:t>
      </w:r>
    </w:p>
    <w:p w14:paraId="2FD42547" w14:textId="77777777" w:rsidR="00FF01A9" w:rsidRPr="001F4BAA" w:rsidRDefault="00FF01A9" w:rsidP="00FF01A9">
      <w:pPr>
        <w:pStyle w:val="NoSpacing"/>
      </w:pPr>
    </w:p>
    <w:p w14:paraId="78A6D5AE" w14:textId="453183AE" w:rsidR="00FF01A9" w:rsidRPr="00E265DB" w:rsidRDefault="00E265DB" w:rsidP="00E265DB">
      <w:pPr>
        <w:pStyle w:val="Heading3"/>
      </w:pPr>
      <w:bookmarkStart w:id="66" w:name="_Toc57838384"/>
      <w:bookmarkStart w:id="67" w:name="_Toc57838480"/>
      <w:bookmarkStart w:id="68" w:name="_Toc57839897"/>
      <w:bookmarkStart w:id="69" w:name="_Toc57840034"/>
      <w:bookmarkStart w:id="70" w:name="_Toc235435518"/>
      <w:r w:rsidRPr="00E265DB">
        <w:t>Pneumonia</w:t>
      </w:r>
      <w:bookmarkEnd w:id="66"/>
      <w:bookmarkEnd w:id="67"/>
      <w:bookmarkEnd w:id="68"/>
      <w:bookmarkEnd w:id="69"/>
      <w:bookmarkEnd w:id="70"/>
      <w:r w:rsidR="001132AD">
        <w:fldChar w:fldCharType="begin"/>
      </w:r>
      <w:r w:rsidR="001132AD">
        <w:instrText xml:space="preserve"> XE "</w:instrText>
      </w:r>
      <w:r w:rsidR="001132AD" w:rsidRPr="004A0AEB">
        <w:instrText>Pneumonia</w:instrText>
      </w:r>
      <w:r w:rsidR="001132AD">
        <w:instrText xml:space="preserve">" </w:instrText>
      </w:r>
      <w:r w:rsidR="001132AD" w:rsidRPr="001132AD">
        <w:instrText xml:space="preserve">\f “c” </w:instrText>
      </w:r>
      <w:r w:rsidR="001132AD">
        <w:fldChar w:fldCharType="end"/>
      </w:r>
    </w:p>
    <w:p w14:paraId="1259C68E" w14:textId="77777777" w:rsidR="00FF01A9" w:rsidRPr="001F4BAA" w:rsidRDefault="00FF01A9" w:rsidP="00E265DB">
      <w:pPr>
        <w:pStyle w:val="Heading5"/>
      </w:pPr>
      <w:r w:rsidRPr="001F4BAA">
        <w:t xml:space="preserve">DESCRIPTION </w:t>
      </w:r>
    </w:p>
    <w:p w14:paraId="1923011E" w14:textId="77777777" w:rsidR="00FF01A9" w:rsidRDefault="00FF01A9" w:rsidP="00FF01A9">
      <w:pPr>
        <w:pStyle w:val="NoSpacing"/>
      </w:pPr>
      <w:r w:rsidRPr="001F4BAA">
        <w:t xml:space="preserve">Acute infection of the lung parenchyma, usually caused by bacteria, especially </w:t>
      </w:r>
      <w:r w:rsidRPr="000B7031">
        <w:rPr>
          <w:rStyle w:val="Emphasis"/>
        </w:rPr>
        <w:t>Streptococcus pneumonia</w:t>
      </w:r>
      <w:r w:rsidRPr="001F4BAA">
        <w:t xml:space="preserve"> (pneumococcus).</w:t>
      </w:r>
    </w:p>
    <w:p w14:paraId="4D279FEA" w14:textId="77777777" w:rsidR="00493E46" w:rsidRPr="001F4BAA" w:rsidRDefault="00493E46" w:rsidP="00FF01A9">
      <w:pPr>
        <w:pStyle w:val="NoSpacing"/>
      </w:pPr>
    </w:p>
    <w:p w14:paraId="51892157" w14:textId="77777777" w:rsidR="00FF01A9" w:rsidRPr="001F4BAA" w:rsidRDefault="00FF01A9" w:rsidP="00FF01A9">
      <w:pPr>
        <w:pStyle w:val="NoSpacing"/>
      </w:pPr>
      <w:r w:rsidRPr="001F4BAA">
        <w:t>Management is guided by:</w:t>
      </w:r>
    </w:p>
    <w:tbl>
      <w:tblPr>
        <w:tblW w:w="5000" w:type="pct"/>
        <w:tblInd w:w="-113" w:type="dxa"/>
        <w:tblLook w:val="04A0" w:firstRow="1" w:lastRow="0" w:firstColumn="1" w:lastColumn="0" w:noHBand="0" w:noVBand="1"/>
      </w:tblPr>
      <w:tblGrid>
        <w:gridCol w:w="3347"/>
        <w:gridCol w:w="3342"/>
      </w:tblGrid>
      <w:tr w:rsidR="00FF01A9" w:rsidRPr="001F4BAA" w14:paraId="637C3190" w14:textId="77777777" w:rsidTr="000B7031">
        <w:tc>
          <w:tcPr>
            <w:tcW w:w="2502" w:type="pct"/>
          </w:tcPr>
          <w:p w14:paraId="14D0DA27" w14:textId="77777777" w:rsidR="00FF01A9" w:rsidRPr="001F4BAA" w:rsidRDefault="00FF01A9" w:rsidP="000B7031">
            <w:pPr>
              <w:pStyle w:val="ListParagraph"/>
            </w:pPr>
            <w:r w:rsidRPr="001F4BAA">
              <w:t>age</w:t>
            </w:r>
          </w:p>
        </w:tc>
        <w:tc>
          <w:tcPr>
            <w:tcW w:w="2498" w:type="pct"/>
          </w:tcPr>
          <w:p w14:paraId="2B4DD1F3" w14:textId="77777777" w:rsidR="00FF01A9" w:rsidRPr="001F4BAA" w:rsidRDefault="00FF01A9" w:rsidP="000B7031">
            <w:pPr>
              <w:pStyle w:val="ListParagraph"/>
            </w:pPr>
            <w:r w:rsidRPr="001F4BAA">
              <w:t>co-morbidity</w:t>
            </w:r>
          </w:p>
        </w:tc>
      </w:tr>
      <w:tr w:rsidR="00FF01A9" w:rsidRPr="001F4BAA" w14:paraId="457D8267" w14:textId="77777777" w:rsidTr="000B7031">
        <w:tc>
          <w:tcPr>
            <w:tcW w:w="2502" w:type="pct"/>
          </w:tcPr>
          <w:p w14:paraId="2E865CCC" w14:textId="77777777" w:rsidR="00FF01A9" w:rsidRPr="001F4BAA" w:rsidRDefault="00FF01A9" w:rsidP="000B7031">
            <w:pPr>
              <w:pStyle w:val="ListParagraph"/>
            </w:pPr>
            <w:r w:rsidRPr="001F4BAA">
              <w:t>severity of the pneumonia</w:t>
            </w:r>
          </w:p>
        </w:tc>
        <w:tc>
          <w:tcPr>
            <w:tcW w:w="2498" w:type="pct"/>
          </w:tcPr>
          <w:p w14:paraId="73A2BEC5" w14:textId="77777777" w:rsidR="00FF01A9" w:rsidRPr="001F4BAA" w:rsidRDefault="00FF01A9" w:rsidP="004A7096">
            <w:pPr>
              <w:pStyle w:val="NoSpacing"/>
            </w:pPr>
          </w:p>
        </w:tc>
      </w:tr>
    </w:tbl>
    <w:p w14:paraId="03A74AE3" w14:textId="77777777" w:rsidR="00193494" w:rsidRDefault="00193494" w:rsidP="00FF01A9">
      <w:pPr>
        <w:pStyle w:val="NoSpacing"/>
      </w:pPr>
    </w:p>
    <w:p w14:paraId="5E36C6F5" w14:textId="524A3385" w:rsidR="00FF01A9" w:rsidRPr="001F4BAA" w:rsidRDefault="00FF01A9" w:rsidP="00FF01A9">
      <w:pPr>
        <w:pStyle w:val="NoSpacing"/>
      </w:pPr>
      <w:r w:rsidRPr="001F4BAA">
        <w:t>Manifestations include:</w:t>
      </w:r>
    </w:p>
    <w:p w14:paraId="767B8908" w14:textId="638C0358" w:rsidR="00FF01A9" w:rsidRPr="001F4BAA" w:rsidRDefault="00FF01A9" w:rsidP="00C74E71">
      <w:pPr>
        <w:pStyle w:val="ListParagraph"/>
      </w:pPr>
      <w:r w:rsidRPr="001F4BAA">
        <w:t>malaise</w:t>
      </w:r>
      <w:r w:rsidR="00183B53">
        <w:t>;</w:t>
      </w:r>
    </w:p>
    <w:p w14:paraId="7C44E48D" w14:textId="13F3AEDE" w:rsidR="00FF01A9" w:rsidRPr="001F4BAA" w:rsidRDefault="00FF01A9" w:rsidP="00C74E71">
      <w:pPr>
        <w:pStyle w:val="ListParagraph"/>
      </w:pPr>
      <w:r w:rsidRPr="001F4BAA">
        <w:t>fever, often with sudden onset and with rigors</w:t>
      </w:r>
      <w:r w:rsidR="00183B53">
        <w:t>;</w:t>
      </w:r>
    </w:p>
    <w:p w14:paraId="7A00DDBF" w14:textId="29DA186F" w:rsidR="00FF01A9" w:rsidRPr="001F4BAA" w:rsidRDefault="00FF01A9" w:rsidP="00C74E71">
      <w:pPr>
        <w:pStyle w:val="ListParagraph"/>
      </w:pPr>
      <w:r w:rsidRPr="001F4BAA">
        <w:t>cough, which becomes productive of rusty brown or yellow-green sputum</w:t>
      </w:r>
      <w:r w:rsidR="00183B53">
        <w:t>;</w:t>
      </w:r>
    </w:p>
    <w:p w14:paraId="0E47D137" w14:textId="51BDF14F" w:rsidR="00FF01A9" w:rsidRPr="001F4BAA" w:rsidRDefault="00FF01A9" w:rsidP="00C74E71">
      <w:pPr>
        <w:pStyle w:val="ListParagraph"/>
      </w:pPr>
      <w:proofErr w:type="spellStart"/>
      <w:r w:rsidRPr="001F4BAA">
        <w:t>pleuritic</w:t>
      </w:r>
      <w:proofErr w:type="spellEnd"/>
      <w:r w:rsidRPr="001F4BAA">
        <w:t xml:space="preserve"> type chest pain</w:t>
      </w:r>
      <w:r w:rsidR="00183B53">
        <w:t>;</w:t>
      </w:r>
    </w:p>
    <w:p w14:paraId="7431E2F3" w14:textId="35C4D401" w:rsidR="00FF01A9" w:rsidRPr="001F4BAA" w:rsidRDefault="00FF01A9" w:rsidP="00C74E71">
      <w:pPr>
        <w:pStyle w:val="ListParagraph"/>
      </w:pPr>
      <w:r w:rsidRPr="001F4BAA">
        <w:t>shortness of breath</w:t>
      </w:r>
      <w:r w:rsidR="00183B53">
        <w:t>;</w:t>
      </w:r>
    </w:p>
    <w:p w14:paraId="38DC786B" w14:textId="490897C9" w:rsidR="00FF01A9" w:rsidRDefault="00193494" w:rsidP="00C74E71">
      <w:pPr>
        <w:pStyle w:val="ListParagraph"/>
      </w:pPr>
      <w:proofErr w:type="gramStart"/>
      <w:r>
        <w:t>and</w:t>
      </w:r>
      <w:proofErr w:type="gramEnd"/>
      <w:r>
        <w:t xml:space="preserve"> </w:t>
      </w:r>
      <w:r w:rsidR="00FF01A9" w:rsidRPr="001F4BAA">
        <w:t>in severe cases, shock and respiratory failure</w:t>
      </w:r>
      <w:r>
        <w:t>.</w:t>
      </w:r>
    </w:p>
    <w:p w14:paraId="282005BC" w14:textId="77777777" w:rsidR="00E01A78" w:rsidRDefault="00E01A78" w:rsidP="00FF01A9">
      <w:pPr>
        <w:pStyle w:val="NoSpacing"/>
      </w:pPr>
    </w:p>
    <w:p w14:paraId="2D4987CB" w14:textId="77777777" w:rsidR="00FF01A9" w:rsidRPr="001F4BAA" w:rsidRDefault="00FF01A9" w:rsidP="00FF01A9">
      <w:pPr>
        <w:pStyle w:val="NoSpacing"/>
      </w:pPr>
      <w:r w:rsidRPr="001F4BAA">
        <w:t>On examination there is:</w:t>
      </w:r>
    </w:p>
    <w:tbl>
      <w:tblPr>
        <w:tblW w:w="0" w:type="auto"/>
        <w:tblInd w:w="-113" w:type="dxa"/>
        <w:tblLook w:val="04A0" w:firstRow="1" w:lastRow="0" w:firstColumn="1" w:lastColumn="0" w:noHBand="0" w:noVBand="1"/>
      </w:tblPr>
      <w:tblGrid>
        <w:gridCol w:w="3401"/>
        <w:gridCol w:w="3401"/>
      </w:tblGrid>
      <w:tr w:rsidR="00FF01A9" w:rsidRPr="001F4BAA" w14:paraId="1AE55D9C" w14:textId="77777777" w:rsidTr="00C74E71">
        <w:tc>
          <w:tcPr>
            <w:tcW w:w="3453" w:type="dxa"/>
          </w:tcPr>
          <w:p w14:paraId="78EB4D49" w14:textId="77777777" w:rsidR="00FF01A9" w:rsidRPr="001F4BAA" w:rsidRDefault="00FF01A9" w:rsidP="00C74E71">
            <w:pPr>
              <w:pStyle w:val="ListParagraph"/>
            </w:pPr>
            <w:r w:rsidRPr="001F4BAA">
              <w:t>fever</w:t>
            </w:r>
          </w:p>
        </w:tc>
        <w:tc>
          <w:tcPr>
            <w:tcW w:w="3453" w:type="dxa"/>
          </w:tcPr>
          <w:p w14:paraId="7600E1DA" w14:textId="77777777" w:rsidR="00FF01A9" w:rsidRPr="001F4BAA" w:rsidRDefault="00FF01A9" w:rsidP="00C74E71">
            <w:pPr>
              <w:pStyle w:val="ListParagraph"/>
            </w:pPr>
            <w:r w:rsidRPr="001F4BAA">
              <w:t xml:space="preserve">crackles or </w:t>
            </w:r>
            <w:proofErr w:type="spellStart"/>
            <w:r w:rsidRPr="001F4BAA">
              <w:t>crepitations</w:t>
            </w:r>
            <w:proofErr w:type="spellEnd"/>
          </w:p>
        </w:tc>
      </w:tr>
      <w:tr w:rsidR="00FF01A9" w:rsidRPr="001F4BAA" w14:paraId="7DA3426E" w14:textId="77777777" w:rsidTr="00C74E71">
        <w:tc>
          <w:tcPr>
            <w:tcW w:w="3453" w:type="dxa"/>
          </w:tcPr>
          <w:p w14:paraId="6C44F56C" w14:textId="77777777" w:rsidR="00FF01A9" w:rsidRPr="001F4BAA" w:rsidRDefault="00FF01A9" w:rsidP="00C74E71">
            <w:pPr>
              <w:pStyle w:val="ListParagraph"/>
            </w:pPr>
            <w:proofErr w:type="spellStart"/>
            <w:r w:rsidRPr="001F4BAA">
              <w:t>tachypnoea</w:t>
            </w:r>
            <w:proofErr w:type="spellEnd"/>
          </w:p>
        </w:tc>
        <w:tc>
          <w:tcPr>
            <w:tcW w:w="3453" w:type="dxa"/>
          </w:tcPr>
          <w:p w14:paraId="2C882294" w14:textId="77777777" w:rsidR="00FF01A9" w:rsidRPr="001F4BAA" w:rsidRDefault="00FF01A9" w:rsidP="00C74E71">
            <w:pPr>
              <w:pStyle w:val="ListParagraph"/>
            </w:pPr>
            <w:r w:rsidRPr="001F4BAA">
              <w:t>bronchial breath sounds</w:t>
            </w:r>
          </w:p>
        </w:tc>
      </w:tr>
    </w:tbl>
    <w:p w14:paraId="386606C1" w14:textId="77777777" w:rsidR="00193494" w:rsidRDefault="00193494" w:rsidP="00FF01A9">
      <w:pPr>
        <w:pStyle w:val="NoSpacing"/>
      </w:pPr>
    </w:p>
    <w:p w14:paraId="7B387EC7" w14:textId="487AF837" w:rsidR="00FF01A9" w:rsidRDefault="00193494" w:rsidP="00FF01A9">
      <w:pPr>
        <w:pStyle w:val="NoSpacing"/>
      </w:pPr>
      <w:r>
        <w:t>A</w:t>
      </w:r>
      <w:r w:rsidR="00FF01A9" w:rsidRPr="001F4BAA">
        <w:t xml:space="preserve"> pleural rubbing sound</w:t>
      </w:r>
      <w:r>
        <w:t xml:space="preserve">, </w:t>
      </w:r>
      <w:r w:rsidR="00FF01A9" w:rsidRPr="001F4BAA">
        <w:t>or signs of a pleural effusion</w:t>
      </w:r>
      <w:r>
        <w:t xml:space="preserve"> may be present</w:t>
      </w:r>
      <w:r w:rsidR="00FF01A9" w:rsidRPr="001F4BAA">
        <w:t>.</w:t>
      </w:r>
    </w:p>
    <w:p w14:paraId="409739C7" w14:textId="77777777" w:rsidR="00193494" w:rsidRPr="001F4BAA" w:rsidRDefault="00193494" w:rsidP="00FF01A9">
      <w:pPr>
        <w:pStyle w:val="NoSpacing"/>
      </w:pPr>
    </w:p>
    <w:p w14:paraId="4963A718" w14:textId="77777777" w:rsidR="00FF01A9" w:rsidRPr="001F4BAA" w:rsidRDefault="00FF01A9" w:rsidP="00FF01A9">
      <w:pPr>
        <w:pStyle w:val="NoSpacing"/>
      </w:pPr>
      <w:r w:rsidRPr="001F4BAA">
        <w:t>Predisposing conditions include:</w:t>
      </w:r>
    </w:p>
    <w:tbl>
      <w:tblPr>
        <w:tblW w:w="0" w:type="auto"/>
        <w:tblInd w:w="-113" w:type="dxa"/>
        <w:tblLook w:val="04A0" w:firstRow="1" w:lastRow="0" w:firstColumn="1" w:lastColumn="0" w:noHBand="0" w:noVBand="1"/>
      </w:tblPr>
      <w:tblGrid>
        <w:gridCol w:w="3400"/>
        <w:gridCol w:w="3402"/>
      </w:tblGrid>
      <w:tr w:rsidR="00FF01A9" w:rsidRPr="001F4BAA" w14:paraId="78723F11" w14:textId="77777777" w:rsidTr="00C74E71">
        <w:tc>
          <w:tcPr>
            <w:tcW w:w="3453" w:type="dxa"/>
          </w:tcPr>
          <w:p w14:paraId="0F0E1565" w14:textId="77777777" w:rsidR="00FF01A9" w:rsidRPr="001F4BAA" w:rsidRDefault="00FF01A9" w:rsidP="00C74E71">
            <w:pPr>
              <w:pStyle w:val="ListParagraph"/>
            </w:pPr>
            <w:r w:rsidRPr="001F4BAA">
              <w:lastRenderedPageBreak/>
              <w:t>very young or old age</w:t>
            </w:r>
          </w:p>
        </w:tc>
        <w:tc>
          <w:tcPr>
            <w:tcW w:w="3453" w:type="dxa"/>
          </w:tcPr>
          <w:p w14:paraId="2A5776B8" w14:textId="77777777" w:rsidR="00FF01A9" w:rsidRPr="001F4BAA" w:rsidRDefault="00FF01A9" w:rsidP="00C74E71">
            <w:pPr>
              <w:pStyle w:val="ListParagraph"/>
            </w:pPr>
            <w:r w:rsidRPr="001F4BAA">
              <w:t>other concomitant diseases</w:t>
            </w:r>
          </w:p>
        </w:tc>
      </w:tr>
      <w:tr w:rsidR="00FF01A9" w:rsidRPr="001F4BAA" w14:paraId="3DCCB976" w14:textId="77777777" w:rsidTr="00C74E71">
        <w:tc>
          <w:tcPr>
            <w:tcW w:w="3453" w:type="dxa"/>
          </w:tcPr>
          <w:p w14:paraId="51EA614A" w14:textId="77777777" w:rsidR="00FF01A9" w:rsidRPr="001F4BAA" w:rsidRDefault="00FF01A9" w:rsidP="00C74E71">
            <w:pPr>
              <w:pStyle w:val="ListParagraph"/>
            </w:pPr>
            <w:r w:rsidRPr="001F4BAA">
              <w:t>malnutrition</w:t>
            </w:r>
          </w:p>
        </w:tc>
        <w:tc>
          <w:tcPr>
            <w:tcW w:w="3453" w:type="dxa"/>
          </w:tcPr>
          <w:p w14:paraId="27A3464D" w14:textId="77777777" w:rsidR="00FF01A9" w:rsidRPr="001F4BAA" w:rsidRDefault="00FF01A9" w:rsidP="00C74E71">
            <w:pPr>
              <w:pStyle w:val="ListParagraph"/>
            </w:pPr>
            <w:r w:rsidRPr="001F4BAA">
              <w:t>HIV infection</w:t>
            </w:r>
          </w:p>
        </w:tc>
      </w:tr>
    </w:tbl>
    <w:p w14:paraId="3E66B0B8" w14:textId="77777777" w:rsidR="00193494" w:rsidRDefault="00193494" w:rsidP="00FF01A9">
      <w:pPr>
        <w:pStyle w:val="NoSpacing"/>
      </w:pPr>
    </w:p>
    <w:p w14:paraId="2D576AB9" w14:textId="05202CE3" w:rsidR="00FF01A9" w:rsidRPr="001F4BAA" w:rsidRDefault="00FF01A9" w:rsidP="00FF01A9">
      <w:pPr>
        <w:pStyle w:val="NoSpacing"/>
      </w:pPr>
      <w:r w:rsidRPr="001F4BAA">
        <w:t>Pneumococcal pneumonia often occurs in previously healthy adults.</w:t>
      </w:r>
    </w:p>
    <w:p w14:paraId="0DA602C4" w14:textId="77777777" w:rsidR="00FF01A9" w:rsidRPr="001F4BAA" w:rsidRDefault="00FF01A9" w:rsidP="00FF01A9">
      <w:pPr>
        <w:pStyle w:val="NoSpacing"/>
      </w:pPr>
      <w:r w:rsidRPr="001F4BAA">
        <w:t>Adults with mild to moderately severe pneumonia may be managed at PHC level, depending on the response to initial treatment (see below).</w:t>
      </w:r>
    </w:p>
    <w:p w14:paraId="34C4DE96" w14:textId="77777777" w:rsidR="00FF01A9" w:rsidRPr="001F4BAA" w:rsidRDefault="00FF01A9" w:rsidP="00FF01A9">
      <w:pPr>
        <w:pStyle w:val="NoSpacing"/>
      </w:pPr>
    </w:p>
    <w:p w14:paraId="7F9C01F8" w14:textId="3354363C" w:rsidR="00FF01A9" w:rsidRPr="002748C3" w:rsidRDefault="002748C3" w:rsidP="002748C3">
      <w:pPr>
        <w:pStyle w:val="Heading4"/>
      </w:pPr>
      <w:bookmarkStart w:id="71" w:name="_Toc57838385"/>
      <w:bookmarkStart w:id="72" w:name="_Toc57838481"/>
      <w:bookmarkStart w:id="73" w:name="_Toc57839898"/>
      <w:bookmarkStart w:id="74" w:name="_Toc57840035"/>
      <w:bookmarkStart w:id="75" w:name="_Toc235435519"/>
      <w:r w:rsidRPr="002748C3">
        <w:t>Pneumonia in children</w:t>
      </w:r>
      <w:bookmarkEnd w:id="71"/>
      <w:bookmarkEnd w:id="72"/>
      <w:bookmarkEnd w:id="73"/>
      <w:bookmarkEnd w:id="74"/>
      <w:bookmarkEnd w:id="75"/>
      <w:r w:rsidR="001132AD">
        <w:fldChar w:fldCharType="begin"/>
      </w:r>
      <w:r w:rsidR="001132AD">
        <w:instrText xml:space="preserve"> XE "</w:instrText>
      </w:r>
      <w:r w:rsidR="001132AD" w:rsidRPr="004A0AEB">
        <w:instrText>Pneumonia in children</w:instrText>
      </w:r>
      <w:r w:rsidR="001132AD">
        <w:instrText xml:space="preserve">" </w:instrText>
      </w:r>
      <w:r w:rsidR="001132AD" w:rsidRPr="001132AD">
        <w:instrText xml:space="preserve">\f “c” </w:instrText>
      </w:r>
      <w:r w:rsidR="001132AD">
        <w:fldChar w:fldCharType="end"/>
      </w:r>
    </w:p>
    <w:p w14:paraId="1F04935D" w14:textId="3C8DE232" w:rsidR="00FF01A9" w:rsidRPr="001F4BAA" w:rsidRDefault="00FF01A9" w:rsidP="002344FD">
      <w:pPr>
        <w:pStyle w:val="ICD10"/>
        <w:shd w:val="clear" w:color="auto" w:fill="F2F2F2" w:themeFill="background1" w:themeFillShade="F2"/>
        <w:tabs>
          <w:tab w:val="left" w:pos="2753"/>
        </w:tabs>
      </w:pPr>
      <w:r w:rsidRPr="001F4BAA">
        <w:t>J18.0-2/J18</w:t>
      </w:r>
      <w:r w:rsidR="008F50BF">
        <w:t>.8</w:t>
      </w:r>
      <w:r w:rsidRPr="001F4BAA">
        <w:t>-9</w:t>
      </w:r>
    </w:p>
    <w:p w14:paraId="50427BF1" w14:textId="77777777" w:rsidR="00FF01A9" w:rsidRPr="001F4BAA" w:rsidRDefault="00FF01A9" w:rsidP="002748C3">
      <w:pPr>
        <w:pStyle w:val="Heading5"/>
      </w:pPr>
      <w:r w:rsidRPr="001F4BAA">
        <w:t>DESCRIPTION</w:t>
      </w:r>
    </w:p>
    <w:p w14:paraId="2199B0BB" w14:textId="44D8392A" w:rsidR="00FF01A9" w:rsidRDefault="00FF01A9" w:rsidP="00FF01A9">
      <w:pPr>
        <w:pStyle w:val="NoSpacing"/>
      </w:pPr>
      <w:r w:rsidRPr="001F4BAA">
        <w:t xml:space="preserve">Pneumonia should be distinguished from viral upper respiratory infections. </w:t>
      </w:r>
      <w:r w:rsidR="00851C1A" w:rsidRPr="00851C1A">
        <w:t>With viral URTIs’ the respiratory rate will be normal.  A raised respiratory rate indicates an alternate diagnosis such as bronchiolitis or pneumonia</w:t>
      </w:r>
      <w:r w:rsidR="00851C1A">
        <w:t>.</w:t>
      </w:r>
    </w:p>
    <w:p w14:paraId="5F663D8E" w14:textId="77777777" w:rsidR="00CD7BE7" w:rsidRPr="001F4BAA" w:rsidRDefault="00CD7BE7" w:rsidP="00FF01A9">
      <w:pPr>
        <w:pStyle w:val="NoSpacing"/>
      </w:pPr>
    </w:p>
    <w:p w14:paraId="6F88C72C" w14:textId="77777777" w:rsidR="00E01A78" w:rsidRDefault="00E01A78" w:rsidP="00FF01A9">
      <w:pPr>
        <w:pStyle w:val="NoSpacing"/>
        <w:rPr>
          <w:rStyle w:val="Strong"/>
        </w:rPr>
      </w:pPr>
    </w:p>
    <w:p w14:paraId="31E11A4D" w14:textId="77777777" w:rsidR="00FF01A9" w:rsidRPr="00C74E71" w:rsidRDefault="00FF01A9" w:rsidP="00FF01A9">
      <w:pPr>
        <w:pStyle w:val="NoSpacing"/>
        <w:rPr>
          <w:rStyle w:val="Strong"/>
        </w:rPr>
      </w:pPr>
      <w:r w:rsidRPr="00C74E71">
        <w:rPr>
          <w:rStyle w:val="Strong"/>
        </w:rPr>
        <w:t>Assess the child for the severity of the pneumonia</w:t>
      </w:r>
    </w:p>
    <w:p w14:paraId="23BAD789" w14:textId="77777777" w:rsidR="00FF01A9" w:rsidRPr="001F4BAA" w:rsidRDefault="00FF01A9" w:rsidP="00FF01A9">
      <w:pPr>
        <w:pStyle w:val="NoSpacing"/>
      </w:pPr>
      <w:r w:rsidRPr="001F4BAA">
        <w:t>Classify children according to the severity of the illness:</w:t>
      </w:r>
    </w:p>
    <w:p w14:paraId="51EB7B42" w14:textId="77777777" w:rsidR="00FF01A9" w:rsidRPr="001F4BAA" w:rsidRDefault="00FF01A9" w:rsidP="00C74E71">
      <w:pPr>
        <w:pStyle w:val="ListParagraph"/>
      </w:pPr>
      <w:r w:rsidRPr="001F4BAA">
        <w:t xml:space="preserve">Pneumonia: fever, cough and rapid breathing, but no chest </w:t>
      </w:r>
      <w:proofErr w:type="spellStart"/>
      <w:r w:rsidRPr="001F4BAA">
        <w:t>indrawing</w:t>
      </w:r>
      <w:proofErr w:type="spellEnd"/>
      <w:r w:rsidRPr="001F4BAA">
        <w:t xml:space="preserve"> (of the lower chest wall) and no flaring of nostrils.</w:t>
      </w:r>
    </w:p>
    <w:p w14:paraId="51E480AC" w14:textId="77777777" w:rsidR="00FF01A9" w:rsidRPr="001F4BAA" w:rsidRDefault="00FF01A9" w:rsidP="00C74E71">
      <w:pPr>
        <w:pStyle w:val="ListParagraph"/>
      </w:pPr>
      <w:r w:rsidRPr="001F4BAA">
        <w:t xml:space="preserve">Severe pneumonia: fever, cough, rapid breathing, chest </w:t>
      </w:r>
      <w:proofErr w:type="spellStart"/>
      <w:r w:rsidRPr="001F4BAA">
        <w:t>indrawing</w:t>
      </w:r>
      <w:proofErr w:type="spellEnd"/>
      <w:r w:rsidRPr="001F4BAA">
        <w:t xml:space="preserve"> and flaring nostrils, </w:t>
      </w:r>
      <w:r w:rsidRPr="00C74E71">
        <w:rPr>
          <w:u w:val="single"/>
        </w:rPr>
        <w:t>or grunting</w:t>
      </w:r>
      <w:r w:rsidRPr="001F4BAA">
        <w:t>.</w:t>
      </w:r>
    </w:p>
    <w:p w14:paraId="46291D54" w14:textId="3E0EDF64" w:rsidR="00FF01A9" w:rsidRDefault="00FF01A9" w:rsidP="00FF01A9">
      <w:pPr>
        <w:pStyle w:val="NoSpacing"/>
      </w:pPr>
      <w:r w:rsidRPr="00C74E71">
        <w:rPr>
          <w:rStyle w:val="Strong"/>
        </w:rPr>
        <w:t>Note:</w:t>
      </w:r>
      <w:r w:rsidRPr="001F4BAA">
        <w:t xml:space="preserve"> Children </w:t>
      </w:r>
      <w:r w:rsidR="007277E7">
        <w:t>&lt;</w:t>
      </w:r>
      <w:r w:rsidRPr="001F4BAA">
        <w:t xml:space="preserve">2 months of age with rapid breathing should be classified as having severe pneumonia. </w:t>
      </w:r>
    </w:p>
    <w:p w14:paraId="38CF879B" w14:textId="77777777" w:rsidR="00AA0734" w:rsidRPr="001F4BAA" w:rsidRDefault="00AA0734" w:rsidP="00FF01A9">
      <w:pPr>
        <w:pStyle w:val="NoSpacing"/>
      </w:pPr>
    </w:p>
    <w:p w14:paraId="4AE8A96A" w14:textId="77777777" w:rsidR="00FF01A9" w:rsidRPr="001F4BAA" w:rsidRDefault="00FF01A9" w:rsidP="00FF01A9">
      <w:pPr>
        <w:pStyle w:val="NoSpacing"/>
      </w:pPr>
      <w:r w:rsidRPr="001F4BAA">
        <w:t xml:space="preserve">Rapid breathing is defined according to age: </w:t>
      </w:r>
    </w:p>
    <w:tbl>
      <w:tblPr>
        <w:tblStyle w:val="SamplePHCTable"/>
        <w:tblW w:w="5000" w:type="pct"/>
        <w:tblLook w:val="0020" w:firstRow="1" w:lastRow="0" w:firstColumn="0" w:lastColumn="0" w:noHBand="0" w:noVBand="0"/>
      </w:tblPr>
      <w:tblGrid>
        <w:gridCol w:w="3339"/>
        <w:gridCol w:w="3340"/>
      </w:tblGrid>
      <w:tr w:rsidR="00FF01A9" w:rsidRPr="001F4BAA" w14:paraId="409B6196" w14:textId="77777777" w:rsidTr="00C74E71">
        <w:trPr>
          <w:cnfStyle w:val="100000000000" w:firstRow="1" w:lastRow="0" w:firstColumn="0" w:lastColumn="0" w:oddVBand="0" w:evenVBand="0" w:oddHBand="0" w:evenHBand="0" w:firstRowFirstColumn="0" w:firstRowLastColumn="0" w:lastRowFirstColumn="0" w:lastRowLastColumn="0"/>
        </w:trPr>
        <w:tc>
          <w:tcPr>
            <w:tcW w:w="2500" w:type="pct"/>
          </w:tcPr>
          <w:p w14:paraId="5AB82D1C" w14:textId="77777777" w:rsidR="00FF01A9" w:rsidRPr="001F4BAA" w:rsidRDefault="00FF01A9" w:rsidP="004A7096">
            <w:pPr>
              <w:pStyle w:val="NoSpacing"/>
            </w:pPr>
            <w:r w:rsidRPr="001F4BAA">
              <w:t>Age</w:t>
            </w:r>
          </w:p>
        </w:tc>
        <w:tc>
          <w:tcPr>
            <w:tcW w:w="2500" w:type="pct"/>
          </w:tcPr>
          <w:p w14:paraId="66A770B3" w14:textId="77777777" w:rsidR="00FF01A9" w:rsidRPr="001F4BAA" w:rsidRDefault="00FF01A9" w:rsidP="004A7096">
            <w:pPr>
              <w:pStyle w:val="NoSpacing"/>
            </w:pPr>
            <w:r w:rsidRPr="001F4BAA">
              <w:t>Respiratory rate</w:t>
            </w:r>
          </w:p>
        </w:tc>
      </w:tr>
      <w:tr w:rsidR="00FF01A9" w:rsidRPr="001F4BAA" w14:paraId="3C8538B6" w14:textId="77777777" w:rsidTr="00C74E71">
        <w:tc>
          <w:tcPr>
            <w:tcW w:w="2500" w:type="pct"/>
          </w:tcPr>
          <w:p w14:paraId="23FB9A2D" w14:textId="77777777" w:rsidR="00FF01A9" w:rsidRPr="001F4BAA" w:rsidRDefault="00FF01A9" w:rsidP="004A7096">
            <w:pPr>
              <w:pStyle w:val="NoSpacing"/>
            </w:pPr>
            <w:r w:rsidRPr="001F4BAA">
              <w:t>Birth – 2 months</w:t>
            </w:r>
          </w:p>
        </w:tc>
        <w:tc>
          <w:tcPr>
            <w:tcW w:w="2500" w:type="pct"/>
          </w:tcPr>
          <w:p w14:paraId="06566C4B" w14:textId="77777777" w:rsidR="00FF01A9" w:rsidRPr="001F4BAA" w:rsidRDefault="00FF01A9" w:rsidP="004A7096">
            <w:pPr>
              <w:pStyle w:val="NoSpacing"/>
            </w:pPr>
            <w:r w:rsidRPr="001F4BAA">
              <w:t>≥ 60 breaths/minute</w:t>
            </w:r>
          </w:p>
        </w:tc>
      </w:tr>
      <w:tr w:rsidR="00FF01A9" w:rsidRPr="001F4BAA" w14:paraId="27E4C3A8" w14:textId="77777777" w:rsidTr="00C74E71">
        <w:tc>
          <w:tcPr>
            <w:tcW w:w="2500" w:type="pct"/>
          </w:tcPr>
          <w:p w14:paraId="5DDD722F" w14:textId="77777777" w:rsidR="00FF01A9" w:rsidRPr="001F4BAA" w:rsidRDefault="00FF01A9" w:rsidP="004A7096">
            <w:pPr>
              <w:pStyle w:val="NoSpacing"/>
            </w:pPr>
            <w:r w:rsidRPr="001F4BAA">
              <w:t>2–12 months</w:t>
            </w:r>
          </w:p>
        </w:tc>
        <w:tc>
          <w:tcPr>
            <w:tcW w:w="2500" w:type="pct"/>
          </w:tcPr>
          <w:p w14:paraId="13726DA3" w14:textId="77777777" w:rsidR="00FF01A9" w:rsidRPr="001F4BAA" w:rsidRDefault="00FF01A9" w:rsidP="004A7096">
            <w:pPr>
              <w:pStyle w:val="NoSpacing"/>
            </w:pPr>
            <w:r w:rsidRPr="001F4BAA">
              <w:t>≥ 50 breaths/minute</w:t>
            </w:r>
          </w:p>
        </w:tc>
      </w:tr>
      <w:tr w:rsidR="00FF01A9" w:rsidRPr="001F4BAA" w14:paraId="5E3FCF06" w14:textId="77777777" w:rsidTr="00C74E71">
        <w:tc>
          <w:tcPr>
            <w:tcW w:w="2500" w:type="pct"/>
          </w:tcPr>
          <w:p w14:paraId="0E32DBC7" w14:textId="77777777" w:rsidR="00FF01A9" w:rsidRPr="001F4BAA" w:rsidRDefault="00FF01A9" w:rsidP="004A7096">
            <w:pPr>
              <w:pStyle w:val="NoSpacing"/>
            </w:pPr>
            <w:r w:rsidRPr="001F4BAA">
              <w:t>1–5 years</w:t>
            </w:r>
          </w:p>
        </w:tc>
        <w:tc>
          <w:tcPr>
            <w:tcW w:w="2500" w:type="pct"/>
          </w:tcPr>
          <w:p w14:paraId="5026094E" w14:textId="77777777" w:rsidR="00FF01A9" w:rsidRPr="001F4BAA" w:rsidRDefault="00FF01A9" w:rsidP="004A7096">
            <w:pPr>
              <w:pStyle w:val="NoSpacing"/>
            </w:pPr>
            <w:r w:rsidRPr="001F4BAA">
              <w:t>≥ 40 breaths/minute</w:t>
            </w:r>
          </w:p>
        </w:tc>
      </w:tr>
    </w:tbl>
    <w:p w14:paraId="08E89C6E" w14:textId="77777777" w:rsidR="00FF01A9" w:rsidRPr="001F4BAA" w:rsidRDefault="00FF01A9" w:rsidP="00C74E71">
      <w:pPr>
        <w:pStyle w:val="Heading7"/>
      </w:pPr>
      <w:r w:rsidRPr="001F4BAA">
        <w:t>Danger signs indicating urgent and immediate referral include:</w:t>
      </w:r>
    </w:p>
    <w:tbl>
      <w:tblPr>
        <w:tblW w:w="5000" w:type="pct"/>
        <w:tblInd w:w="-113" w:type="dxa"/>
        <w:tblLook w:val="04A0" w:firstRow="1" w:lastRow="0" w:firstColumn="1" w:lastColumn="0" w:noHBand="0" w:noVBand="1"/>
      </w:tblPr>
      <w:tblGrid>
        <w:gridCol w:w="3679"/>
        <w:gridCol w:w="3010"/>
      </w:tblGrid>
      <w:tr w:rsidR="00FF01A9" w:rsidRPr="001F4BAA" w14:paraId="275D47DB" w14:textId="77777777" w:rsidTr="00C74E71">
        <w:tc>
          <w:tcPr>
            <w:tcW w:w="2750" w:type="pct"/>
          </w:tcPr>
          <w:p w14:paraId="5EC5CF12" w14:textId="5B9CE17C" w:rsidR="00FF01A9" w:rsidRPr="001F4BAA" w:rsidRDefault="00FF01A9" w:rsidP="00C74E71">
            <w:pPr>
              <w:pStyle w:val="ListParagraph"/>
            </w:pPr>
            <w:r w:rsidRPr="001F4BAA">
              <w:t xml:space="preserve">oxygen saturation of </w:t>
            </w:r>
            <w:r w:rsidR="007277E7">
              <w:t>&lt;</w:t>
            </w:r>
            <w:r w:rsidRPr="001F4BAA">
              <w:t>90% in room air</w:t>
            </w:r>
          </w:p>
        </w:tc>
        <w:tc>
          <w:tcPr>
            <w:tcW w:w="2250" w:type="pct"/>
          </w:tcPr>
          <w:p w14:paraId="65A5DEB2" w14:textId="77777777" w:rsidR="00FF01A9" w:rsidRPr="001F4BAA" w:rsidRDefault="00FF01A9" w:rsidP="00C74E71">
            <w:pPr>
              <w:pStyle w:val="ListParagraph"/>
            </w:pPr>
            <w:r w:rsidRPr="001F4BAA">
              <w:t>cyanosis</w:t>
            </w:r>
          </w:p>
        </w:tc>
      </w:tr>
      <w:tr w:rsidR="00FF01A9" w:rsidRPr="001F4BAA" w14:paraId="53E53C21" w14:textId="77777777" w:rsidTr="00C74E71">
        <w:tc>
          <w:tcPr>
            <w:tcW w:w="2750" w:type="pct"/>
          </w:tcPr>
          <w:p w14:paraId="409A5355" w14:textId="77777777" w:rsidR="00FF01A9" w:rsidRPr="001F4BAA" w:rsidRDefault="00FF01A9" w:rsidP="00C74E71">
            <w:pPr>
              <w:pStyle w:val="ListParagraph"/>
            </w:pPr>
            <w:r w:rsidRPr="001F4BAA">
              <w:t>inability to drink</w:t>
            </w:r>
          </w:p>
        </w:tc>
        <w:tc>
          <w:tcPr>
            <w:tcW w:w="2250" w:type="pct"/>
          </w:tcPr>
          <w:p w14:paraId="7B7BB53F" w14:textId="2C8329F0" w:rsidR="00FF01A9" w:rsidRPr="001F4BAA" w:rsidRDefault="007277E7" w:rsidP="00C74E71">
            <w:pPr>
              <w:pStyle w:val="ListParagraph"/>
            </w:pPr>
            <w:r>
              <w:t>&lt;</w:t>
            </w:r>
            <w:r w:rsidR="00FF01A9" w:rsidRPr="001F4BAA">
              <w:t>2 months of age</w:t>
            </w:r>
          </w:p>
        </w:tc>
      </w:tr>
      <w:tr w:rsidR="00FF01A9" w:rsidRPr="001F4BAA" w14:paraId="0DF6931D" w14:textId="77777777" w:rsidTr="00C74E71">
        <w:tc>
          <w:tcPr>
            <w:tcW w:w="2750" w:type="pct"/>
          </w:tcPr>
          <w:p w14:paraId="1C409CC6" w14:textId="77777777" w:rsidR="00FF01A9" w:rsidRPr="001F4BAA" w:rsidRDefault="00FF01A9" w:rsidP="00C74E71">
            <w:pPr>
              <w:pStyle w:val="ListParagraph"/>
            </w:pPr>
            <w:r w:rsidRPr="001F4BAA">
              <w:t>impaired consciousness</w:t>
            </w:r>
          </w:p>
        </w:tc>
        <w:tc>
          <w:tcPr>
            <w:tcW w:w="2250" w:type="pct"/>
          </w:tcPr>
          <w:p w14:paraId="75CB2926" w14:textId="77777777" w:rsidR="00FF01A9" w:rsidRPr="001F4BAA" w:rsidRDefault="00FF01A9" w:rsidP="00C74E71">
            <w:pPr>
              <w:pStyle w:val="ListParagraph"/>
            </w:pPr>
            <w:r w:rsidRPr="001F4BAA">
              <w:t>grunting</w:t>
            </w:r>
          </w:p>
        </w:tc>
      </w:tr>
    </w:tbl>
    <w:p w14:paraId="2820F501" w14:textId="77777777" w:rsidR="00FF01A9" w:rsidRPr="001F4BAA" w:rsidRDefault="00FF01A9" w:rsidP="002748C3">
      <w:pPr>
        <w:pStyle w:val="Heading5"/>
      </w:pPr>
      <w:r w:rsidRPr="001F4BAA">
        <w:t>GENERAL MEASURES</w:t>
      </w:r>
    </w:p>
    <w:p w14:paraId="1363DDFD" w14:textId="77777777" w:rsidR="00FF01A9" w:rsidRPr="001F4BAA" w:rsidRDefault="00FF01A9" w:rsidP="00C74E71">
      <w:pPr>
        <w:pStyle w:val="ListParagraph"/>
      </w:pPr>
      <w:r w:rsidRPr="001F4BAA">
        <w:t>Ensure adequate hydration.</w:t>
      </w:r>
    </w:p>
    <w:p w14:paraId="7947F658" w14:textId="77777777" w:rsidR="00FF01A9" w:rsidRPr="001F4BAA" w:rsidRDefault="00FF01A9" w:rsidP="00C74E71">
      <w:pPr>
        <w:pStyle w:val="ListParagraph"/>
      </w:pPr>
      <w:r w:rsidRPr="001F4BAA">
        <w:t>Continue feeding.</w:t>
      </w:r>
    </w:p>
    <w:p w14:paraId="3C2235F7" w14:textId="77777777" w:rsidR="00FF01A9" w:rsidRPr="001F4BAA" w:rsidRDefault="00FF01A9" w:rsidP="002748C3">
      <w:pPr>
        <w:pStyle w:val="Heading5"/>
      </w:pPr>
      <w:r w:rsidRPr="001F4BAA">
        <w:t>MEDICINE TREATMENT</w:t>
      </w:r>
    </w:p>
    <w:p w14:paraId="077D137C" w14:textId="77777777" w:rsidR="00FF01A9" w:rsidRPr="001F4BAA" w:rsidRDefault="00FF01A9" w:rsidP="00C74E71">
      <w:pPr>
        <w:pStyle w:val="Heading7"/>
      </w:pPr>
      <w:r w:rsidRPr="001F4BAA">
        <w:t>Pneumonia (non-severe):</w:t>
      </w:r>
    </w:p>
    <w:tbl>
      <w:tblPr>
        <w:tblpPr w:leftFromText="180" w:rightFromText="180" w:vertAnchor="text" w:tblpXSpec="right" w:tblpY="1"/>
        <w:tblOverlap w:val="never"/>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shd w:val="clear" w:color="auto" w:fill="FFFFFF" w:themeFill="background1"/>
        <w:tblLook w:val="04A0" w:firstRow="1" w:lastRow="0" w:firstColumn="1" w:lastColumn="0" w:noHBand="0" w:noVBand="1"/>
      </w:tblPr>
      <w:tblGrid>
        <w:gridCol w:w="907"/>
      </w:tblGrid>
      <w:tr w:rsidR="00FF01A9" w:rsidRPr="001F4BAA" w14:paraId="7EDC1FAF" w14:textId="77777777" w:rsidTr="00C74E71">
        <w:tc>
          <w:tcPr>
            <w:tcW w:w="907" w:type="dxa"/>
            <w:shd w:val="clear" w:color="auto" w:fill="FFFFFF" w:themeFill="background1"/>
          </w:tcPr>
          <w:p w14:paraId="64612BD9" w14:textId="763FE5E2" w:rsidR="00FF01A9" w:rsidRPr="002344FD" w:rsidRDefault="00B5324C" w:rsidP="00C74E71">
            <w:pPr>
              <w:pStyle w:val="LoEText"/>
              <w:framePr w:hSpace="0" w:wrap="auto" w:vAnchor="margin" w:hAnchor="text" w:xAlign="left" w:yAlign="inline"/>
              <w:suppressOverlap w:val="0"/>
              <w:rPr>
                <w:sz w:val="14"/>
                <w:szCs w:val="14"/>
              </w:rPr>
            </w:pPr>
            <w:proofErr w:type="spellStart"/>
            <w:r w:rsidRPr="002344FD">
              <w:rPr>
                <w:sz w:val="14"/>
                <w:szCs w:val="14"/>
              </w:rPr>
              <w:t>LoE:IVb</w:t>
            </w:r>
            <w:proofErr w:type="spellEnd"/>
            <w:r w:rsidR="00FF01A9" w:rsidRPr="002344FD">
              <w:rPr>
                <w:rStyle w:val="EndnoteReference8"/>
                <w:sz w:val="14"/>
                <w:szCs w:val="14"/>
              </w:rPr>
              <w:endnoteReference w:id="27"/>
            </w:r>
          </w:p>
        </w:tc>
      </w:tr>
    </w:tbl>
    <w:p w14:paraId="0B0A7F49" w14:textId="6C405666" w:rsidR="00FF01A9" w:rsidRPr="001F4BAA" w:rsidRDefault="00FF01A9" w:rsidP="00643A42">
      <w:pPr>
        <w:pStyle w:val="BulletMedicine"/>
        <w:numPr>
          <w:ilvl w:val="0"/>
          <w:numId w:val="22"/>
        </w:numPr>
      </w:pPr>
      <w:r w:rsidRPr="001F4BAA">
        <w:t>Amoxicillin, oral</w:t>
      </w:r>
      <w:r w:rsidR="00812598">
        <w:fldChar w:fldCharType="begin"/>
      </w:r>
      <w:r w:rsidR="00812598">
        <w:instrText xml:space="preserve"> XE “Amoxicillin, oral” \f “m” </w:instrText>
      </w:r>
      <w:r w:rsidR="00812598">
        <w:fldChar w:fldCharType="end"/>
      </w:r>
      <w:r w:rsidRPr="001F4BAA">
        <w:t>, 45 mg/kg/dose, 12 hourly for 5 days.</w:t>
      </w:r>
      <w:r w:rsidR="00B75193" w:rsidRPr="00B75193">
        <w:rPr>
          <w:b/>
          <w:noProof/>
        </w:rPr>
        <w:t xml:space="preserve"> </w:t>
      </w:r>
      <w:r w:rsidR="00B75193" w:rsidRPr="00804EB1">
        <w:rPr>
          <w:b/>
          <w:noProof/>
          <w:lang w:eastAsia="en-ZA"/>
        </w:rPr>
        <w:drawing>
          <wp:inline distT="0" distB="0" distL="0" distR="0" wp14:anchorId="2E7EFF30" wp14:editId="02AC8DEE">
            <wp:extent cx="145966" cy="143197"/>
            <wp:effectExtent l="0" t="0" r="6985" b="0"/>
            <wp:docPr id="203413561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8481" cy="145665"/>
                    </a:xfrm>
                    <a:prstGeom prst="rect">
                      <a:avLst/>
                    </a:prstGeom>
                    <a:noFill/>
                    <a:ln>
                      <a:noFill/>
                    </a:ln>
                  </pic:spPr>
                </pic:pic>
              </a:graphicData>
            </a:graphic>
          </wp:inline>
        </w:drawing>
      </w:r>
    </w:p>
    <w:tbl>
      <w:tblPr>
        <w:tblStyle w:val="SamplePHCTable"/>
        <w:tblW w:w="5000" w:type="pct"/>
        <w:tblLook w:val="0060" w:firstRow="1" w:lastRow="1" w:firstColumn="0" w:lastColumn="0" w:noHBand="0" w:noVBand="0"/>
      </w:tblPr>
      <w:tblGrid>
        <w:gridCol w:w="1272"/>
        <w:gridCol w:w="854"/>
        <w:gridCol w:w="726"/>
        <w:gridCol w:w="828"/>
        <w:gridCol w:w="548"/>
        <w:gridCol w:w="597"/>
        <w:gridCol w:w="1864"/>
      </w:tblGrid>
      <w:tr w:rsidR="00FF01A9" w:rsidRPr="001F4BAA" w14:paraId="2A6546F4" w14:textId="77777777" w:rsidTr="004E2308">
        <w:trPr>
          <w:cnfStyle w:val="100000000000" w:firstRow="1" w:lastRow="0" w:firstColumn="0" w:lastColumn="0" w:oddVBand="0" w:evenVBand="0" w:oddHBand="0" w:evenHBand="0" w:firstRowFirstColumn="0" w:firstRowLastColumn="0" w:lastRowFirstColumn="0" w:lastRowLastColumn="0"/>
        </w:trPr>
        <w:tc>
          <w:tcPr>
            <w:tcW w:w="951" w:type="pct"/>
            <w:vMerge w:val="restart"/>
          </w:tcPr>
          <w:p w14:paraId="2CC1CC04" w14:textId="77777777" w:rsidR="00FF01A9" w:rsidRPr="001F4BAA" w:rsidRDefault="00FF01A9" w:rsidP="004A7096">
            <w:pPr>
              <w:pStyle w:val="NoSpacing"/>
            </w:pPr>
            <w:r w:rsidRPr="001F4BAA">
              <w:t>Weight</w:t>
            </w:r>
          </w:p>
          <w:p w14:paraId="21BC8DA5" w14:textId="58278DFF" w:rsidR="00FF01A9" w:rsidRPr="00557AAD" w:rsidRDefault="008A3590" w:rsidP="004A7096">
            <w:pPr>
              <w:pStyle w:val="NoSpacing"/>
              <w:rPr>
                <w:b w:val="0"/>
                <w:bCs/>
              </w:rPr>
            </w:pPr>
            <w:r>
              <w:rPr>
                <w:b w:val="0"/>
                <w:bCs/>
              </w:rPr>
              <w:t>(</w:t>
            </w:r>
            <w:r w:rsidR="00FF01A9" w:rsidRPr="00557AAD">
              <w:rPr>
                <w:b w:val="0"/>
                <w:bCs/>
              </w:rPr>
              <w:t>kg</w:t>
            </w:r>
            <w:r>
              <w:rPr>
                <w:b w:val="0"/>
                <w:bCs/>
              </w:rPr>
              <w:t>)</w:t>
            </w:r>
          </w:p>
        </w:tc>
        <w:tc>
          <w:tcPr>
            <w:tcW w:w="638" w:type="pct"/>
            <w:vMerge w:val="restart"/>
          </w:tcPr>
          <w:p w14:paraId="5992C4C3" w14:textId="77777777" w:rsidR="00FF01A9" w:rsidRPr="001F4BAA" w:rsidRDefault="00FF01A9" w:rsidP="004A7096">
            <w:pPr>
              <w:pStyle w:val="NoSpacing"/>
            </w:pPr>
            <w:r w:rsidRPr="001F4BAA">
              <w:t>Dose</w:t>
            </w:r>
          </w:p>
          <w:p w14:paraId="6E93542A" w14:textId="77777777" w:rsidR="00FF01A9" w:rsidRPr="00557AAD" w:rsidRDefault="00FF01A9" w:rsidP="004A7096">
            <w:pPr>
              <w:pStyle w:val="NoSpacing"/>
              <w:rPr>
                <w:b w:val="0"/>
                <w:bCs/>
              </w:rPr>
            </w:pPr>
            <w:r w:rsidRPr="00557AAD">
              <w:rPr>
                <w:b w:val="0"/>
                <w:bCs/>
              </w:rPr>
              <w:t>mg</w:t>
            </w:r>
          </w:p>
        </w:tc>
        <w:tc>
          <w:tcPr>
            <w:tcW w:w="2018" w:type="pct"/>
            <w:gridSpan w:val="4"/>
          </w:tcPr>
          <w:p w14:paraId="2510BB9B" w14:textId="77777777" w:rsidR="00FF01A9" w:rsidRPr="001F4BAA" w:rsidRDefault="00FF01A9" w:rsidP="004A7096">
            <w:pPr>
              <w:pStyle w:val="NoSpacing"/>
            </w:pPr>
            <w:r w:rsidRPr="001F4BAA">
              <w:t>Use one of the following:</w:t>
            </w:r>
          </w:p>
        </w:tc>
        <w:tc>
          <w:tcPr>
            <w:tcW w:w="1393" w:type="pct"/>
            <w:vMerge w:val="restart"/>
          </w:tcPr>
          <w:p w14:paraId="0DF9F5F7" w14:textId="77777777" w:rsidR="00FF01A9" w:rsidRPr="001F4BAA" w:rsidRDefault="00FF01A9" w:rsidP="004A7096">
            <w:pPr>
              <w:pStyle w:val="NoSpacing"/>
            </w:pPr>
            <w:r w:rsidRPr="001F4BAA">
              <w:t>Age</w:t>
            </w:r>
          </w:p>
          <w:p w14:paraId="495DB13D" w14:textId="0167E0B1" w:rsidR="00FF01A9" w:rsidRPr="00557AAD" w:rsidRDefault="008A3590" w:rsidP="004A7096">
            <w:pPr>
              <w:pStyle w:val="NoSpacing"/>
              <w:rPr>
                <w:b w:val="0"/>
                <w:bCs/>
              </w:rPr>
            </w:pPr>
            <w:r>
              <w:rPr>
                <w:b w:val="0"/>
                <w:bCs/>
              </w:rPr>
              <w:t>(</w:t>
            </w:r>
            <w:r w:rsidR="00FF01A9" w:rsidRPr="00557AAD">
              <w:rPr>
                <w:b w:val="0"/>
                <w:bCs/>
              </w:rPr>
              <w:t>Months/years</w:t>
            </w:r>
            <w:r>
              <w:rPr>
                <w:b w:val="0"/>
                <w:bCs/>
              </w:rPr>
              <w:t>)</w:t>
            </w:r>
          </w:p>
        </w:tc>
      </w:tr>
      <w:tr w:rsidR="00FF01A9" w:rsidRPr="001F4BAA" w14:paraId="2F5F2452" w14:textId="77777777" w:rsidTr="004E2308">
        <w:tc>
          <w:tcPr>
            <w:tcW w:w="951" w:type="pct"/>
            <w:vMerge/>
          </w:tcPr>
          <w:p w14:paraId="0A5FD7A9" w14:textId="77777777" w:rsidR="00FF01A9" w:rsidRPr="001F4BAA" w:rsidRDefault="00FF01A9" w:rsidP="004A7096">
            <w:pPr>
              <w:pStyle w:val="NoSpacing"/>
            </w:pPr>
          </w:p>
        </w:tc>
        <w:tc>
          <w:tcPr>
            <w:tcW w:w="638" w:type="pct"/>
            <w:vMerge/>
          </w:tcPr>
          <w:p w14:paraId="19E119C8" w14:textId="77777777" w:rsidR="00FF01A9" w:rsidRPr="001F4BAA" w:rsidRDefault="00FF01A9" w:rsidP="004A7096">
            <w:pPr>
              <w:pStyle w:val="NoSpacing"/>
            </w:pPr>
          </w:p>
        </w:tc>
        <w:tc>
          <w:tcPr>
            <w:tcW w:w="1162" w:type="pct"/>
            <w:gridSpan w:val="2"/>
            <w:shd w:val="clear" w:color="auto" w:fill="D9D9D9" w:themeFill="background1" w:themeFillShade="D9"/>
          </w:tcPr>
          <w:p w14:paraId="6BA6C7A6" w14:textId="7A24E502" w:rsidR="00FF01A9" w:rsidRPr="00557AAD" w:rsidRDefault="00FF01A9" w:rsidP="004A7096">
            <w:pPr>
              <w:pStyle w:val="NoSpacing"/>
              <w:rPr>
                <w:rStyle w:val="Strong"/>
              </w:rPr>
            </w:pPr>
            <w:r w:rsidRPr="00557AAD">
              <w:rPr>
                <w:rStyle w:val="Strong"/>
              </w:rPr>
              <w:t xml:space="preserve">Syrup </w:t>
            </w:r>
            <w:r w:rsidR="00557AAD">
              <w:rPr>
                <w:rStyle w:val="Strong"/>
              </w:rPr>
              <w:br/>
            </w:r>
            <w:r w:rsidR="007007AE">
              <w:rPr>
                <w:rStyle w:val="Strong"/>
                <w:b w:val="0"/>
              </w:rPr>
              <w:t>(</w:t>
            </w:r>
            <w:r w:rsidRPr="00557AAD">
              <w:rPr>
                <w:rStyle w:val="Strong"/>
                <w:b w:val="0"/>
              </w:rPr>
              <w:t>mg/5mL</w:t>
            </w:r>
            <w:r w:rsidR="007007AE">
              <w:rPr>
                <w:rStyle w:val="Strong"/>
                <w:b w:val="0"/>
              </w:rPr>
              <w:t>)</w:t>
            </w:r>
          </w:p>
        </w:tc>
        <w:tc>
          <w:tcPr>
            <w:tcW w:w="856" w:type="pct"/>
            <w:gridSpan w:val="2"/>
            <w:shd w:val="clear" w:color="auto" w:fill="D9D9D9" w:themeFill="background1" w:themeFillShade="D9"/>
          </w:tcPr>
          <w:p w14:paraId="78461BC5" w14:textId="77777777" w:rsidR="00FF01A9" w:rsidRPr="00557AAD" w:rsidRDefault="00FF01A9" w:rsidP="004A7096">
            <w:pPr>
              <w:pStyle w:val="NoSpacing"/>
              <w:rPr>
                <w:rStyle w:val="Strong"/>
              </w:rPr>
            </w:pPr>
            <w:r w:rsidRPr="00557AAD">
              <w:rPr>
                <w:rStyle w:val="Strong"/>
              </w:rPr>
              <w:t>Capsule</w:t>
            </w:r>
          </w:p>
          <w:p w14:paraId="34A44722" w14:textId="060213D4" w:rsidR="00FF01A9" w:rsidRPr="00557AAD" w:rsidRDefault="007007AE" w:rsidP="004A7096">
            <w:pPr>
              <w:pStyle w:val="NoSpacing"/>
              <w:rPr>
                <w:rStyle w:val="Strong"/>
                <w:b w:val="0"/>
              </w:rPr>
            </w:pPr>
            <w:r>
              <w:rPr>
                <w:rStyle w:val="Strong"/>
                <w:b w:val="0"/>
              </w:rPr>
              <w:t>(</w:t>
            </w:r>
            <w:r w:rsidR="00FF01A9" w:rsidRPr="00557AAD">
              <w:rPr>
                <w:rStyle w:val="Strong"/>
                <w:b w:val="0"/>
              </w:rPr>
              <w:t>mg</w:t>
            </w:r>
            <w:r>
              <w:rPr>
                <w:rStyle w:val="Strong"/>
                <w:b w:val="0"/>
              </w:rPr>
              <w:t>)</w:t>
            </w:r>
          </w:p>
        </w:tc>
        <w:tc>
          <w:tcPr>
            <w:tcW w:w="1393" w:type="pct"/>
            <w:vMerge/>
          </w:tcPr>
          <w:p w14:paraId="1D49B2DA" w14:textId="77777777" w:rsidR="00FF01A9" w:rsidRPr="001F4BAA" w:rsidRDefault="00FF01A9" w:rsidP="004A7096">
            <w:pPr>
              <w:pStyle w:val="NoSpacing"/>
            </w:pPr>
          </w:p>
        </w:tc>
      </w:tr>
      <w:tr w:rsidR="00FF01A9" w:rsidRPr="001F4BAA" w14:paraId="788D4174" w14:textId="77777777" w:rsidTr="004E2308">
        <w:tc>
          <w:tcPr>
            <w:tcW w:w="951" w:type="pct"/>
            <w:vMerge/>
          </w:tcPr>
          <w:p w14:paraId="7001306F" w14:textId="77777777" w:rsidR="00FF01A9" w:rsidRPr="001F4BAA" w:rsidRDefault="00FF01A9" w:rsidP="004A7096">
            <w:pPr>
              <w:pStyle w:val="NoSpacing"/>
            </w:pPr>
          </w:p>
        </w:tc>
        <w:tc>
          <w:tcPr>
            <w:tcW w:w="638" w:type="pct"/>
            <w:vMerge/>
          </w:tcPr>
          <w:p w14:paraId="78ABF993" w14:textId="77777777" w:rsidR="00FF01A9" w:rsidRPr="001F4BAA" w:rsidRDefault="00FF01A9" w:rsidP="004A7096">
            <w:pPr>
              <w:pStyle w:val="NoSpacing"/>
            </w:pPr>
          </w:p>
        </w:tc>
        <w:tc>
          <w:tcPr>
            <w:tcW w:w="543" w:type="pct"/>
            <w:shd w:val="clear" w:color="auto" w:fill="D9D9D9" w:themeFill="background1" w:themeFillShade="D9"/>
          </w:tcPr>
          <w:p w14:paraId="789261ED" w14:textId="77777777" w:rsidR="00FF01A9" w:rsidRPr="00557AAD" w:rsidRDefault="00FF01A9" w:rsidP="004A7096">
            <w:pPr>
              <w:pStyle w:val="NoSpacing"/>
              <w:rPr>
                <w:rStyle w:val="Strong"/>
                <w:b w:val="0"/>
              </w:rPr>
            </w:pPr>
            <w:r w:rsidRPr="00557AAD">
              <w:rPr>
                <w:rStyle w:val="Strong"/>
                <w:b w:val="0"/>
              </w:rPr>
              <w:t>125</w:t>
            </w:r>
          </w:p>
        </w:tc>
        <w:tc>
          <w:tcPr>
            <w:tcW w:w="619" w:type="pct"/>
            <w:shd w:val="clear" w:color="auto" w:fill="D9D9D9" w:themeFill="background1" w:themeFillShade="D9"/>
          </w:tcPr>
          <w:p w14:paraId="22C3C619" w14:textId="77777777" w:rsidR="00FF01A9" w:rsidRPr="00557AAD" w:rsidRDefault="00FF01A9" w:rsidP="004A7096">
            <w:pPr>
              <w:pStyle w:val="NoSpacing"/>
              <w:rPr>
                <w:rStyle w:val="Strong"/>
                <w:b w:val="0"/>
              </w:rPr>
            </w:pPr>
            <w:r w:rsidRPr="00557AAD">
              <w:rPr>
                <w:rStyle w:val="Strong"/>
                <w:b w:val="0"/>
              </w:rPr>
              <w:t>250</w:t>
            </w:r>
          </w:p>
        </w:tc>
        <w:tc>
          <w:tcPr>
            <w:tcW w:w="410" w:type="pct"/>
            <w:shd w:val="clear" w:color="auto" w:fill="D9D9D9" w:themeFill="background1" w:themeFillShade="D9"/>
          </w:tcPr>
          <w:p w14:paraId="4B937071" w14:textId="77777777" w:rsidR="00FF01A9" w:rsidRPr="00557AAD" w:rsidRDefault="00FF01A9" w:rsidP="004A7096">
            <w:pPr>
              <w:pStyle w:val="NoSpacing"/>
              <w:rPr>
                <w:rStyle w:val="Strong"/>
                <w:b w:val="0"/>
              </w:rPr>
            </w:pPr>
            <w:r w:rsidRPr="00557AAD">
              <w:rPr>
                <w:rStyle w:val="Strong"/>
                <w:b w:val="0"/>
              </w:rPr>
              <w:t>250</w:t>
            </w:r>
          </w:p>
        </w:tc>
        <w:tc>
          <w:tcPr>
            <w:tcW w:w="446" w:type="pct"/>
            <w:shd w:val="clear" w:color="auto" w:fill="D9D9D9" w:themeFill="background1" w:themeFillShade="D9"/>
          </w:tcPr>
          <w:p w14:paraId="724D8434" w14:textId="77777777" w:rsidR="00FF01A9" w:rsidRPr="00557AAD" w:rsidRDefault="00FF01A9" w:rsidP="004A7096">
            <w:pPr>
              <w:pStyle w:val="NoSpacing"/>
              <w:rPr>
                <w:rStyle w:val="Strong"/>
                <w:b w:val="0"/>
              </w:rPr>
            </w:pPr>
            <w:r w:rsidRPr="00557AAD">
              <w:rPr>
                <w:rStyle w:val="Strong"/>
                <w:b w:val="0"/>
              </w:rPr>
              <w:t>500</w:t>
            </w:r>
          </w:p>
        </w:tc>
        <w:tc>
          <w:tcPr>
            <w:tcW w:w="1393" w:type="pct"/>
            <w:vMerge/>
          </w:tcPr>
          <w:p w14:paraId="22D5A0F9" w14:textId="77777777" w:rsidR="00FF01A9" w:rsidRPr="001F4BAA" w:rsidRDefault="00FF01A9" w:rsidP="004A7096">
            <w:pPr>
              <w:pStyle w:val="NoSpacing"/>
            </w:pPr>
          </w:p>
        </w:tc>
      </w:tr>
      <w:tr w:rsidR="00FF01A9" w:rsidRPr="001F4BAA" w14:paraId="4330B214" w14:textId="77777777" w:rsidTr="004E2308">
        <w:tc>
          <w:tcPr>
            <w:tcW w:w="951" w:type="pct"/>
          </w:tcPr>
          <w:p w14:paraId="5E14E68A" w14:textId="77777777" w:rsidR="00FF01A9" w:rsidRPr="001F4BAA" w:rsidRDefault="00FF01A9" w:rsidP="004A7096">
            <w:pPr>
              <w:pStyle w:val="NoSpacing"/>
            </w:pPr>
            <w:r w:rsidRPr="001F4BAA">
              <w:t>&gt;3.5–5 kg</w:t>
            </w:r>
          </w:p>
        </w:tc>
        <w:tc>
          <w:tcPr>
            <w:tcW w:w="638" w:type="pct"/>
          </w:tcPr>
          <w:p w14:paraId="62DD2F72" w14:textId="77777777" w:rsidR="00FF01A9" w:rsidRPr="001F4BAA" w:rsidRDefault="00FF01A9" w:rsidP="004A7096">
            <w:pPr>
              <w:pStyle w:val="NoSpacing"/>
            </w:pPr>
            <w:r w:rsidRPr="001F4BAA">
              <w:t>175 mg</w:t>
            </w:r>
          </w:p>
        </w:tc>
        <w:tc>
          <w:tcPr>
            <w:tcW w:w="543" w:type="pct"/>
          </w:tcPr>
          <w:p w14:paraId="5A721728" w14:textId="77777777" w:rsidR="00FF01A9" w:rsidRPr="001F4BAA" w:rsidRDefault="00FF01A9" w:rsidP="004A7096">
            <w:pPr>
              <w:pStyle w:val="NoSpacing"/>
            </w:pPr>
            <w:r w:rsidRPr="001F4BAA">
              <w:t>7 mL</w:t>
            </w:r>
          </w:p>
        </w:tc>
        <w:tc>
          <w:tcPr>
            <w:tcW w:w="619" w:type="pct"/>
          </w:tcPr>
          <w:p w14:paraId="65EF4534" w14:textId="77777777" w:rsidR="00FF01A9" w:rsidRPr="001F4BAA" w:rsidRDefault="00FF01A9" w:rsidP="004A7096">
            <w:pPr>
              <w:pStyle w:val="NoSpacing"/>
            </w:pPr>
            <w:r w:rsidRPr="001F4BAA">
              <w:t>3.5 mL</w:t>
            </w:r>
          </w:p>
        </w:tc>
        <w:tc>
          <w:tcPr>
            <w:tcW w:w="410" w:type="pct"/>
          </w:tcPr>
          <w:p w14:paraId="273EB668" w14:textId="77777777" w:rsidR="00FF01A9" w:rsidRPr="001F4BAA" w:rsidRDefault="00FF01A9" w:rsidP="004A7096">
            <w:pPr>
              <w:pStyle w:val="NoSpacing"/>
            </w:pPr>
            <w:r w:rsidRPr="001F4BAA">
              <w:t>–</w:t>
            </w:r>
          </w:p>
        </w:tc>
        <w:tc>
          <w:tcPr>
            <w:tcW w:w="446" w:type="pct"/>
          </w:tcPr>
          <w:p w14:paraId="2BE87771" w14:textId="77777777" w:rsidR="00FF01A9" w:rsidRPr="001F4BAA" w:rsidRDefault="00FF01A9" w:rsidP="004A7096">
            <w:pPr>
              <w:pStyle w:val="NoSpacing"/>
            </w:pPr>
            <w:r w:rsidRPr="001F4BAA">
              <w:t>–</w:t>
            </w:r>
          </w:p>
        </w:tc>
        <w:tc>
          <w:tcPr>
            <w:tcW w:w="1393" w:type="pct"/>
          </w:tcPr>
          <w:p w14:paraId="103B04B8" w14:textId="77777777" w:rsidR="00FF01A9" w:rsidRPr="001F4BAA" w:rsidRDefault="00FF01A9" w:rsidP="004A7096">
            <w:pPr>
              <w:pStyle w:val="NoSpacing"/>
            </w:pPr>
            <w:r w:rsidRPr="001F4BAA">
              <w:t>&gt;1–3 months</w:t>
            </w:r>
          </w:p>
        </w:tc>
      </w:tr>
      <w:tr w:rsidR="00FF01A9" w:rsidRPr="001F4BAA" w14:paraId="097C643D" w14:textId="77777777" w:rsidTr="004E2308">
        <w:tc>
          <w:tcPr>
            <w:tcW w:w="951" w:type="pct"/>
          </w:tcPr>
          <w:p w14:paraId="3E2C7BB0" w14:textId="77777777" w:rsidR="00FF01A9" w:rsidRPr="001F4BAA" w:rsidRDefault="00FF01A9" w:rsidP="004A7096">
            <w:pPr>
              <w:pStyle w:val="NoSpacing"/>
            </w:pPr>
            <w:r w:rsidRPr="001F4BAA">
              <w:lastRenderedPageBreak/>
              <w:t>&gt;5–7 kg</w:t>
            </w:r>
          </w:p>
        </w:tc>
        <w:tc>
          <w:tcPr>
            <w:tcW w:w="638" w:type="pct"/>
          </w:tcPr>
          <w:p w14:paraId="4B91E149" w14:textId="77777777" w:rsidR="00FF01A9" w:rsidRPr="001F4BAA" w:rsidRDefault="00FF01A9" w:rsidP="004A7096">
            <w:pPr>
              <w:pStyle w:val="NoSpacing"/>
            </w:pPr>
            <w:r w:rsidRPr="001F4BAA">
              <w:t>250 mg</w:t>
            </w:r>
          </w:p>
        </w:tc>
        <w:tc>
          <w:tcPr>
            <w:tcW w:w="543" w:type="pct"/>
          </w:tcPr>
          <w:p w14:paraId="367C78E6" w14:textId="77777777" w:rsidR="00FF01A9" w:rsidRPr="001F4BAA" w:rsidRDefault="00FF01A9" w:rsidP="004A7096">
            <w:pPr>
              <w:pStyle w:val="NoSpacing"/>
            </w:pPr>
            <w:r w:rsidRPr="001F4BAA">
              <w:t>10 mL</w:t>
            </w:r>
          </w:p>
        </w:tc>
        <w:tc>
          <w:tcPr>
            <w:tcW w:w="619" w:type="pct"/>
          </w:tcPr>
          <w:p w14:paraId="6036DF0D" w14:textId="77777777" w:rsidR="00FF01A9" w:rsidRPr="001F4BAA" w:rsidRDefault="00FF01A9" w:rsidP="004A7096">
            <w:pPr>
              <w:pStyle w:val="NoSpacing"/>
            </w:pPr>
            <w:r w:rsidRPr="001F4BAA">
              <w:t>5 mL</w:t>
            </w:r>
          </w:p>
        </w:tc>
        <w:tc>
          <w:tcPr>
            <w:tcW w:w="410" w:type="pct"/>
          </w:tcPr>
          <w:p w14:paraId="3417EB36" w14:textId="77777777" w:rsidR="00FF01A9" w:rsidRPr="001F4BAA" w:rsidRDefault="00FF01A9" w:rsidP="004A7096">
            <w:pPr>
              <w:pStyle w:val="NoSpacing"/>
            </w:pPr>
            <w:r w:rsidRPr="001F4BAA">
              <w:t>–</w:t>
            </w:r>
          </w:p>
        </w:tc>
        <w:tc>
          <w:tcPr>
            <w:tcW w:w="446" w:type="pct"/>
          </w:tcPr>
          <w:p w14:paraId="14A74944" w14:textId="77777777" w:rsidR="00FF01A9" w:rsidRPr="001F4BAA" w:rsidRDefault="00FF01A9" w:rsidP="004A7096">
            <w:pPr>
              <w:pStyle w:val="NoSpacing"/>
            </w:pPr>
            <w:r w:rsidRPr="001F4BAA">
              <w:t>–</w:t>
            </w:r>
          </w:p>
        </w:tc>
        <w:tc>
          <w:tcPr>
            <w:tcW w:w="1393" w:type="pct"/>
          </w:tcPr>
          <w:p w14:paraId="70B27697" w14:textId="77777777" w:rsidR="00FF01A9" w:rsidRPr="001F4BAA" w:rsidRDefault="00FF01A9" w:rsidP="004A7096">
            <w:pPr>
              <w:pStyle w:val="NoSpacing"/>
            </w:pPr>
            <w:r w:rsidRPr="001F4BAA">
              <w:t>&gt;3–6 months</w:t>
            </w:r>
          </w:p>
        </w:tc>
      </w:tr>
      <w:tr w:rsidR="00FF01A9" w:rsidRPr="001F4BAA" w14:paraId="26E8A629" w14:textId="77777777" w:rsidTr="004E2308">
        <w:tc>
          <w:tcPr>
            <w:tcW w:w="951" w:type="pct"/>
          </w:tcPr>
          <w:p w14:paraId="041E2280" w14:textId="77777777" w:rsidR="00FF01A9" w:rsidRPr="001F4BAA" w:rsidRDefault="00FF01A9" w:rsidP="004A7096">
            <w:pPr>
              <w:pStyle w:val="NoSpacing"/>
            </w:pPr>
            <w:r w:rsidRPr="001F4BAA">
              <w:t>&gt;7–11 kg</w:t>
            </w:r>
          </w:p>
        </w:tc>
        <w:tc>
          <w:tcPr>
            <w:tcW w:w="638" w:type="pct"/>
          </w:tcPr>
          <w:p w14:paraId="131E2DAB" w14:textId="77777777" w:rsidR="00FF01A9" w:rsidRPr="001F4BAA" w:rsidRDefault="00FF01A9" w:rsidP="004A7096">
            <w:pPr>
              <w:pStyle w:val="NoSpacing"/>
            </w:pPr>
            <w:r w:rsidRPr="001F4BAA">
              <w:t>375 mg</w:t>
            </w:r>
          </w:p>
        </w:tc>
        <w:tc>
          <w:tcPr>
            <w:tcW w:w="543" w:type="pct"/>
          </w:tcPr>
          <w:p w14:paraId="07CAB032" w14:textId="77777777" w:rsidR="00FF01A9" w:rsidRPr="001F4BAA" w:rsidRDefault="00FF01A9" w:rsidP="004A7096">
            <w:pPr>
              <w:pStyle w:val="NoSpacing"/>
            </w:pPr>
            <w:r w:rsidRPr="001F4BAA">
              <w:t>15 mL</w:t>
            </w:r>
          </w:p>
        </w:tc>
        <w:tc>
          <w:tcPr>
            <w:tcW w:w="619" w:type="pct"/>
          </w:tcPr>
          <w:p w14:paraId="05D6350D" w14:textId="77777777" w:rsidR="00FF01A9" w:rsidRPr="001F4BAA" w:rsidRDefault="00FF01A9" w:rsidP="004A7096">
            <w:pPr>
              <w:pStyle w:val="NoSpacing"/>
            </w:pPr>
            <w:r w:rsidRPr="001F4BAA">
              <w:t>7.5 mL</w:t>
            </w:r>
          </w:p>
        </w:tc>
        <w:tc>
          <w:tcPr>
            <w:tcW w:w="410" w:type="pct"/>
          </w:tcPr>
          <w:p w14:paraId="05BDE0C2" w14:textId="77777777" w:rsidR="00FF01A9" w:rsidRPr="001F4BAA" w:rsidRDefault="00FF01A9" w:rsidP="004A7096">
            <w:pPr>
              <w:pStyle w:val="NoSpacing"/>
            </w:pPr>
            <w:r w:rsidRPr="001F4BAA">
              <w:t>–</w:t>
            </w:r>
          </w:p>
        </w:tc>
        <w:tc>
          <w:tcPr>
            <w:tcW w:w="446" w:type="pct"/>
          </w:tcPr>
          <w:p w14:paraId="60642C52" w14:textId="77777777" w:rsidR="00FF01A9" w:rsidRPr="001F4BAA" w:rsidRDefault="00FF01A9" w:rsidP="004A7096">
            <w:pPr>
              <w:pStyle w:val="NoSpacing"/>
            </w:pPr>
            <w:r w:rsidRPr="001F4BAA">
              <w:t>–</w:t>
            </w:r>
          </w:p>
        </w:tc>
        <w:tc>
          <w:tcPr>
            <w:tcW w:w="1393" w:type="pct"/>
          </w:tcPr>
          <w:p w14:paraId="7E052851" w14:textId="77777777" w:rsidR="00FF01A9" w:rsidRPr="001F4BAA" w:rsidRDefault="00FF01A9" w:rsidP="004A7096">
            <w:pPr>
              <w:pStyle w:val="NoSpacing"/>
            </w:pPr>
            <w:r w:rsidRPr="001F4BAA">
              <w:t>&gt;6–18 months</w:t>
            </w:r>
          </w:p>
        </w:tc>
      </w:tr>
      <w:tr w:rsidR="00FF01A9" w:rsidRPr="001F4BAA" w14:paraId="06829B8C" w14:textId="77777777" w:rsidTr="004E2308">
        <w:tc>
          <w:tcPr>
            <w:tcW w:w="951" w:type="pct"/>
          </w:tcPr>
          <w:p w14:paraId="463B3AC0" w14:textId="77777777" w:rsidR="00FF01A9" w:rsidRPr="001F4BAA" w:rsidRDefault="00FF01A9" w:rsidP="004A7096">
            <w:pPr>
              <w:pStyle w:val="NoSpacing"/>
            </w:pPr>
            <w:r w:rsidRPr="001F4BAA">
              <w:t>&gt;11–14 kg</w:t>
            </w:r>
          </w:p>
        </w:tc>
        <w:tc>
          <w:tcPr>
            <w:tcW w:w="638" w:type="pct"/>
          </w:tcPr>
          <w:p w14:paraId="6949B901" w14:textId="77777777" w:rsidR="00FF01A9" w:rsidRPr="001F4BAA" w:rsidRDefault="00FF01A9" w:rsidP="004A7096">
            <w:pPr>
              <w:pStyle w:val="NoSpacing"/>
            </w:pPr>
            <w:r w:rsidRPr="001F4BAA">
              <w:t>500 mg</w:t>
            </w:r>
          </w:p>
        </w:tc>
        <w:tc>
          <w:tcPr>
            <w:tcW w:w="543" w:type="pct"/>
          </w:tcPr>
          <w:p w14:paraId="4C4B52B9" w14:textId="77777777" w:rsidR="00FF01A9" w:rsidRPr="001F4BAA" w:rsidRDefault="00FF01A9" w:rsidP="004A7096">
            <w:pPr>
              <w:pStyle w:val="NoSpacing"/>
            </w:pPr>
            <w:r w:rsidRPr="001F4BAA">
              <w:t>–</w:t>
            </w:r>
          </w:p>
        </w:tc>
        <w:tc>
          <w:tcPr>
            <w:tcW w:w="619" w:type="pct"/>
          </w:tcPr>
          <w:p w14:paraId="00B16A9D" w14:textId="77777777" w:rsidR="00FF01A9" w:rsidRPr="001F4BAA" w:rsidRDefault="00FF01A9" w:rsidP="004A7096">
            <w:pPr>
              <w:pStyle w:val="NoSpacing"/>
            </w:pPr>
            <w:r w:rsidRPr="001F4BAA">
              <w:t>10 mL</w:t>
            </w:r>
          </w:p>
        </w:tc>
        <w:tc>
          <w:tcPr>
            <w:tcW w:w="410" w:type="pct"/>
          </w:tcPr>
          <w:p w14:paraId="3153AFA0" w14:textId="77777777" w:rsidR="00FF01A9" w:rsidRPr="001F4BAA" w:rsidRDefault="00FF01A9" w:rsidP="004A7096">
            <w:pPr>
              <w:pStyle w:val="NoSpacing"/>
            </w:pPr>
            <w:r w:rsidRPr="001F4BAA">
              <w:t>2</w:t>
            </w:r>
          </w:p>
        </w:tc>
        <w:tc>
          <w:tcPr>
            <w:tcW w:w="446" w:type="pct"/>
          </w:tcPr>
          <w:p w14:paraId="72855581" w14:textId="77777777" w:rsidR="00FF01A9" w:rsidRPr="001F4BAA" w:rsidRDefault="00FF01A9" w:rsidP="004A7096">
            <w:pPr>
              <w:pStyle w:val="NoSpacing"/>
            </w:pPr>
            <w:r w:rsidRPr="001F4BAA">
              <w:t>1</w:t>
            </w:r>
          </w:p>
        </w:tc>
        <w:tc>
          <w:tcPr>
            <w:tcW w:w="1393" w:type="pct"/>
          </w:tcPr>
          <w:p w14:paraId="002E2D0A" w14:textId="77777777" w:rsidR="00FF01A9" w:rsidRPr="001F4BAA" w:rsidRDefault="00FF01A9" w:rsidP="004A7096">
            <w:pPr>
              <w:pStyle w:val="NoSpacing"/>
            </w:pPr>
            <w:r w:rsidRPr="001F4BAA">
              <w:t>&gt;18 months–3 years</w:t>
            </w:r>
          </w:p>
        </w:tc>
      </w:tr>
      <w:tr w:rsidR="00FF01A9" w:rsidRPr="001F4BAA" w14:paraId="0902634A" w14:textId="77777777" w:rsidTr="004E2308">
        <w:tc>
          <w:tcPr>
            <w:tcW w:w="951" w:type="pct"/>
          </w:tcPr>
          <w:p w14:paraId="5B960534" w14:textId="77777777" w:rsidR="00FF01A9" w:rsidRPr="001F4BAA" w:rsidRDefault="00FF01A9" w:rsidP="004A7096">
            <w:pPr>
              <w:pStyle w:val="NoSpacing"/>
            </w:pPr>
            <w:r w:rsidRPr="001F4BAA">
              <w:t>&gt;14–17.5 kg</w:t>
            </w:r>
          </w:p>
        </w:tc>
        <w:tc>
          <w:tcPr>
            <w:tcW w:w="638" w:type="pct"/>
          </w:tcPr>
          <w:p w14:paraId="25527EB5" w14:textId="77777777" w:rsidR="00FF01A9" w:rsidRPr="001F4BAA" w:rsidRDefault="00FF01A9" w:rsidP="004A7096">
            <w:pPr>
              <w:pStyle w:val="NoSpacing"/>
            </w:pPr>
            <w:r w:rsidRPr="001F4BAA">
              <w:t>750 mg</w:t>
            </w:r>
          </w:p>
        </w:tc>
        <w:tc>
          <w:tcPr>
            <w:tcW w:w="543" w:type="pct"/>
          </w:tcPr>
          <w:p w14:paraId="68D3BF24" w14:textId="77777777" w:rsidR="00FF01A9" w:rsidRPr="001F4BAA" w:rsidRDefault="00FF01A9" w:rsidP="004A7096">
            <w:pPr>
              <w:pStyle w:val="NoSpacing"/>
            </w:pPr>
            <w:r w:rsidRPr="001F4BAA">
              <w:t>–</w:t>
            </w:r>
          </w:p>
        </w:tc>
        <w:tc>
          <w:tcPr>
            <w:tcW w:w="619" w:type="pct"/>
          </w:tcPr>
          <w:p w14:paraId="1E58BCAB" w14:textId="77777777" w:rsidR="00FF01A9" w:rsidRPr="001F4BAA" w:rsidRDefault="00FF01A9" w:rsidP="004A7096">
            <w:pPr>
              <w:pStyle w:val="NoSpacing"/>
            </w:pPr>
            <w:r w:rsidRPr="001F4BAA">
              <w:t>15 mL</w:t>
            </w:r>
          </w:p>
        </w:tc>
        <w:tc>
          <w:tcPr>
            <w:tcW w:w="410" w:type="pct"/>
          </w:tcPr>
          <w:p w14:paraId="4D4AB7E0" w14:textId="77777777" w:rsidR="00FF01A9" w:rsidRPr="001F4BAA" w:rsidRDefault="00FF01A9" w:rsidP="004A7096">
            <w:pPr>
              <w:pStyle w:val="NoSpacing"/>
            </w:pPr>
            <w:r w:rsidRPr="001F4BAA">
              <w:t>3</w:t>
            </w:r>
          </w:p>
        </w:tc>
        <w:tc>
          <w:tcPr>
            <w:tcW w:w="446" w:type="pct"/>
          </w:tcPr>
          <w:p w14:paraId="467CD85A" w14:textId="77777777" w:rsidR="00FF01A9" w:rsidRPr="001F4BAA" w:rsidRDefault="00FF01A9" w:rsidP="004A7096">
            <w:pPr>
              <w:pStyle w:val="NoSpacing"/>
            </w:pPr>
            <w:r w:rsidRPr="001F4BAA">
              <w:t>–</w:t>
            </w:r>
          </w:p>
        </w:tc>
        <w:tc>
          <w:tcPr>
            <w:tcW w:w="1393" w:type="pct"/>
          </w:tcPr>
          <w:p w14:paraId="3E84D594" w14:textId="77777777" w:rsidR="00FF01A9" w:rsidRPr="001F4BAA" w:rsidRDefault="00FF01A9" w:rsidP="004A7096">
            <w:pPr>
              <w:pStyle w:val="NoSpacing"/>
            </w:pPr>
            <w:r w:rsidRPr="001F4BAA">
              <w:t>&gt;3–5 years</w:t>
            </w:r>
          </w:p>
        </w:tc>
      </w:tr>
      <w:tr w:rsidR="00FF01A9" w:rsidRPr="001F4BAA" w14:paraId="01F09A43" w14:textId="77777777" w:rsidTr="004E2308">
        <w:tc>
          <w:tcPr>
            <w:tcW w:w="951" w:type="pct"/>
          </w:tcPr>
          <w:p w14:paraId="3BA7BD2A" w14:textId="77777777" w:rsidR="00FF01A9" w:rsidRPr="001F4BAA" w:rsidRDefault="00FF01A9" w:rsidP="004A7096">
            <w:pPr>
              <w:pStyle w:val="NoSpacing"/>
            </w:pPr>
            <w:r w:rsidRPr="001F4BAA">
              <w:t>&gt;17.5–25 kg</w:t>
            </w:r>
          </w:p>
        </w:tc>
        <w:tc>
          <w:tcPr>
            <w:tcW w:w="638" w:type="pct"/>
          </w:tcPr>
          <w:p w14:paraId="2D10BF56" w14:textId="77777777" w:rsidR="00FF01A9" w:rsidRPr="001F4BAA" w:rsidRDefault="00FF01A9" w:rsidP="004A7096">
            <w:pPr>
              <w:pStyle w:val="NoSpacing"/>
            </w:pPr>
            <w:r w:rsidRPr="001F4BAA">
              <w:t>1000 mg</w:t>
            </w:r>
          </w:p>
        </w:tc>
        <w:tc>
          <w:tcPr>
            <w:tcW w:w="543" w:type="pct"/>
          </w:tcPr>
          <w:p w14:paraId="7689203A" w14:textId="77777777" w:rsidR="00FF01A9" w:rsidRPr="001F4BAA" w:rsidRDefault="00FF01A9" w:rsidP="004A7096">
            <w:pPr>
              <w:pStyle w:val="NoSpacing"/>
            </w:pPr>
            <w:r w:rsidRPr="001F4BAA">
              <w:t>–</w:t>
            </w:r>
          </w:p>
        </w:tc>
        <w:tc>
          <w:tcPr>
            <w:tcW w:w="619" w:type="pct"/>
          </w:tcPr>
          <w:p w14:paraId="05A6570C" w14:textId="77777777" w:rsidR="00FF01A9" w:rsidRPr="001F4BAA" w:rsidRDefault="00FF01A9" w:rsidP="004A7096">
            <w:pPr>
              <w:pStyle w:val="NoSpacing"/>
            </w:pPr>
            <w:r w:rsidRPr="001F4BAA">
              <w:t>20 mL*</w:t>
            </w:r>
          </w:p>
        </w:tc>
        <w:tc>
          <w:tcPr>
            <w:tcW w:w="410" w:type="pct"/>
          </w:tcPr>
          <w:p w14:paraId="59661224" w14:textId="77777777" w:rsidR="00FF01A9" w:rsidRPr="001F4BAA" w:rsidRDefault="00FF01A9" w:rsidP="004A7096">
            <w:pPr>
              <w:pStyle w:val="NoSpacing"/>
            </w:pPr>
            <w:r w:rsidRPr="001F4BAA">
              <w:t>4</w:t>
            </w:r>
          </w:p>
        </w:tc>
        <w:tc>
          <w:tcPr>
            <w:tcW w:w="446" w:type="pct"/>
          </w:tcPr>
          <w:p w14:paraId="3BD2E46B" w14:textId="77777777" w:rsidR="00FF01A9" w:rsidRPr="001F4BAA" w:rsidRDefault="00FF01A9" w:rsidP="004A7096">
            <w:pPr>
              <w:pStyle w:val="NoSpacing"/>
            </w:pPr>
            <w:r w:rsidRPr="001F4BAA">
              <w:t>2</w:t>
            </w:r>
          </w:p>
        </w:tc>
        <w:tc>
          <w:tcPr>
            <w:tcW w:w="1393" w:type="pct"/>
          </w:tcPr>
          <w:p w14:paraId="2491A195" w14:textId="77777777" w:rsidR="00FF01A9" w:rsidRPr="001F4BAA" w:rsidRDefault="00FF01A9" w:rsidP="004A7096">
            <w:pPr>
              <w:pStyle w:val="NoSpacing"/>
            </w:pPr>
            <w:r w:rsidRPr="001F4BAA">
              <w:t>&gt;5–7 years</w:t>
            </w:r>
          </w:p>
        </w:tc>
      </w:tr>
      <w:tr w:rsidR="00FF01A9" w:rsidRPr="001F4BAA" w14:paraId="7D0C80A0" w14:textId="77777777" w:rsidTr="004E2308">
        <w:tc>
          <w:tcPr>
            <w:tcW w:w="951" w:type="pct"/>
          </w:tcPr>
          <w:p w14:paraId="065ABA9C" w14:textId="77777777" w:rsidR="00FF01A9" w:rsidRPr="001F4BAA" w:rsidRDefault="00FF01A9" w:rsidP="004A7096">
            <w:pPr>
              <w:pStyle w:val="NoSpacing"/>
            </w:pPr>
            <w:r w:rsidRPr="001F4BAA">
              <w:t>˃25–30 kg</w:t>
            </w:r>
          </w:p>
        </w:tc>
        <w:tc>
          <w:tcPr>
            <w:tcW w:w="638" w:type="pct"/>
          </w:tcPr>
          <w:p w14:paraId="61B5A3FA" w14:textId="77777777" w:rsidR="00FF01A9" w:rsidRPr="001F4BAA" w:rsidRDefault="00FF01A9" w:rsidP="004A7096">
            <w:pPr>
              <w:pStyle w:val="NoSpacing"/>
            </w:pPr>
            <w:r w:rsidRPr="001F4BAA">
              <w:t>1250 mg</w:t>
            </w:r>
          </w:p>
        </w:tc>
        <w:tc>
          <w:tcPr>
            <w:tcW w:w="543" w:type="pct"/>
          </w:tcPr>
          <w:p w14:paraId="10608C39" w14:textId="77777777" w:rsidR="00FF01A9" w:rsidRPr="001F4BAA" w:rsidRDefault="00FF01A9" w:rsidP="004A7096">
            <w:pPr>
              <w:pStyle w:val="NoSpacing"/>
            </w:pPr>
            <w:r w:rsidRPr="001F4BAA">
              <w:t>–</w:t>
            </w:r>
          </w:p>
        </w:tc>
        <w:tc>
          <w:tcPr>
            <w:tcW w:w="619" w:type="pct"/>
          </w:tcPr>
          <w:p w14:paraId="62F02C2A" w14:textId="77777777" w:rsidR="00FF01A9" w:rsidRPr="001F4BAA" w:rsidRDefault="00FF01A9" w:rsidP="004A7096">
            <w:pPr>
              <w:pStyle w:val="NoSpacing"/>
            </w:pPr>
            <w:r w:rsidRPr="001F4BAA">
              <w:t>25 mL*</w:t>
            </w:r>
          </w:p>
        </w:tc>
        <w:tc>
          <w:tcPr>
            <w:tcW w:w="410" w:type="pct"/>
          </w:tcPr>
          <w:p w14:paraId="32DB2FB5" w14:textId="77777777" w:rsidR="00FF01A9" w:rsidRPr="001F4BAA" w:rsidRDefault="00FF01A9" w:rsidP="004A7096">
            <w:pPr>
              <w:pStyle w:val="NoSpacing"/>
            </w:pPr>
            <w:r w:rsidRPr="001F4BAA">
              <w:t>5</w:t>
            </w:r>
          </w:p>
        </w:tc>
        <w:tc>
          <w:tcPr>
            <w:tcW w:w="446" w:type="pct"/>
          </w:tcPr>
          <w:p w14:paraId="1DC2148A" w14:textId="77777777" w:rsidR="00FF01A9" w:rsidRPr="001F4BAA" w:rsidRDefault="00FF01A9" w:rsidP="004A7096">
            <w:pPr>
              <w:pStyle w:val="NoSpacing"/>
            </w:pPr>
            <w:r w:rsidRPr="001F4BAA">
              <w:t>–</w:t>
            </w:r>
          </w:p>
        </w:tc>
        <w:tc>
          <w:tcPr>
            <w:tcW w:w="1393" w:type="pct"/>
          </w:tcPr>
          <w:p w14:paraId="399AA72F" w14:textId="77777777" w:rsidR="00FF01A9" w:rsidRPr="001F4BAA" w:rsidRDefault="00FF01A9" w:rsidP="004A7096">
            <w:pPr>
              <w:pStyle w:val="NoSpacing"/>
            </w:pPr>
            <w:r w:rsidRPr="001F4BAA">
              <w:t>˃7–10 years</w:t>
            </w:r>
          </w:p>
        </w:tc>
      </w:tr>
      <w:tr w:rsidR="00FF01A9" w:rsidRPr="001F4BAA" w14:paraId="16DDF804" w14:textId="77777777" w:rsidTr="004E2308">
        <w:tc>
          <w:tcPr>
            <w:tcW w:w="951" w:type="pct"/>
          </w:tcPr>
          <w:p w14:paraId="63AF700F" w14:textId="77777777" w:rsidR="00FF01A9" w:rsidRPr="001F4BAA" w:rsidRDefault="00FF01A9" w:rsidP="004A7096">
            <w:pPr>
              <w:pStyle w:val="NoSpacing"/>
            </w:pPr>
            <w:r w:rsidRPr="001F4BAA">
              <w:t>&gt;30 kg</w:t>
            </w:r>
          </w:p>
        </w:tc>
        <w:tc>
          <w:tcPr>
            <w:tcW w:w="638" w:type="pct"/>
          </w:tcPr>
          <w:p w14:paraId="5C6AEC0E" w14:textId="77777777" w:rsidR="00FF01A9" w:rsidRPr="001F4BAA" w:rsidRDefault="00FF01A9" w:rsidP="004A7096">
            <w:pPr>
              <w:pStyle w:val="NoSpacing"/>
            </w:pPr>
            <w:r w:rsidRPr="001F4BAA">
              <w:t>1500 mg</w:t>
            </w:r>
          </w:p>
        </w:tc>
        <w:tc>
          <w:tcPr>
            <w:tcW w:w="543" w:type="pct"/>
          </w:tcPr>
          <w:p w14:paraId="0CEEB18D" w14:textId="77777777" w:rsidR="00FF01A9" w:rsidRPr="001F4BAA" w:rsidRDefault="00FF01A9" w:rsidP="004A7096">
            <w:pPr>
              <w:pStyle w:val="NoSpacing"/>
            </w:pPr>
            <w:r w:rsidRPr="001F4BAA">
              <w:t>–</w:t>
            </w:r>
          </w:p>
        </w:tc>
        <w:tc>
          <w:tcPr>
            <w:tcW w:w="619" w:type="pct"/>
          </w:tcPr>
          <w:p w14:paraId="3C1E273E" w14:textId="77777777" w:rsidR="00FF01A9" w:rsidRPr="001F4BAA" w:rsidRDefault="00FF01A9" w:rsidP="004A7096">
            <w:pPr>
              <w:pStyle w:val="NoSpacing"/>
            </w:pPr>
            <w:r w:rsidRPr="001F4BAA">
              <w:t>–</w:t>
            </w:r>
          </w:p>
        </w:tc>
        <w:tc>
          <w:tcPr>
            <w:tcW w:w="410" w:type="pct"/>
          </w:tcPr>
          <w:p w14:paraId="6BD45820" w14:textId="77777777" w:rsidR="00FF01A9" w:rsidRPr="001F4BAA" w:rsidRDefault="00FF01A9" w:rsidP="004A7096">
            <w:pPr>
              <w:pStyle w:val="NoSpacing"/>
            </w:pPr>
            <w:r w:rsidRPr="001F4BAA">
              <w:t>6</w:t>
            </w:r>
          </w:p>
        </w:tc>
        <w:tc>
          <w:tcPr>
            <w:tcW w:w="446" w:type="pct"/>
          </w:tcPr>
          <w:p w14:paraId="4C45C553" w14:textId="77777777" w:rsidR="00FF01A9" w:rsidRPr="001F4BAA" w:rsidRDefault="00FF01A9" w:rsidP="004A7096">
            <w:pPr>
              <w:pStyle w:val="NoSpacing"/>
            </w:pPr>
            <w:r w:rsidRPr="001F4BAA">
              <w:t>3</w:t>
            </w:r>
          </w:p>
        </w:tc>
        <w:tc>
          <w:tcPr>
            <w:tcW w:w="1393" w:type="pct"/>
          </w:tcPr>
          <w:p w14:paraId="2BAFEB2D" w14:textId="77777777" w:rsidR="00FF01A9" w:rsidRPr="001F4BAA" w:rsidRDefault="00FF01A9" w:rsidP="004A7096">
            <w:pPr>
              <w:pStyle w:val="NoSpacing"/>
            </w:pPr>
            <w:r w:rsidRPr="001F4BAA">
              <w:t>&gt;10 years</w:t>
            </w:r>
          </w:p>
        </w:tc>
      </w:tr>
      <w:tr w:rsidR="004E2308" w:rsidRPr="001F4BAA" w14:paraId="61043B8B" w14:textId="77777777" w:rsidTr="004E2308">
        <w:trPr>
          <w:cnfStyle w:val="010000000000" w:firstRow="0" w:lastRow="1" w:firstColumn="0" w:lastColumn="0" w:oddVBand="0" w:evenVBand="0" w:oddHBand="0" w:evenHBand="0" w:firstRowFirstColumn="0" w:firstRowLastColumn="0" w:lastRowFirstColumn="0" w:lastRowLastColumn="0"/>
        </w:trPr>
        <w:tc>
          <w:tcPr>
            <w:tcW w:w="5000" w:type="pct"/>
            <w:gridSpan w:val="7"/>
          </w:tcPr>
          <w:p w14:paraId="4E384D8F" w14:textId="7359D7DA" w:rsidR="004E2308" w:rsidRPr="001F4BAA" w:rsidRDefault="004E2308" w:rsidP="004A7096">
            <w:pPr>
              <w:pStyle w:val="NoSpacing"/>
            </w:pPr>
            <w:r w:rsidRPr="001F4BAA">
              <w:t>*capsule/tablet preferred</w:t>
            </w:r>
          </w:p>
        </w:tc>
      </w:tr>
    </w:tbl>
    <w:p w14:paraId="3E3CF480" w14:textId="714450B8" w:rsidR="00C643E3" w:rsidRDefault="00FF01A9" w:rsidP="00C643E3">
      <w:pPr>
        <w:pStyle w:val="Heading6"/>
      </w:pPr>
      <w:r w:rsidRPr="001F4BAA">
        <w:t xml:space="preserve">Severe penicillin allergy: </w:t>
      </w:r>
    </w:p>
    <w:p w14:paraId="527801C4" w14:textId="4E305934" w:rsidR="00FF01A9" w:rsidRPr="001F4BAA" w:rsidRDefault="00FF01A9" w:rsidP="002344FD">
      <w:pPr>
        <w:pStyle w:val="ICD10"/>
        <w:shd w:val="clear" w:color="auto" w:fill="F2F2F2" w:themeFill="background1" w:themeFillShade="F2"/>
        <w:tabs>
          <w:tab w:val="left" w:pos="2753"/>
        </w:tabs>
      </w:pPr>
      <w:r w:rsidRPr="001F4BAA">
        <w:t>Z88.0</w:t>
      </w:r>
    </w:p>
    <w:p w14:paraId="60E8ADF1" w14:textId="77777777" w:rsidR="00FF01A9" w:rsidRPr="001F4BAA" w:rsidRDefault="00FF01A9" w:rsidP="00C643E3">
      <w:pPr>
        <w:pStyle w:val="Heading7"/>
      </w:pPr>
      <w:r w:rsidRPr="001F4BAA">
        <w:t>Children</w:t>
      </w:r>
    </w:p>
    <w:p w14:paraId="5965EC69" w14:textId="1D2011D2" w:rsidR="00FF01A9" w:rsidRPr="001F4BAA" w:rsidRDefault="00FF01A9" w:rsidP="00C643E3">
      <w:pPr>
        <w:pStyle w:val="BulletTherapeuticclass"/>
      </w:pPr>
      <w:r w:rsidRPr="001F4BAA">
        <w:t>Macrolide</w:t>
      </w:r>
      <w:r w:rsidR="00812598">
        <w:fldChar w:fldCharType="begin"/>
      </w:r>
      <w:r w:rsidR="00812598">
        <w:instrText xml:space="preserve"> XE “Macrolide” \f “m” </w:instrText>
      </w:r>
      <w:r w:rsidR="00812598">
        <w:fldChar w:fldCharType="end"/>
      </w:r>
      <w:r w:rsidRPr="001F4BAA">
        <w:t xml:space="preserve">, e.g.: </w:t>
      </w:r>
    </w:p>
    <w:p w14:paraId="362B6DA2" w14:textId="6DF8FD47" w:rsidR="00FF01A9" w:rsidRPr="001F4BAA" w:rsidRDefault="00FF01A9" w:rsidP="00643A42">
      <w:pPr>
        <w:pStyle w:val="BulletMedicine"/>
        <w:numPr>
          <w:ilvl w:val="0"/>
          <w:numId w:val="23"/>
        </w:numPr>
      </w:pPr>
      <w:r w:rsidRPr="001F4BAA">
        <w:t>Azithromycin, oral</w:t>
      </w:r>
      <w:r w:rsidR="00812598">
        <w:fldChar w:fldCharType="begin"/>
      </w:r>
      <w:r w:rsidR="00812598">
        <w:instrText xml:space="preserve"> XE “Azithromycin, oral” \f “m” </w:instrText>
      </w:r>
      <w:r w:rsidR="00812598">
        <w:fldChar w:fldCharType="end"/>
      </w:r>
      <w:r w:rsidRPr="001F4BAA">
        <w:t>, 10 mg/kg/dose daily for 3 days.</w:t>
      </w:r>
      <w:r w:rsidR="00B75193" w:rsidRPr="00B75193">
        <w:t xml:space="preserve"> </w:t>
      </w:r>
      <w:r w:rsidR="00B75193">
        <w:rPr>
          <w:noProof/>
          <w:lang w:eastAsia="en-ZA"/>
        </w:rPr>
        <w:drawing>
          <wp:inline distT="0" distB="0" distL="0" distR="0" wp14:anchorId="21C9135A" wp14:editId="6D6F0C5D">
            <wp:extent cx="142875" cy="152400"/>
            <wp:effectExtent l="0" t="0" r="9525" b="0"/>
            <wp:docPr id="107320157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2875" cy="152400"/>
                    </a:xfrm>
                    <a:prstGeom prst="rect">
                      <a:avLst/>
                    </a:prstGeom>
                    <a:noFill/>
                    <a:ln>
                      <a:noFill/>
                    </a:ln>
                  </pic:spPr>
                </pic:pic>
              </a:graphicData>
            </a:graphic>
          </wp:inline>
        </w:drawing>
      </w:r>
      <w:r w:rsidRPr="001F4BAA">
        <w:t xml:space="preserve"> See dosing </w:t>
      </w:r>
      <w:proofErr w:type="spellStart"/>
      <w:r w:rsidRPr="001F4BAA">
        <w:t>table</w:t>
      </w:r>
      <w:proofErr w:type="gramStart"/>
      <w:r w:rsidR="00B71AD8">
        <w:t>:</w:t>
      </w:r>
      <w:r w:rsidR="004A56FB">
        <w:t>Chapter</w:t>
      </w:r>
      <w:proofErr w:type="spellEnd"/>
      <w:proofErr w:type="gramEnd"/>
      <w:r w:rsidR="004A56FB">
        <w:t xml:space="preserve"> 23</w:t>
      </w:r>
      <w:r w:rsidR="00B71AD8">
        <w:t>.</w:t>
      </w:r>
    </w:p>
    <w:p w14:paraId="63E19963" w14:textId="77777777" w:rsidR="00FF01A9" w:rsidRPr="001F4BAA" w:rsidRDefault="00FF01A9" w:rsidP="00525E34">
      <w:pPr>
        <w:pStyle w:val="Heading6"/>
      </w:pPr>
      <w:r w:rsidRPr="001F4BAA">
        <w:t>Severe pneumonia:</w:t>
      </w:r>
    </w:p>
    <w:p w14:paraId="60C65057" w14:textId="79861650" w:rsidR="00FF01A9" w:rsidRPr="001F4BAA" w:rsidRDefault="00FF01A9" w:rsidP="00643A42">
      <w:pPr>
        <w:pStyle w:val="BulletMedicine"/>
        <w:numPr>
          <w:ilvl w:val="0"/>
          <w:numId w:val="24"/>
        </w:numPr>
      </w:pPr>
      <w:r w:rsidRPr="001F4BAA">
        <w:t>Oxygen</w:t>
      </w:r>
      <w:r w:rsidR="00812598">
        <w:fldChar w:fldCharType="begin"/>
      </w:r>
      <w:r w:rsidR="00812598">
        <w:instrText xml:space="preserve"> XE "Oxygen" \f "m" </w:instrText>
      </w:r>
      <w:r w:rsidR="00812598">
        <w:fldChar w:fldCharType="end"/>
      </w:r>
      <w:r w:rsidRPr="001F4BAA">
        <w:t>, using nasal cannula at 1–2 L/minute before and during transfer.</w:t>
      </w:r>
    </w:p>
    <w:p w14:paraId="645A5BC7" w14:textId="62CFE98E" w:rsidR="00FF01A9" w:rsidRPr="001F4BAA" w:rsidRDefault="00FF01A9" w:rsidP="00643A42">
      <w:pPr>
        <w:pStyle w:val="BulletMedicine"/>
        <w:numPr>
          <w:ilvl w:val="0"/>
          <w:numId w:val="25"/>
        </w:numPr>
      </w:pPr>
      <w:r w:rsidRPr="001F4BAA">
        <w:t>Ceftriaxone</w:t>
      </w:r>
      <w:r w:rsidR="00812598">
        <w:fldChar w:fldCharType="begin"/>
      </w:r>
      <w:r w:rsidR="00812598">
        <w:instrText xml:space="preserve"> XE “Ceftriaxone” \f “m” </w:instrText>
      </w:r>
      <w:r w:rsidR="00812598">
        <w:fldChar w:fldCharType="end"/>
      </w:r>
      <w:r w:rsidRPr="001F4BAA">
        <w:t>, IM, 80 mg/kg/dose immediately as a single dose.</w:t>
      </w:r>
      <w:r w:rsidR="00B75193" w:rsidRPr="00B75193">
        <w:t xml:space="preserve"> </w:t>
      </w:r>
      <w:r w:rsidR="00B75193">
        <w:rPr>
          <w:noProof/>
          <w:lang w:eastAsia="en-ZA"/>
        </w:rPr>
        <w:drawing>
          <wp:inline distT="0" distB="0" distL="0" distR="0" wp14:anchorId="5832D49F" wp14:editId="367DD6F8">
            <wp:extent cx="142875" cy="152400"/>
            <wp:effectExtent l="0" t="0" r="9525" b="0"/>
            <wp:docPr id="70937115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2875" cy="152400"/>
                    </a:xfrm>
                    <a:prstGeom prst="rect">
                      <a:avLst/>
                    </a:prstGeom>
                    <a:noFill/>
                    <a:ln>
                      <a:noFill/>
                    </a:ln>
                  </pic:spPr>
                </pic:pic>
              </a:graphicData>
            </a:graphic>
          </wp:inline>
        </w:drawing>
      </w:r>
      <w:r w:rsidRPr="001F4BAA">
        <w:t xml:space="preserve"> See dosing table</w:t>
      </w:r>
      <w:r w:rsidR="00B71AD8">
        <w:t xml:space="preserve">: </w:t>
      </w:r>
      <w:r w:rsidR="004A56FB">
        <w:t>Chapter 23</w:t>
      </w:r>
      <w:r w:rsidR="00B71AD8">
        <w:t>.</w:t>
      </w:r>
    </w:p>
    <w:p w14:paraId="797FC2D9" w14:textId="5FECCDF2" w:rsidR="00FF01A9" w:rsidRDefault="00FF01A9" w:rsidP="00267F67">
      <w:pPr>
        <w:pStyle w:val="BulletDirectionsInstructions"/>
      </w:pPr>
      <w:r w:rsidRPr="001F4BAA">
        <w:t xml:space="preserve">Do not inject more than 1 g </w:t>
      </w:r>
      <w:r w:rsidR="00AA7B89">
        <w:t xml:space="preserve">per </w:t>
      </w:r>
      <w:r w:rsidRPr="001F4BAA">
        <w:t>injection site.</w:t>
      </w:r>
    </w:p>
    <w:tbl>
      <w:tblPr>
        <w:tblW w:w="5000" w:type="pct"/>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1E0" w:firstRow="1" w:lastRow="1" w:firstColumn="1" w:lastColumn="1" w:noHBand="0" w:noVBand="0"/>
      </w:tblPr>
      <w:tblGrid>
        <w:gridCol w:w="6659"/>
      </w:tblGrid>
      <w:tr w:rsidR="00FF01A9" w:rsidRPr="00267F67" w14:paraId="461FB5F3" w14:textId="77777777" w:rsidTr="00C700D6">
        <w:trPr>
          <w:trHeight w:val="784"/>
        </w:trPr>
        <w:tc>
          <w:tcPr>
            <w:tcW w:w="5000" w:type="pct"/>
            <w:tcBorders>
              <w:top w:val="double" w:sz="4" w:space="0" w:color="auto"/>
              <w:left w:val="double" w:sz="4" w:space="0" w:color="auto"/>
              <w:bottom w:val="double" w:sz="4" w:space="0" w:color="auto"/>
              <w:right w:val="double" w:sz="4" w:space="0" w:color="auto"/>
            </w:tcBorders>
          </w:tcPr>
          <w:p w14:paraId="2EF92F62" w14:textId="77777777" w:rsidR="00FF01A9" w:rsidRPr="00267F67" w:rsidRDefault="00FF01A9" w:rsidP="00267F67">
            <w:pPr>
              <w:pStyle w:val="NoSpacing"/>
              <w:jc w:val="center"/>
              <w:rPr>
                <w:rStyle w:val="Strong"/>
                <w:sz w:val="16"/>
                <w:szCs w:val="16"/>
              </w:rPr>
            </w:pPr>
            <w:r w:rsidRPr="00267F67">
              <w:rPr>
                <w:rStyle w:val="Strong"/>
                <w:sz w:val="16"/>
                <w:szCs w:val="16"/>
              </w:rPr>
              <w:t>CAUTION: USE OF CEFTRIAXONE IN NEONATES AND CHILDREN</w:t>
            </w:r>
          </w:p>
          <w:p w14:paraId="289B9806" w14:textId="77777777" w:rsidR="00FF01A9" w:rsidRPr="00267F67" w:rsidRDefault="00FF01A9" w:rsidP="00267F67">
            <w:pPr>
              <w:pStyle w:val="ListParagraph"/>
              <w:rPr>
                <w:sz w:val="16"/>
                <w:szCs w:val="16"/>
              </w:rPr>
            </w:pPr>
            <w:r w:rsidRPr="00267F67">
              <w:rPr>
                <w:sz w:val="16"/>
                <w:szCs w:val="16"/>
              </w:rPr>
              <w:t xml:space="preserve">If SUSPECTING SERIOUS BACTERIAL INFECTION in neonate, give ceftriaxone, even if jaundiced. </w:t>
            </w:r>
          </w:p>
          <w:p w14:paraId="0DA67694" w14:textId="27160A60" w:rsidR="00FF01A9" w:rsidRPr="00267F67" w:rsidRDefault="00FF01A9" w:rsidP="00267F67">
            <w:pPr>
              <w:pStyle w:val="ListParagraph"/>
              <w:rPr>
                <w:sz w:val="16"/>
                <w:szCs w:val="16"/>
              </w:rPr>
            </w:pPr>
            <w:r w:rsidRPr="00267F67">
              <w:rPr>
                <w:sz w:val="16"/>
                <w:szCs w:val="16"/>
              </w:rPr>
              <w:t>Always include the dose and route of administration of ceftriaxone in the referral letter.</w:t>
            </w:r>
          </w:p>
        </w:tc>
      </w:tr>
    </w:tbl>
    <w:p w14:paraId="5019301C" w14:textId="77777777" w:rsidR="00FF01A9" w:rsidRPr="001F4BAA" w:rsidRDefault="00FF01A9" w:rsidP="002748C3">
      <w:pPr>
        <w:pStyle w:val="Heading5"/>
      </w:pPr>
      <w:r w:rsidRPr="001F4BAA">
        <w:t>REFERRAL</w:t>
      </w:r>
    </w:p>
    <w:p w14:paraId="71578EAA" w14:textId="77777777" w:rsidR="00FF01A9" w:rsidRPr="00FF0EC4" w:rsidRDefault="00FF01A9" w:rsidP="00FF01A9">
      <w:pPr>
        <w:pStyle w:val="NoSpacing"/>
        <w:rPr>
          <w:rStyle w:val="Strong"/>
        </w:rPr>
      </w:pPr>
      <w:r w:rsidRPr="00FF0EC4">
        <w:rPr>
          <w:rStyle w:val="Strong"/>
        </w:rPr>
        <w:t>Urgent</w:t>
      </w:r>
    </w:p>
    <w:p w14:paraId="4709108F" w14:textId="5496F9DA" w:rsidR="00FF01A9" w:rsidRPr="001F4BAA" w:rsidRDefault="00FF01A9" w:rsidP="00FF0EC4">
      <w:pPr>
        <w:pStyle w:val="ListParagraph"/>
      </w:pPr>
      <w:r w:rsidRPr="001F4BAA">
        <w:t xml:space="preserve">All children with severe pneumonia, i.e. chest </w:t>
      </w:r>
      <w:proofErr w:type="spellStart"/>
      <w:r w:rsidRPr="001F4BAA">
        <w:t>indrawing</w:t>
      </w:r>
      <w:proofErr w:type="spellEnd"/>
      <w:r w:rsidRPr="001F4BAA">
        <w:t xml:space="preserve"> (of the lower chest wall), flaring nostrils or cyanosis.</w:t>
      </w:r>
    </w:p>
    <w:p w14:paraId="41CD2114" w14:textId="3EECB880" w:rsidR="00FF01A9" w:rsidRPr="001F4BAA" w:rsidRDefault="00FF01A9" w:rsidP="00FF0EC4">
      <w:pPr>
        <w:pStyle w:val="ListParagraph"/>
      </w:pPr>
      <w:r w:rsidRPr="001F4BAA">
        <w:t xml:space="preserve">All children </w:t>
      </w:r>
      <w:r w:rsidR="007277E7">
        <w:t>&lt;</w:t>
      </w:r>
      <w:r w:rsidRPr="001F4BAA">
        <w:t>2 months of age.</w:t>
      </w:r>
    </w:p>
    <w:p w14:paraId="063DA6EC" w14:textId="77777777" w:rsidR="00FF01A9" w:rsidRPr="00FF0EC4" w:rsidRDefault="00FF01A9" w:rsidP="00FF01A9">
      <w:pPr>
        <w:pStyle w:val="NoSpacing"/>
        <w:rPr>
          <w:rStyle w:val="Strong"/>
        </w:rPr>
      </w:pPr>
      <w:r w:rsidRPr="00FF0EC4">
        <w:rPr>
          <w:rStyle w:val="Strong"/>
        </w:rPr>
        <w:t>Non urgent</w:t>
      </w:r>
    </w:p>
    <w:p w14:paraId="06395BC4" w14:textId="77777777" w:rsidR="00FF01A9" w:rsidRPr="001F4BAA" w:rsidRDefault="00FF01A9" w:rsidP="00FF0EC4">
      <w:pPr>
        <w:pStyle w:val="ListParagraph"/>
      </w:pPr>
      <w:r w:rsidRPr="001F4BAA">
        <w:t>Inadequate response to treatment.</w:t>
      </w:r>
    </w:p>
    <w:p w14:paraId="6182323C" w14:textId="1A6ED7F3" w:rsidR="00FF01A9" w:rsidRPr="001F4BAA" w:rsidRDefault="00FF01A9" w:rsidP="00FF0EC4">
      <w:pPr>
        <w:pStyle w:val="ListParagraph"/>
      </w:pPr>
      <w:r w:rsidRPr="001F4BAA">
        <w:t xml:space="preserve">Children coughing for </w:t>
      </w:r>
      <w:r w:rsidR="007277E7">
        <w:t>&gt;</w:t>
      </w:r>
      <w:r w:rsidRPr="001F4BAA">
        <w:t>3 weeks to exclude other causes such as TB, foreign body aspiration or pertussis.</w:t>
      </w:r>
    </w:p>
    <w:p w14:paraId="5ACE254D" w14:textId="77777777" w:rsidR="00FF01A9" w:rsidRPr="001F4BAA" w:rsidRDefault="00FF01A9" w:rsidP="00FF01A9">
      <w:pPr>
        <w:pStyle w:val="NoSpacing"/>
      </w:pPr>
    </w:p>
    <w:p w14:paraId="3179DE54" w14:textId="5F30B7DE" w:rsidR="00FF01A9" w:rsidRPr="002748C3" w:rsidRDefault="002748C3" w:rsidP="002748C3">
      <w:pPr>
        <w:pStyle w:val="Heading4"/>
      </w:pPr>
      <w:bookmarkStart w:id="76" w:name="_Toc57838386"/>
      <w:bookmarkStart w:id="77" w:name="_Toc57838482"/>
      <w:bookmarkStart w:id="78" w:name="_Toc57839899"/>
      <w:bookmarkStart w:id="79" w:name="_Toc57840036"/>
      <w:bookmarkStart w:id="80" w:name="_Toc235435520"/>
      <w:r w:rsidRPr="002748C3">
        <w:t>Pneumonia in adults</w:t>
      </w:r>
      <w:bookmarkEnd w:id="76"/>
      <w:bookmarkEnd w:id="77"/>
      <w:bookmarkEnd w:id="78"/>
      <w:bookmarkEnd w:id="79"/>
      <w:bookmarkEnd w:id="80"/>
      <w:r w:rsidR="001132AD">
        <w:fldChar w:fldCharType="begin"/>
      </w:r>
      <w:r w:rsidR="001132AD">
        <w:instrText xml:space="preserve"> XE "</w:instrText>
      </w:r>
      <w:r w:rsidR="001132AD" w:rsidRPr="004A0AEB">
        <w:instrText>Pneumonia in adults</w:instrText>
      </w:r>
      <w:r w:rsidR="001132AD">
        <w:instrText xml:space="preserve">" </w:instrText>
      </w:r>
      <w:r w:rsidR="001132AD" w:rsidRPr="001132AD">
        <w:instrText xml:space="preserve">\f “c” </w:instrText>
      </w:r>
      <w:r w:rsidR="001132AD">
        <w:fldChar w:fldCharType="end"/>
      </w:r>
    </w:p>
    <w:p w14:paraId="2B5310D0" w14:textId="77777777" w:rsidR="00FF01A9" w:rsidRPr="00FF0EC4" w:rsidRDefault="00FF01A9" w:rsidP="00FF01A9">
      <w:pPr>
        <w:pStyle w:val="NoSpacing"/>
        <w:rPr>
          <w:sz w:val="8"/>
          <w:szCs w:val="8"/>
        </w:rPr>
      </w:pPr>
    </w:p>
    <w:p w14:paraId="2CB8BC4D" w14:textId="30AAE967" w:rsidR="00FF01A9" w:rsidRPr="009B64C7" w:rsidRDefault="00D6342B" w:rsidP="009B64C7">
      <w:pPr>
        <w:pStyle w:val="Heading8"/>
      </w:pPr>
      <w:bookmarkStart w:id="81" w:name="_Toc57838483"/>
      <w:bookmarkStart w:id="82" w:name="_Toc57839900"/>
      <w:bookmarkStart w:id="83" w:name="_Toc57840037"/>
      <w:bookmarkStart w:id="84" w:name="_Toc235435521"/>
      <w:r w:rsidRPr="009B64C7">
        <w:t>Uncomplicated pneumonia</w:t>
      </w:r>
      <w:bookmarkEnd w:id="81"/>
      <w:bookmarkEnd w:id="82"/>
      <w:bookmarkEnd w:id="83"/>
      <w:bookmarkEnd w:id="84"/>
      <w:r w:rsidR="001132AD">
        <w:fldChar w:fldCharType="begin"/>
      </w:r>
      <w:r w:rsidR="001132AD">
        <w:instrText xml:space="preserve"> XE "</w:instrText>
      </w:r>
      <w:r w:rsidR="001132AD" w:rsidRPr="004A0AEB">
        <w:instrText>Uncomplicated pneumonia</w:instrText>
      </w:r>
      <w:r w:rsidR="001132AD">
        <w:instrText xml:space="preserve">" </w:instrText>
      </w:r>
      <w:r w:rsidR="001132AD" w:rsidRPr="001132AD">
        <w:instrText xml:space="preserve">\f “c” </w:instrText>
      </w:r>
      <w:r w:rsidR="001132AD">
        <w:fldChar w:fldCharType="end"/>
      </w:r>
    </w:p>
    <w:p w14:paraId="461CAD6A" w14:textId="4229A0AB" w:rsidR="00FF01A9" w:rsidRPr="001F4BAA" w:rsidRDefault="00FF01A9" w:rsidP="002344FD">
      <w:pPr>
        <w:pStyle w:val="ICD10"/>
        <w:shd w:val="clear" w:color="auto" w:fill="F2F2F2" w:themeFill="background1" w:themeFillShade="F2"/>
        <w:tabs>
          <w:tab w:val="left" w:pos="2753"/>
        </w:tabs>
      </w:pPr>
      <w:r w:rsidRPr="001F4BAA">
        <w:t>J18.0-2/J18</w:t>
      </w:r>
      <w:r w:rsidR="008F50BF">
        <w:t>.8</w:t>
      </w:r>
      <w:r w:rsidRPr="001F4BAA">
        <w:t>-9</w:t>
      </w:r>
    </w:p>
    <w:p w14:paraId="0389EAB0" w14:textId="77777777" w:rsidR="00FF01A9" w:rsidRPr="001F4BAA" w:rsidRDefault="00FF01A9" w:rsidP="00F31518">
      <w:pPr>
        <w:pStyle w:val="Heading5"/>
      </w:pPr>
      <w:r w:rsidRPr="001F4BAA">
        <w:t>DIAGNOSIS</w:t>
      </w:r>
    </w:p>
    <w:p w14:paraId="5CFD242C" w14:textId="706155EB" w:rsidR="00FF01A9" w:rsidRPr="001F4BAA" w:rsidRDefault="00FF01A9" w:rsidP="00FF01A9">
      <w:pPr>
        <w:pStyle w:val="NoSpacing"/>
      </w:pPr>
      <w:r w:rsidRPr="001F4BAA">
        <w:t>A chest X-ray should ideally be taken in all patients to confirm the diagnosis. Send one sputum specimen for TB DNA PCR (</w:t>
      </w:r>
      <w:proofErr w:type="spellStart"/>
      <w:r w:rsidRPr="001F4BAA">
        <w:t>Xpert</w:t>
      </w:r>
      <w:proofErr w:type="spellEnd"/>
      <w:r w:rsidR="001F7CD1" w:rsidRPr="006161B2">
        <w:rPr>
          <w:rFonts w:cs="Arial"/>
          <w:vertAlign w:val="superscript"/>
        </w:rPr>
        <w:t>®</w:t>
      </w:r>
      <w:r w:rsidRPr="001F4BAA">
        <w:t xml:space="preserve"> MTB/RIF) to exclude pulmonary tuberculosis.</w:t>
      </w:r>
    </w:p>
    <w:p w14:paraId="199F1B90" w14:textId="77777777" w:rsidR="00FF01A9" w:rsidRPr="001F4BAA" w:rsidRDefault="00FF01A9" w:rsidP="00F31518">
      <w:pPr>
        <w:pStyle w:val="Heading5"/>
      </w:pPr>
      <w:r w:rsidRPr="001F4BAA">
        <w:t>MEDICINE TREATMENT</w:t>
      </w:r>
    </w:p>
    <w:p w14:paraId="07F12EC5" w14:textId="77777777" w:rsidR="00FF01A9" w:rsidRPr="001F4BAA" w:rsidRDefault="00FF01A9" w:rsidP="00D11455">
      <w:pPr>
        <w:pStyle w:val="Heading6"/>
      </w:pPr>
      <w:r w:rsidRPr="001F4BAA">
        <w:t>If not severely ill (see referral criteria below):</w:t>
      </w:r>
    </w:p>
    <w:p w14:paraId="4A9BEBAC" w14:textId="37D7C741" w:rsidR="00FF01A9" w:rsidRPr="001F4BAA" w:rsidRDefault="00FF01A9" w:rsidP="00643A42">
      <w:pPr>
        <w:pStyle w:val="BulletMedicine"/>
        <w:numPr>
          <w:ilvl w:val="0"/>
          <w:numId w:val="26"/>
        </w:numPr>
      </w:pPr>
      <w:r w:rsidRPr="001F4BAA">
        <w:t>Amoxicillin, oral</w:t>
      </w:r>
      <w:r w:rsidR="00812598">
        <w:fldChar w:fldCharType="begin"/>
      </w:r>
      <w:r w:rsidR="00812598">
        <w:instrText xml:space="preserve"> XE “Amoxicillin, oral” \f “m” </w:instrText>
      </w:r>
      <w:r w:rsidR="00812598">
        <w:fldChar w:fldCharType="end"/>
      </w:r>
      <w:r w:rsidRPr="001F4BAA">
        <w:t>, 1 g 8 hourly for 5 days.</w:t>
      </w:r>
    </w:p>
    <w:p w14:paraId="7C2CC44E" w14:textId="77777777" w:rsidR="00D11455" w:rsidRDefault="00FF01A9" w:rsidP="00D11455">
      <w:pPr>
        <w:pStyle w:val="Heading6"/>
      </w:pPr>
      <w:r w:rsidRPr="001F4BAA">
        <w:lastRenderedPageBreak/>
        <w:t xml:space="preserve">Severe Penicillin allergy: </w:t>
      </w:r>
    </w:p>
    <w:p w14:paraId="3792BE6E" w14:textId="26AF3530" w:rsidR="00FF01A9" w:rsidRPr="001F4BAA" w:rsidRDefault="00FF01A9" w:rsidP="00D11455">
      <w:pPr>
        <w:pStyle w:val="ICD10"/>
      </w:pPr>
      <w:r w:rsidRPr="001F4BAA">
        <w:t>Z88.0</w:t>
      </w:r>
    </w:p>
    <w:p w14:paraId="13A065B2" w14:textId="1EADDED7" w:rsidR="00FF01A9" w:rsidRPr="001F4BAA" w:rsidRDefault="00FF01A9" w:rsidP="00643A42">
      <w:pPr>
        <w:pStyle w:val="BulletMedicine"/>
        <w:numPr>
          <w:ilvl w:val="0"/>
          <w:numId w:val="27"/>
        </w:numPr>
      </w:pPr>
      <w:proofErr w:type="spellStart"/>
      <w:r w:rsidRPr="001F4BAA">
        <w:t>Moxifloxacin</w:t>
      </w:r>
      <w:proofErr w:type="spellEnd"/>
      <w:r w:rsidRPr="001F4BAA">
        <w:t>, oral</w:t>
      </w:r>
      <w:r w:rsidR="00812598">
        <w:fldChar w:fldCharType="begin"/>
      </w:r>
      <w:r w:rsidR="00812598">
        <w:instrText xml:space="preserve"> XE “Moxifloxacin, oral” \f “m” </w:instrText>
      </w:r>
      <w:r w:rsidR="00812598">
        <w:fldChar w:fldCharType="end"/>
      </w:r>
      <w:r w:rsidRPr="001F4BAA">
        <w:t>, 400 mg daily for 5 days.</w:t>
      </w:r>
    </w:p>
    <w:tbl>
      <w:tblPr>
        <w:tblpPr w:leftFromText="180" w:rightFromText="180" w:vertAnchor="text" w:horzAnchor="margin" w:tblpXSpec="right" w:tblpY="256"/>
        <w:tblOverlap w:val="never"/>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907"/>
      </w:tblGrid>
      <w:tr w:rsidR="00212A8B" w:rsidRPr="001F4BAA" w14:paraId="7BBB0A62" w14:textId="77777777" w:rsidTr="00212A8B">
        <w:tc>
          <w:tcPr>
            <w:tcW w:w="907" w:type="dxa"/>
          </w:tcPr>
          <w:p w14:paraId="4F9AABBB" w14:textId="0C62F9BA" w:rsidR="00212A8B" w:rsidRPr="002344FD" w:rsidRDefault="00212A8B" w:rsidP="00212A8B">
            <w:pPr>
              <w:pStyle w:val="LoEText"/>
              <w:framePr w:hSpace="0" w:wrap="auto" w:vAnchor="margin" w:hAnchor="text" w:xAlign="left" w:yAlign="inline"/>
              <w:suppressOverlap w:val="0"/>
              <w:rPr>
                <w:sz w:val="14"/>
                <w:szCs w:val="14"/>
              </w:rPr>
            </w:pPr>
            <w:proofErr w:type="spellStart"/>
            <w:r w:rsidRPr="002344FD">
              <w:rPr>
                <w:sz w:val="14"/>
                <w:szCs w:val="14"/>
              </w:rPr>
              <w:t>LoE:III</w:t>
            </w:r>
            <w:r w:rsidR="00B5324C" w:rsidRPr="002344FD">
              <w:rPr>
                <w:sz w:val="14"/>
                <w:szCs w:val="14"/>
              </w:rPr>
              <w:t>b</w:t>
            </w:r>
            <w:proofErr w:type="spellEnd"/>
            <w:r w:rsidRPr="002344FD">
              <w:rPr>
                <w:rStyle w:val="EndnoteReference8"/>
                <w:sz w:val="14"/>
                <w:szCs w:val="14"/>
              </w:rPr>
              <w:endnoteReference w:id="28"/>
            </w:r>
          </w:p>
        </w:tc>
      </w:tr>
    </w:tbl>
    <w:p w14:paraId="0B6A0814" w14:textId="295F49C3" w:rsidR="00FF01A9" w:rsidRPr="001F4BAA" w:rsidRDefault="00FF01A9" w:rsidP="00FF01A9">
      <w:pPr>
        <w:pStyle w:val="NoSpacing"/>
      </w:pPr>
      <w:r w:rsidRPr="001F4BAA">
        <w:t xml:space="preserve">A follow-up chest X-ray should ideally be taken to ensure resolution of the pneumonia in patients </w:t>
      </w:r>
      <w:r w:rsidR="007277E7">
        <w:t>&gt;</w:t>
      </w:r>
      <w:r w:rsidRPr="001F4BAA">
        <w:t>50 years of age.</w:t>
      </w:r>
    </w:p>
    <w:p w14:paraId="134BFD85" w14:textId="77777777" w:rsidR="00FF01A9" w:rsidRPr="001F4BAA" w:rsidRDefault="00FF01A9" w:rsidP="00F31518">
      <w:pPr>
        <w:pStyle w:val="Heading5"/>
      </w:pPr>
      <w:r w:rsidRPr="001F4BAA">
        <w:t>REFERRAL</w:t>
      </w:r>
    </w:p>
    <w:p w14:paraId="65498386" w14:textId="77777777" w:rsidR="00FF01A9" w:rsidRPr="001F4BAA" w:rsidRDefault="00FF01A9" w:rsidP="00FF01A9">
      <w:pPr>
        <w:pStyle w:val="NoSpacing"/>
      </w:pPr>
      <w:r w:rsidRPr="001F4BAA">
        <w:t>Any of the following:</w:t>
      </w:r>
    </w:p>
    <w:p w14:paraId="50478BF6" w14:textId="77777777" w:rsidR="00FF01A9" w:rsidRPr="001F4BAA" w:rsidRDefault="00FF01A9" w:rsidP="00212A8B">
      <w:pPr>
        <w:pStyle w:val="ListParagraph"/>
      </w:pPr>
      <w:r w:rsidRPr="001F4BAA">
        <w:t>Confusion or decreased level of consciousness.</w:t>
      </w:r>
    </w:p>
    <w:p w14:paraId="63D145DD" w14:textId="77777777" w:rsidR="00FF01A9" w:rsidRPr="001F4BAA" w:rsidRDefault="00FF01A9" w:rsidP="00212A8B">
      <w:pPr>
        <w:pStyle w:val="ListParagraph"/>
      </w:pPr>
      <w:r w:rsidRPr="001F4BAA">
        <w:t>Cyanosis.</w:t>
      </w:r>
    </w:p>
    <w:p w14:paraId="6E7225E5" w14:textId="479D986E" w:rsidR="00FF01A9" w:rsidRPr="001F4BAA" w:rsidRDefault="00FF01A9" w:rsidP="00212A8B">
      <w:pPr>
        <w:pStyle w:val="ListParagraph"/>
      </w:pPr>
      <w:r w:rsidRPr="001F4BAA">
        <w:t>Respiratory rate of ≥30 breaths/minute.</w:t>
      </w:r>
    </w:p>
    <w:p w14:paraId="2C24B0A3" w14:textId="03ED7E98" w:rsidR="00FF01A9" w:rsidRPr="001F4BAA" w:rsidRDefault="00FF01A9" w:rsidP="00212A8B">
      <w:pPr>
        <w:pStyle w:val="ListParagraph"/>
      </w:pPr>
      <w:r w:rsidRPr="001F4BAA">
        <w:t xml:space="preserve">Systolic BP </w:t>
      </w:r>
      <w:r w:rsidR="007277E7">
        <w:t>&lt;</w:t>
      </w:r>
      <w:r w:rsidRPr="001F4BAA">
        <w:t>90 mmHg.</w:t>
      </w:r>
    </w:p>
    <w:p w14:paraId="16992D2B" w14:textId="491E3D66" w:rsidR="00FF01A9" w:rsidRPr="001F4BAA" w:rsidRDefault="00FF01A9" w:rsidP="00212A8B">
      <w:pPr>
        <w:pStyle w:val="ListParagraph"/>
      </w:pPr>
      <w:r w:rsidRPr="001F4BAA">
        <w:t xml:space="preserve">Diastolic BP </w:t>
      </w:r>
      <w:r w:rsidR="007277E7">
        <w:t>&lt;</w:t>
      </w:r>
      <w:r w:rsidRPr="001F4BAA">
        <w:t>60 mmHg.</w:t>
      </w:r>
    </w:p>
    <w:p w14:paraId="0D6676D5" w14:textId="77777777" w:rsidR="00FF01A9" w:rsidRPr="001F4BAA" w:rsidRDefault="00FF01A9" w:rsidP="00212A8B">
      <w:pPr>
        <w:pStyle w:val="ListParagraph"/>
      </w:pPr>
      <w:r w:rsidRPr="001F4BAA">
        <w:t>Deterioration at any point.</w:t>
      </w:r>
    </w:p>
    <w:p w14:paraId="2EE9834D" w14:textId="77777777" w:rsidR="00FF01A9" w:rsidRPr="001F4BAA" w:rsidRDefault="00FF01A9" w:rsidP="00212A8B">
      <w:pPr>
        <w:pStyle w:val="ListParagraph"/>
      </w:pPr>
      <w:r w:rsidRPr="001F4BAA">
        <w:t>No response to treatment after 48 hours.</w:t>
      </w:r>
    </w:p>
    <w:p w14:paraId="4F5EE41C" w14:textId="77777777" w:rsidR="00FF01A9" w:rsidRPr="001F4BAA" w:rsidRDefault="00FF01A9" w:rsidP="00212A8B">
      <w:pPr>
        <w:pStyle w:val="ListParagraph"/>
      </w:pPr>
      <w:r w:rsidRPr="001F4BAA">
        <w:t>Patients with pneumonia:</w:t>
      </w:r>
    </w:p>
    <w:p w14:paraId="0661D66D" w14:textId="75F094A3" w:rsidR="00FF01A9" w:rsidRPr="001F4BAA" w:rsidRDefault="00FF01A9" w:rsidP="00212A8B">
      <w:pPr>
        <w:pStyle w:val="ListParagraph"/>
        <w:numPr>
          <w:ilvl w:val="1"/>
          <w:numId w:val="4"/>
        </w:numPr>
      </w:pPr>
      <w:r w:rsidRPr="001F4BAA">
        <w:t>from a poor socio-economic background</w:t>
      </w:r>
      <w:r w:rsidR="00C90FE5">
        <w:t>,</w:t>
      </w:r>
    </w:p>
    <w:p w14:paraId="726BB550" w14:textId="63B4D956" w:rsidR="00FF01A9" w:rsidRPr="001F4BAA" w:rsidRDefault="00FF01A9" w:rsidP="00212A8B">
      <w:pPr>
        <w:pStyle w:val="ListParagraph"/>
        <w:numPr>
          <w:ilvl w:val="1"/>
          <w:numId w:val="4"/>
        </w:numPr>
      </w:pPr>
      <w:r w:rsidRPr="001F4BAA">
        <w:t>who are unlikely to comply with treatment</w:t>
      </w:r>
      <w:r w:rsidR="00C90FE5">
        <w:t>,</w:t>
      </w:r>
    </w:p>
    <w:p w14:paraId="2917B43A" w14:textId="0EBCC85A" w:rsidR="00FF01A9" w:rsidRPr="001F4BAA" w:rsidRDefault="00FF01A9" w:rsidP="00212A8B">
      <w:pPr>
        <w:pStyle w:val="ListParagraph"/>
        <w:numPr>
          <w:ilvl w:val="1"/>
          <w:numId w:val="4"/>
        </w:numPr>
      </w:pPr>
      <w:r w:rsidRPr="001F4BAA">
        <w:t>who live a considerable distance from health centres</w:t>
      </w:r>
      <w:r w:rsidR="00C90FE5">
        <w:t>,</w:t>
      </w:r>
    </w:p>
    <w:p w14:paraId="0D69D9C8" w14:textId="704DEBA5" w:rsidR="00FF01A9" w:rsidRPr="001F4BAA" w:rsidRDefault="00FF01A9" w:rsidP="00212A8B">
      <w:pPr>
        <w:pStyle w:val="ListParagraph"/>
        <w:numPr>
          <w:ilvl w:val="1"/>
          <w:numId w:val="4"/>
        </w:numPr>
      </w:pPr>
      <w:proofErr w:type="gramStart"/>
      <w:r w:rsidRPr="001F4BAA">
        <w:t>who</w:t>
      </w:r>
      <w:proofErr w:type="gramEnd"/>
      <w:r w:rsidRPr="001F4BAA">
        <w:t xml:space="preserve"> have no access to immediate transport</w:t>
      </w:r>
      <w:r w:rsidR="00C90FE5">
        <w:t>.</w:t>
      </w:r>
    </w:p>
    <w:p w14:paraId="30D496CA" w14:textId="77777777" w:rsidR="00FF01A9" w:rsidRPr="001F4BAA" w:rsidRDefault="00FF01A9" w:rsidP="00FF01A9">
      <w:pPr>
        <w:pStyle w:val="NoSpacing"/>
      </w:pPr>
    </w:p>
    <w:p w14:paraId="0FDF94F9" w14:textId="28264407" w:rsidR="00FF01A9" w:rsidRPr="00211F80" w:rsidRDefault="00826AF6" w:rsidP="00211F80">
      <w:pPr>
        <w:pStyle w:val="Heading8"/>
      </w:pPr>
      <w:bookmarkStart w:id="85" w:name="_Toc235435522"/>
      <w:r w:rsidRPr="00211F80">
        <w:t xml:space="preserve">Pneumonia in adults with underlying medical conditions or </w:t>
      </w:r>
      <w:r w:rsidR="007277E7">
        <w:t>&gt;</w:t>
      </w:r>
      <w:r w:rsidRPr="00211F80">
        <w:t>65 years</w:t>
      </w:r>
      <w:r w:rsidR="00FF01A9" w:rsidRPr="00211F80">
        <w:t xml:space="preserve"> </w:t>
      </w:r>
      <w:r w:rsidRPr="00211F80">
        <w:t>of age</w:t>
      </w:r>
      <w:bookmarkEnd w:id="85"/>
      <w:r w:rsidR="001132AD">
        <w:fldChar w:fldCharType="begin"/>
      </w:r>
      <w:r w:rsidR="001132AD">
        <w:instrText xml:space="preserve"> XE "</w:instrText>
      </w:r>
      <w:r w:rsidR="001132AD" w:rsidRPr="004A0AEB">
        <w:instrText>Pneumonia in adults with underlying medical conditions or &gt; 65 years of age</w:instrText>
      </w:r>
      <w:r w:rsidR="001132AD">
        <w:instrText xml:space="preserve">" </w:instrText>
      </w:r>
      <w:r w:rsidR="001132AD" w:rsidRPr="001132AD">
        <w:instrText xml:space="preserve">\f “c” </w:instrText>
      </w:r>
      <w:r w:rsidR="001132AD">
        <w:fldChar w:fldCharType="end"/>
      </w:r>
    </w:p>
    <w:p w14:paraId="0F62DBDE" w14:textId="3CAFE62F" w:rsidR="00FF01A9" w:rsidRPr="001F4BAA" w:rsidRDefault="00FF01A9" w:rsidP="002344FD">
      <w:pPr>
        <w:pStyle w:val="ICD10"/>
        <w:shd w:val="clear" w:color="auto" w:fill="F2F2F2" w:themeFill="background1" w:themeFillShade="F2"/>
        <w:tabs>
          <w:tab w:val="left" w:pos="2753"/>
        </w:tabs>
      </w:pPr>
      <w:r w:rsidRPr="001F4BAA">
        <w:t>J18.0-2/J18</w:t>
      </w:r>
      <w:r w:rsidR="008F50BF">
        <w:t>.8</w:t>
      </w:r>
      <w:r w:rsidRPr="001F4BAA">
        <w:t>-9</w:t>
      </w:r>
    </w:p>
    <w:p w14:paraId="437A0171" w14:textId="12021AF1" w:rsidR="00FF01A9" w:rsidRPr="001F4BAA" w:rsidRDefault="00FF01A9" w:rsidP="005A7A1F">
      <w:r w:rsidRPr="001F4BAA">
        <w:t>A chest X-ray should ideally be taken in all patients to confirm the diagnosis. Send one sputum specimen for TB DNA PCR (</w:t>
      </w:r>
      <w:proofErr w:type="spellStart"/>
      <w:r w:rsidRPr="001F4BAA">
        <w:t>Xpert</w:t>
      </w:r>
      <w:proofErr w:type="spellEnd"/>
      <w:r w:rsidR="001F7CD1" w:rsidRPr="00821956">
        <w:rPr>
          <w:rFonts w:cs="Arial"/>
          <w:vertAlign w:val="superscript"/>
        </w:rPr>
        <w:t>®</w:t>
      </w:r>
      <w:r w:rsidRPr="001F4BAA">
        <w:t xml:space="preserve"> MTB/RIF) to exclude pulmonary tuberculosis.</w:t>
      </w:r>
    </w:p>
    <w:p w14:paraId="3A963134" w14:textId="77777777" w:rsidR="00FF01A9" w:rsidRPr="001F4BAA" w:rsidRDefault="00FF01A9" w:rsidP="00FF01A9">
      <w:pPr>
        <w:pStyle w:val="NoSpacing"/>
      </w:pPr>
      <w:r w:rsidRPr="001F4BAA">
        <w:t>Common underlying conditions include:</w:t>
      </w:r>
    </w:p>
    <w:tbl>
      <w:tblPr>
        <w:tblW w:w="0" w:type="auto"/>
        <w:tblInd w:w="-113" w:type="dxa"/>
        <w:tblLook w:val="04A0" w:firstRow="1" w:lastRow="0" w:firstColumn="1" w:lastColumn="0" w:noHBand="0" w:noVBand="1"/>
      </w:tblPr>
      <w:tblGrid>
        <w:gridCol w:w="3399"/>
        <w:gridCol w:w="3403"/>
      </w:tblGrid>
      <w:tr w:rsidR="00FF01A9" w:rsidRPr="001F4BAA" w14:paraId="25A567AC" w14:textId="77777777" w:rsidTr="005A7A1F">
        <w:tc>
          <w:tcPr>
            <w:tcW w:w="3453" w:type="dxa"/>
          </w:tcPr>
          <w:p w14:paraId="2EEA79F9" w14:textId="77777777" w:rsidR="00FF01A9" w:rsidRPr="001F4BAA" w:rsidRDefault="00FF01A9" w:rsidP="005A7A1F">
            <w:pPr>
              <w:pStyle w:val="ListParagraph"/>
            </w:pPr>
            <w:r w:rsidRPr="001F4BAA">
              <w:t>Diabetes mellitus.</w:t>
            </w:r>
          </w:p>
        </w:tc>
        <w:tc>
          <w:tcPr>
            <w:tcW w:w="3453" w:type="dxa"/>
          </w:tcPr>
          <w:p w14:paraId="74561660" w14:textId="77777777" w:rsidR="00FF01A9" w:rsidRPr="001F4BAA" w:rsidRDefault="00FF01A9" w:rsidP="005A7A1F">
            <w:pPr>
              <w:pStyle w:val="ListParagraph"/>
            </w:pPr>
            <w:r w:rsidRPr="001F4BAA">
              <w:t>Alcoholism.</w:t>
            </w:r>
          </w:p>
        </w:tc>
      </w:tr>
      <w:tr w:rsidR="00FF01A9" w:rsidRPr="001F4BAA" w14:paraId="4A3DBCB9" w14:textId="77777777" w:rsidTr="005A7A1F">
        <w:tc>
          <w:tcPr>
            <w:tcW w:w="3453" w:type="dxa"/>
          </w:tcPr>
          <w:p w14:paraId="558702A1" w14:textId="77777777" w:rsidR="00FF01A9" w:rsidRPr="001F4BAA" w:rsidRDefault="00FF01A9" w:rsidP="005A7A1F">
            <w:pPr>
              <w:pStyle w:val="ListParagraph"/>
            </w:pPr>
            <w:r w:rsidRPr="001F4BAA">
              <w:t>HIV infection.</w:t>
            </w:r>
          </w:p>
        </w:tc>
        <w:tc>
          <w:tcPr>
            <w:tcW w:w="3453" w:type="dxa"/>
          </w:tcPr>
          <w:p w14:paraId="377CCFD4" w14:textId="77777777" w:rsidR="00FF01A9" w:rsidRPr="001F4BAA" w:rsidRDefault="00FF01A9" w:rsidP="005A7A1F">
            <w:pPr>
              <w:pStyle w:val="ListParagraph"/>
            </w:pPr>
            <w:r w:rsidRPr="001F4BAA">
              <w:t xml:space="preserve">Chronic liver disease. </w:t>
            </w:r>
          </w:p>
        </w:tc>
      </w:tr>
      <w:tr w:rsidR="00FF01A9" w:rsidRPr="001F4BAA" w14:paraId="2EC613B3" w14:textId="77777777" w:rsidTr="005A7A1F">
        <w:tc>
          <w:tcPr>
            <w:tcW w:w="3453" w:type="dxa"/>
          </w:tcPr>
          <w:p w14:paraId="3D7DF4B3" w14:textId="77777777" w:rsidR="00FF01A9" w:rsidRPr="001F4BAA" w:rsidRDefault="00FF01A9" w:rsidP="005A7A1F">
            <w:pPr>
              <w:pStyle w:val="ListParagraph"/>
            </w:pPr>
            <w:r w:rsidRPr="001F4BAA">
              <w:t>Cardiac failure.</w:t>
            </w:r>
          </w:p>
        </w:tc>
        <w:tc>
          <w:tcPr>
            <w:tcW w:w="3453" w:type="dxa"/>
          </w:tcPr>
          <w:p w14:paraId="24215BA8" w14:textId="77777777" w:rsidR="00FF01A9" w:rsidRPr="001F4BAA" w:rsidRDefault="00FF01A9" w:rsidP="005A7A1F">
            <w:pPr>
              <w:pStyle w:val="ListParagraph"/>
            </w:pPr>
            <w:r w:rsidRPr="001F4BAA">
              <w:t>Chronic kidney disease.</w:t>
            </w:r>
          </w:p>
        </w:tc>
      </w:tr>
      <w:tr w:rsidR="00FF01A9" w:rsidRPr="001F4BAA" w14:paraId="1C49CB14" w14:textId="77777777" w:rsidTr="005A7A1F">
        <w:tc>
          <w:tcPr>
            <w:tcW w:w="3453" w:type="dxa"/>
          </w:tcPr>
          <w:p w14:paraId="7FEE816E" w14:textId="77777777" w:rsidR="00FF01A9" w:rsidRPr="001F4BAA" w:rsidRDefault="00FF01A9" w:rsidP="005A7A1F">
            <w:pPr>
              <w:pStyle w:val="ListParagraph"/>
            </w:pPr>
            <w:r w:rsidRPr="001F4BAA">
              <w:t>COPD.</w:t>
            </w:r>
          </w:p>
        </w:tc>
        <w:tc>
          <w:tcPr>
            <w:tcW w:w="3453" w:type="dxa"/>
          </w:tcPr>
          <w:p w14:paraId="7BE85D22" w14:textId="77777777" w:rsidR="00FF01A9" w:rsidRPr="001F4BAA" w:rsidRDefault="00FF01A9" w:rsidP="005A7A1F">
            <w:pPr>
              <w:pStyle w:val="NoSpacing"/>
            </w:pPr>
          </w:p>
        </w:tc>
      </w:tr>
    </w:tbl>
    <w:p w14:paraId="56007D21" w14:textId="77777777" w:rsidR="00FF01A9" w:rsidRPr="001F4BAA" w:rsidRDefault="00FF01A9" w:rsidP="00FF01A9">
      <w:pPr>
        <w:pStyle w:val="NoSpacing"/>
      </w:pPr>
      <w:r w:rsidRPr="001F4BAA">
        <w:t>Most of these patients will require referral to a doctor.</w:t>
      </w:r>
    </w:p>
    <w:p w14:paraId="3CB8006F" w14:textId="77777777" w:rsidR="00FF01A9" w:rsidRPr="001F4BAA" w:rsidRDefault="00FF01A9" w:rsidP="00211F80">
      <w:pPr>
        <w:pStyle w:val="Heading5"/>
      </w:pPr>
      <w:r w:rsidRPr="001F4BAA">
        <w:t>MEDICINE TREATMENT</w:t>
      </w:r>
    </w:p>
    <w:p w14:paraId="79F58334" w14:textId="77777777" w:rsidR="00FF01A9" w:rsidRPr="001F4BAA" w:rsidRDefault="00FF01A9" w:rsidP="00134535">
      <w:pPr>
        <w:pStyle w:val="Heading6"/>
      </w:pPr>
      <w:r w:rsidRPr="001F4BAA">
        <w:t>Mild pneumonia:</w:t>
      </w:r>
    </w:p>
    <w:p w14:paraId="5AB75CC6" w14:textId="03D934B6" w:rsidR="00FF01A9" w:rsidRPr="001F4BAA" w:rsidRDefault="00FF01A9" w:rsidP="00643A42">
      <w:pPr>
        <w:pStyle w:val="BulletMedicine"/>
        <w:numPr>
          <w:ilvl w:val="0"/>
          <w:numId w:val="28"/>
        </w:numPr>
      </w:pPr>
      <w:r w:rsidRPr="001F4BAA">
        <w:t>Amoxicillin/</w:t>
      </w:r>
      <w:proofErr w:type="spellStart"/>
      <w:r w:rsidRPr="001F4BAA">
        <w:t>clavulanic</w:t>
      </w:r>
      <w:proofErr w:type="spellEnd"/>
      <w:r w:rsidRPr="001F4BAA">
        <w:t xml:space="preserve"> acid</w:t>
      </w:r>
      <w:r w:rsidR="00812598">
        <w:fldChar w:fldCharType="begin"/>
      </w:r>
      <w:r w:rsidR="00812598">
        <w:instrText xml:space="preserve"> XE “Amoxicillin/clavulanic acid” \f “m” </w:instrText>
      </w:r>
      <w:r w:rsidR="00812598">
        <w:fldChar w:fldCharType="end"/>
      </w:r>
      <w:r w:rsidRPr="001F4BAA">
        <w:t xml:space="preserve"> 875/125 mg, oral, 12 hourly for 5 days.</w:t>
      </w:r>
      <w:r w:rsidR="00B75193" w:rsidRPr="00B75193">
        <w:rPr>
          <w:b/>
          <w:noProof/>
        </w:rPr>
        <w:t xml:space="preserve"> </w:t>
      </w:r>
      <w:r w:rsidR="00B75193" w:rsidRPr="00804EB1">
        <w:rPr>
          <w:b/>
          <w:noProof/>
          <w:lang w:eastAsia="en-ZA"/>
        </w:rPr>
        <w:drawing>
          <wp:inline distT="0" distB="0" distL="0" distR="0" wp14:anchorId="073E62D7" wp14:editId="61047294">
            <wp:extent cx="145966" cy="143197"/>
            <wp:effectExtent l="0" t="0" r="6985" b="0"/>
            <wp:docPr id="10891339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8481" cy="145665"/>
                    </a:xfrm>
                    <a:prstGeom prst="rect">
                      <a:avLst/>
                    </a:prstGeom>
                    <a:noFill/>
                    <a:ln>
                      <a:noFill/>
                    </a:ln>
                  </pic:spPr>
                </pic:pic>
              </a:graphicData>
            </a:graphic>
          </wp:inline>
        </w:drawing>
      </w:r>
    </w:p>
    <w:p w14:paraId="42AA27CA" w14:textId="77777777" w:rsidR="005A7A1F" w:rsidRDefault="00FF01A9" w:rsidP="005A7A1F">
      <w:pPr>
        <w:pStyle w:val="Heading6"/>
      </w:pPr>
      <w:r w:rsidRPr="001F4BAA">
        <w:t xml:space="preserve">Severe Penicillin allergy: </w:t>
      </w:r>
    </w:p>
    <w:tbl>
      <w:tblPr>
        <w:tblpPr w:leftFromText="180" w:rightFromText="180" w:vertAnchor="text" w:horzAnchor="margin" w:tblpXSpec="right" w:tblpY="117"/>
        <w:tblOverlap w:val="never"/>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907"/>
      </w:tblGrid>
      <w:tr w:rsidR="00E01A78" w:rsidRPr="001F4BAA" w14:paraId="2055414A" w14:textId="77777777" w:rsidTr="00E01A78">
        <w:tc>
          <w:tcPr>
            <w:tcW w:w="907" w:type="dxa"/>
          </w:tcPr>
          <w:p w14:paraId="0B0029EE" w14:textId="77777777" w:rsidR="00E01A78" w:rsidRPr="002344FD" w:rsidRDefault="00E01A78" w:rsidP="00E01A78">
            <w:pPr>
              <w:pStyle w:val="LoEText"/>
              <w:framePr w:hSpace="0" w:wrap="auto" w:vAnchor="margin" w:hAnchor="text" w:xAlign="left" w:yAlign="inline"/>
              <w:suppressOverlap w:val="0"/>
              <w:rPr>
                <w:sz w:val="14"/>
                <w:szCs w:val="14"/>
              </w:rPr>
            </w:pPr>
            <w:proofErr w:type="spellStart"/>
            <w:r w:rsidRPr="002344FD">
              <w:rPr>
                <w:sz w:val="14"/>
                <w:szCs w:val="14"/>
              </w:rPr>
              <w:t>LoE:IIIb</w:t>
            </w:r>
            <w:proofErr w:type="spellEnd"/>
            <w:r w:rsidRPr="002344FD">
              <w:rPr>
                <w:rStyle w:val="EndnoteReference8"/>
                <w:sz w:val="14"/>
                <w:szCs w:val="14"/>
              </w:rPr>
              <w:endnoteReference w:id="29"/>
            </w:r>
          </w:p>
        </w:tc>
      </w:tr>
    </w:tbl>
    <w:p w14:paraId="059CEB7C" w14:textId="05C5F13A" w:rsidR="00FF01A9" w:rsidRPr="001F4BAA" w:rsidRDefault="00FF01A9" w:rsidP="005A7A1F">
      <w:pPr>
        <w:pStyle w:val="ICD10"/>
      </w:pPr>
      <w:r w:rsidRPr="001F4BAA">
        <w:t>Z88.0</w:t>
      </w:r>
    </w:p>
    <w:p w14:paraId="7002A7AB" w14:textId="2B1A1C9B" w:rsidR="00FF01A9" w:rsidRPr="001F4BAA" w:rsidRDefault="00FF01A9" w:rsidP="00643A42">
      <w:pPr>
        <w:pStyle w:val="BulletMedicine"/>
        <w:numPr>
          <w:ilvl w:val="0"/>
          <w:numId w:val="29"/>
        </w:numPr>
      </w:pPr>
      <w:proofErr w:type="spellStart"/>
      <w:r w:rsidRPr="001F4BAA">
        <w:t>Moxifloxacin</w:t>
      </w:r>
      <w:proofErr w:type="spellEnd"/>
      <w:r w:rsidRPr="001F4BAA">
        <w:t>, oral</w:t>
      </w:r>
      <w:r w:rsidR="00812598">
        <w:fldChar w:fldCharType="begin"/>
      </w:r>
      <w:r w:rsidR="00812598">
        <w:instrText xml:space="preserve"> XE “Moxifloxacin, oral” \f “m” </w:instrText>
      </w:r>
      <w:r w:rsidR="00812598">
        <w:fldChar w:fldCharType="end"/>
      </w:r>
      <w:r w:rsidRPr="001F4BAA">
        <w:t>, 400 mg daily for 5 days.</w:t>
      </w:r>
      <w:r w:rsidR="00B75193" w:rsidRPr="00B75193">
        <w:t xml:space="preserve"> </w:t>
      </w:r>
      <w:r w:rsidR="00B75193">
        <w:rPr>
          <w:noProof/>
          <w:lang w:eastAsia="en-ZA"/>
        </w:rPr>
        <w:drawing>
          <wp:inline distT="0" distB="0" distL="0" distR="0" wp14:anchorId="1ED68D80" wp14:editId="69819410">
            <wp:extent cx="142875" cy="152400"/>
            <wp:effectExtent l="0" t="0" r="9525" b="0"/>
            <wp:docPr id="98323304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2875" cy="152400"/>
                    </a:xfrm>
                    <a:prstGeom prst="rect">
                      <a:avLst/>
                    </a:prstGeom>
                    <a:noFill/>
                    <a:ln>
                      <a:noFill/>
                    </a:ln>
                  </pic:spPr>
                </pic:pic>
              </a:graphicData>
            </a:graphic>
          </wp:inline>
        </w:drawing>
      </w:r>
    </w:p>
    <w:p w14:paraId="76B7F9F2" w14:textId="5F0C8F71" w:rsidR="00FF01A9" w:rsidRPr="001F4BAA" w:rsidRDefault="00FF01A9" w:rsidP="00FF01A9">
      <w:pPr>
        <w:pStyle w:val="NoSpacing"/>
      </w:pPr>
      <w:r w:rsidRPr="001F4BAA">
        <w:t xml:space="preserve">A follow-up chest X-ray should ideally be taken to ensure resolution of the pneumonia in patients </w:t>
      </w:r>
      <w:r w:rsidR="007277E7">
        <w:t>&gt;</w:t>
      </w:r>
      <w:r w:rsidRPr="001F4BAA">
        <w:t>50 years of age.</w:t>
      </w:r>
    </w:p>
    <w:p w14:paraId="0AFCA497" w14:textId="233BE58D" w:rsidR="00134535" w:rsidRDefault="00134535">
      <w:pPr>
        <w:spacing w:before="0" w:after="0"/>
        <w:jc w:val="left"/>
        <w:rPr>
          <w:lang w:val="en-ZA"/>
        </w:rPr>
      </w:pPr>
    </w:p>
    <w:p w14:paraId="15DE965A" w14:textId="77777777" w:rsidR="000A1ECD" w:rsidRDefault="000A1ECD">
      <w:pPr>
        <w:spacing w:before="0" w:after="0"/>
        <w:jc w:val="left"/>
        <w:rPr>
          <w:lang w:val="en-ZA"/>
        </w:rPr>
      </w:pPr>
    </w:p>
    <w:p w14:paraId="47D3267D" w14:textId="77777777" w:rsidR="000A1ECD" w:rsidRDefault="000A1ECD">
      <w:pPr>
        <w:spacing w:before="0" w:after="0"/>
        <w:jc w:val="left"/>
        <w:rPr>
          <w:lang w:val="en-ZA"/>
        </w:rPr>
      </w:pPr>
    </w:p>
    <w:p w14:paraId="1942E915" w14:textId="4B802833" w:rsidR="00FF01A9" w:rsidRPr="007C2B34" w:rsidRDefault="00211F80" w:rsidP="007C2B34">
      <w:pPr>
        <w:pStyle w:val="Heading8"/>
      </w:pPr>
      <w:bookmarkStart w:id="86" w:name="_Toc235435523"/>
      <w:r w:rsidRPr="007C2B34">
        <w:lastRenderedPageBreak/>
        <w:t>Severe pneumonia</w:t>
      </w:r>
      <w:bookmarkEnd w:id="86"/>
      <w:r w:rsidR="001132AD">
        <w:fldChar w:fldCharType="begin"/>
      </w:r>
      <w:r w:rsidR="001132AD">
        <w:instrText xml:space="preserve"> XE "</w:instrText>
      </w:r>
      <w:r w:rsidR="001132AD" w:rsidRPr="004A0AEB">
        <w:instrText>Severe pneumonia</w:instrText>
      </w:r>
      <w:r w:rsidR="001132AD">
        <w:instrText xml:space="preserve">" </w:instrText>
      </w:r>
      <w:r w:rsidR="001132AD" w:rsidRPr="001132AD">
        <w:instrText xml:space="preserve">\f “c” </w:instrText>
      </w:r>
      <w:r w:rsidR="001132AD">
        <w:fldChar w:fldCharType="end"/>
      </w:r>
    </w:p>
    <w:p w14:paraId="36F49542" w14:textId="77777777" w:rsidR="00FF01A9" w:rsidRPr="001F4BAA" w:rsidRDefault="00FF01A9" w:rsidP="002344FD">
      <w:pPr>
        <w:pStyle w:val="ICD10"/>
        <w:shd w:val="clear" w:color="auto" w:fill="F2F2F2" w:themeFill="background1" w:themeFillShade="F2"/>
        <w:tabs>
          <w:tab w:val="left" w:pos="2753"/>
        </w:tabs>
      </w:pPr>
      <w:r w:rsidRPr="001F4BAA">
        <w:t>J18.0-2/J18.8-9</w:t>
      </w:r>
    </w:p>
    <w:p w14:paraId="35084F4A" w14:textId="77777777" w:rsidR="00FF01A9" w:rsidRPr="001F4BAA" w:rsidRDefault="00FF01A9" w:rsidP="007C2B34">
      <w:pPr>
        <w:pStyle w:val="Heading5"/>
      </w:pPr>
      <w:r w:rsidRPr="001F4BAA">
        <w:t>DESCRIPTION</w:t>
      </w:r>
    </w:p>
    <w:p w14:paraId="1AD698C9" w14:textId="43ABEF23" w:rsidR="00FF01A9" w:rsidRPr="001F4BAA" w:rsidRDefault="00FF01A9" w:rsidP="00FF01A9">
      <w:pPr>
        <w:pStyle w:val="NoSpacing"/>
      </w:pPr>
      <w:r w:rsidRPr="001F4BAA">
        <w:t>Severe pneumonia is defined as ≥</w:t>
      </w:r>
      <w:r w:rsidR="007611C9">
        <w:t xml:space="preserve"> </w:t>
      </w:r>
      <w:r w:rsidRPr="001F4BAA">
        <w:t>2 of the following:</w:t>
      </w:r>
    </w:p>
    <w:tbl>
      <w:tblPr>
        <w:tblW w:w="0" w:type="auto"/>
        <w:tblInd w:w="-113" w:type="dxa"/>
        <w:tblLook w:val="04A0" w:firstRow="1" w:lastRow="0" w:firstColumn="1" w:lastColumn="0" w:noHBand="0" w:noVBand="1"/>
      </w:tblPr>
      <w:tblGrid>
        <w:gridCol w:w="4106"/>
        <w:gridCol w:w="2574"/>
      </w:tblGrid>
      <w:tr w:rsidR="00FF01A9" w:rsidRPr="001F4BAA" w14:paraId="483C389C" w14:textId="77777777" w:rsidTr="001679F7">
        <w:tc>
          <w:tcPr>
            <w:tcW w:w="4106" w:type="dxa"/>
          </w:tcPr>
          <w:p w14:paraId="35B014C3" w14:textId="77777777" w:rsidR="00FF01A9" w:rsidRPr="001F4BAA" w:rsidRDefault="00FF01A9" w:rsidP="001679F7">
            <w:pPr>
              <w:pStyle w:val="ListParagraph"/>
            </w:pPr>
            <w:r w:rsidRPr="001F4BAA">
              <w:t>confusion/ decreased level of consciousness</w:t>
            </w:r>
          </w:p>
        </w:tc>
        <w:tc>
          <w:tcPr>
            <w:tcW w:w="2574" w:type="dxa"/>
          </w:tcPr>
          <w:p w14:paraId="3F194A17" w14:textId="7FE7C627" w:rsidR="00FF01A9" w:rsidRPr="001F4BAA" w:rsidRDefault="00FF01A9" w:rsidP="001679F7">
            <w:pPr>
              <w:pStyle w:val="ListParagraph"/>
            </w:pPr>
            <w:r w:rsidRPr="001F4BAA">
              <w:t xml:space="preserve">systolic BP </w:t>
            </w:r>
            <w:r w:rsidR="007277E7">
              <w:t>&lt;</w:t>
            </w:r>
            <w:r w:rsidRPr="001F4BAA">
              <w:t>90 mmHg</w:t>
            </w:r>
          </w:p>
        </w:tc>
      </w:tr>
      <w:tr w:rsidR="00FF01A9" w:rsidRPr="001F4BAA" w14:paraId="7916BEC2" w14:textId="77777777" w:rsidTr="001679F7">
        <w:tc>
          <w:tcPr>
            <w:tcW w:w="4106" w:type="dxa"/>
          </w:tcPr>
          <w:p w14:paraId="495493DC" w14:textId="7F0A1D0D" w:rsidR="00FF01A9" w:rsidRPr="001F4BAA" w:rsidRDefault="00FF01A9" w:rsidP="001679F7">
            <w:pPr>
              <w:pStyle w:val="ListParagraph"/>
            </w:pPr>
            <w:r w:rsidRPr="001F4BAA">
              <w:t>respiratory rate of ≥</w:t>
            </w:r>
            <w:r w:rsidR="007611C9">
              <w:t xml:space="preserve"> </w:t>
            </w:r>
            <w:r w:rsidRPr="001F4BAA">
              <w:t xml:space="preserve">30 breaths/minute </w:t>
            </w:r>
          </w:p>
        </w:tc>
        <w:tc>
          <w:tcPr>
            <w:tcW w:w="2574" w:type="dxa"/>
          </w:tcPr>
          <w:p w14:paraId="4CB93AEF" w14:textId="79A9B9C7" w:rsidR="00FF01A9" w:rsidRPr="001F4BAA" w:rsidRDefault="00FF01A9" w:rsidP="001679F7">
            <w:pPr>
              <w:pStyle w:val="ListParagraph"/>
            </w:pPr>
            <w:r w:rsidRPr="001F4BAA">
              <w:t xml:space="preserve">diastolic BP </w:t>
            </w:r>
            <w:r w:rsidR="007277E7">
              <w:t>&lt;</w:t>
            </w:r>
            <w:r w:rsidRPr="001F4BAA">
              <w:t>60 mmHg</w:t>
            </w:r>
          </w:p>
        </w:tc>
      </w:tr>
      <w:tr w:rsidR="00FF01A9" w:rsidRPr="001F4BAA" w14:paraId="4B80406A" w14:textId="77777777" w:rsidTr="001679F7">
        <w:tc>
          <w:tcPr>
            <w:tcW w:w="4106" w:type="dxa"/>
          </w:tcPr>
          <w:p w14:paraId="78A113CE" w14:textId="7F4911FB" w:rsidR="00FF01A9" w:rsidRPr="001F4BAA" w:rsidRDefault="007277E7" w:rsidP="001679F7">
            <w:pPr>
              <w:pStyle w:val="ListParagraph"/>
            </w:pPr>
            <w:r>
              <w:t>&gt;</w:t>
            </w:r>
            <w:r w:rsidR="00FF01A9" w:rsidRPr="001F4BAA">
              <w:t>65 years of age</w:t>
            </w:r>
          </w:p>
        </w:tc>
        <w:tc>
          <w:tcPr>
            <w:tcW w:w="2574" w:type="dxa"/>
          </w:tcPr>
          <w:p w14:paraId="5681C570" w14:textId="77777777" w:rsidR="00FF01A9" w:rsidRPr="001F4BAA" w:rsidRDefault="00FF01A9" w:rsidP="004A7096">
            <w:pPr>
              <w:pStyle w:val="NoSpacing"/>
            </w:pPr>
          </w:p>
        </w:tc>
      </w:tr>
    </w:tbl>
    <w:p w14:paraId="6F8FD210" w14:textId="77777777" w:rsidR="00FF01A9" w:rsidRPr="001F4BAA" w:rsidRDefault="00FF01A9" w:rsidP="007C2B34">
      <w:pPr>
        <w:pStyle w:val="Heading5"/>
      </w:pPr>
      <w:r w:rsidRPr="00801F2D">
        <w:t>MEDICINE TREATMENT</w:t>
      </w:r>
    </w:p>
    <w:p w14:paraId="7B7A981C" w14:textId="77777777" w:rsidR="00FF01A9" w:rsidRPr="001F4BAA" w:rsidRDefault="00FF01A9" w:rsidP="00E01A78">
      <w:pPr>
        <w:pStyle w:val="Heading6"/>
        <w:spacing w:before="0"/>
      </w:pPr>
      <w:r w:rsidRPr="001F4BAA">
        <w:t>While awaiting transfer:</w:t>
      </w:r>
    </w:p>
    <w:p w14:paraId="292A6462" w14:textId="78CB8DA4" w:rsidR="00FF01A9" w:rsidRPr="001F4BAA" w:rsidRDefault="00FF01A9" w:rsidP="00643A42">
      <w:pPr>
        <w:pStyle w:val="BulletMedicine"/>
        <w:numPr>
          <w:ilvl w:val="0"/>
          <w:numId w:val="30"/>
        </w:numPr>
      </w:pPr>
      <w:r w:rsidRPr="001F4BAA">
        <w:t>Oxygen</w:t>
      </w:r>
      <w:r w:rsidR="00812598">
        <w:fldChar w:fldCharType="begin"/>
      </w:r>
      <w:r w:rsidR="00812598">
        <w:instrText xml:space="preserve"> XE "Oxygen" \f "m" </w:instrText>
      </w:r>
      <w:r w:rsidR="00812598">
        <w:fldChar w:fldCharType="end"/>
      </w:r>
      <w:r w:rsidRPr="001F4BAA">
        <w:t>, to achieve a saturation of 92%.</w:t>
      </w:r>
    </w:p>
    <w:p w14:paraId="5A59C0F7" w14:textId="22626618" w:rsidR="00FF01A9" w:rsidRPr="001F4BAA" w:rsidRDefault="00FF01A9" w:rsidP="00643A42">
      <w:pPr>
        <w:pStyle w:val="BulletMedicine"/>
        <w:numPr>
          <w:ilvl w:val="0"/>
          <w:numId w:val="30"/>
        </w:numPr>
      </w:pPr>
      <w:r w:rsidRPr="001F4BAA">
        <w:t>Ceftriaxone</w:t>
      </w:r>
      <w:r w:rsidR="00812598">
        <w:fldChar w:fldCharType="begin"/>
      </w:r>
      <w:r w:rsidR="00812598">
        <w:instrText xml:space="preserve"> XE “Ceftriaxone” \f “m” </w:instrText>
      </w:r>
      <w:r w:rsidR="00812598">
        <w:fldChar w:fldCharType="end"/>
      </w:r>
      <w:r w:rsidRPr="001F4BAA">
        <w:t>, IV/IM, 1 g, as a single dose before referral.</w:t>
      </w:r>
    </w:p>
    <w:p w14:paraId="07459D31" w14:textId="42098B23" w:rsidR="00D20741" w:rsidRDefault="001679F7" w:rsidP="001679F7">
      <w:pPr>
        <w:pStyle w:val="Centeredbox"/>
      </w:pPr>
      <w:r w:rsidRPr="001679F7">
        <w:rPr>
          <w:rStyle w:val="Strong"/>
        </w:rPr>
        <w:t>CAUTION</w:t>
      </w:r>
      <w:r>
        <w:br/>
      </w:r>
      <w:proofErr w:type="gramStart"/>
      <w:r>
        <w:t>Do</w:t>
      </w:r>
      <w:proofErr w:type="gramEnd"/>
      <w:r>
        <w:t xml:space="preserve"> not administer calcium containing </w:t>
      </w:r>
      <w:r w:rsidR="00D20741">
        <w:t xml:space="preserve">intravenous </w:t>
      </w:r>
      <w:r>
        <w:t xml:space="preserve">fluids, e.g. </w:t>
      </w:r>
      <w:r>
        <w:br/>
        <w:t>Ringer</w:t>
      </w:r>
      <w:r w:rsidR="00AC0FAD">
        <w:t xml:space="preserve"> </w:t>
      </w:r>
      <w:r>
        <w:t xml:space="preserve">Lactate, concurrently with </w:t>
      </w:r>
      <w:r w:rsidR="00D20741">
        <w:t xml:space="preserve">IV </w:t>
      </w:r>
      <w:r>
        <w:t xml:space="preserve">ceftriaxone. </w:t>
      </w:r>
    </w:p>
    <w:p w14:paraId="14CA4552" w14:textId="3FD7BA11" w:rsidR="00FF01A9" w:rsidRPr="001F4BAA" w:rsidRDefault="00FF01A9" w:rsidP="007C2B34">
      <w:pPr>
        <w:pStyle w:val="Heading5"/>
      </w:pPr>
      <w:r w:rsidRPr="001F4BAA">
        <w:t>REFERRAL</w:t>
      </w:r>
    </w:p>
    <w:p w14:paraId="2ED20832" w14:textId="77777777" w:rsidR="00FF01A9" w:rsidRPr="001679F7" w:rsidRDefault="00FF01A9" w:rsidP="00FF01A9">
      <w:pPr>
        <w:pStyle w:val="NoSpacing"/>
        <w:rPr>
          <w:rStyle w:val="Strong"/>
        </w:rPr>
      </w:pPr>
      <w:r w:rsidRPr="001679F7">
        <w:rPr>
          <w:rStyle w:val="Strong"/>
        </w:rPr>
        <w:t>Urgent</w:t>
      </w:r>
    </w:p>
    <w:p w14:paraId="4A9142DA" w14:textId="77777777" w:rsidR="00FF01A9" w:rsidRDefault="00FF01A9" w:rsidP="00FF01A9">
      <w:pPr>
        <w:pStyle w:val="NoSpacing"/>
      </w:pPr>
      <w:r w:rsidRPr="001F4BAA">
        <w:t>All patients.</w:t>
      </w:r>
    </w:p>
    <w:p w14:paraId="68B33143" w14:textId="77777777" w:rsidR="00286250" w:rsidRDefault="00286250" w:rsidP="00FF01A9">
      <w:pPr>
        <w:pStyle w:val="NoSpacing"/>
      </w:pPr>
    </w:p>
    <w:p w14:paraId="4C71A662" w14:textId="77777777" w:rsidR="000A1ECD" w:rsidRPr="001F4BAA" w:rsidRDefault="000A1ECD" w:rsidP="00FF01A9">
      <w:pPr>
        <w:pStyle w:val="NoSpacing"/>
      </w:pPr>
      <w:bookmarkStart w:id="87" w:name="_GoBack"/>
      <w:bookmarkEnd w:id="87"/>
    </w:p>
    <w:p w14:paraId="42534281" w14:textId="3714AD4B" w:rsidR="00FF01A9" w:rsidRPr="007C2B34" w:rsidRDefault="007C2B34" w:rsidP="007C2B34">
      <w:pPr>
        <w:pStyle w:val="Heading8"/>
      </w:pPr>
      <w:bookmarkStart w:id="88" w:name="_Toc235435524"/>
      <w:r w:rsidRPr="007C2B34">
        <w:t>Pneumocystis pneumonia</w:t>
      </w:r>
      <w:bookmarkEnd w:id="88"/>
      <w:r w:rsidR="001132AD">
        <w:fldChar w:fldCharType="begin"/>
      </w:r>
      <w:r w:rsidR="001132AD">
        <w:instrText xml:space="preserve"> XE "</w:instrText>
      </w:r>
      <w:r w:rsidR="001132AD" w:rsidRPr="004A0AEB">
        <w:instrText>Pneumocystis pneumonia</w:instrText>
      </w:r>
      <w:r w:rsidR="001132AD">
        <w:instrText xml:space="preserve">" </w:instrText>
      </w:r>
      <w:r w:rsidR="001132AD" w:rsidRPr="001132AD">
        <w:instrText xml:space="preserve">\f “c” </w:instrText>
      </w:r>
      <w:r w:rsidR="001132AD">
        <w:fldChar w:fldCharType="end"/>
      </w:r>
    </w:p>
    <w:p w14:paraId="0F2B2B54" w14:textId="77777777" w:rsidR="00FF01A9" w:rsidRPr="001F4BAA" w:rsidRDefault="00FF01A9" w:rsidP="002344FD">
      <w:pPr>
        <w:pStyle w:val="ICD10"/>
        <w:shd w:val="clear" w:color="auto" w:fill="F2F2F2" w:themeFill="background1" w:themeFillShade="F2"/>
        <w:tabs>
          <w:tab w:val="left" w:pos="2753"/>
        </w:tabs>
      </w:pPr>
      <w:r w:rsidRPr="001F4BAA">
        <w:t>B20.6</w:t>
      </w:r>
    </w:p>
    <w:p w14:paraId="11B0E061" w14:textId="77777777" w:rsidR="00FF01A9" w:rsidRPr="001F4BAA" w:rsidRDefault="00FF01A9" w:rsidP="007C2B34">
      <w:pPr>
        <w:pStyle w:val="Heading5"/>
      </w:pPr>
      <w:r w:rsidRPr="001F4BAA">
        <w:t>DESCRIPTION</w:t>
      </w:r>
    </w:p>
    <w:p w14:paraId="499C9E36" w14:textId="032B8AAC" w:rsidR="00FF01A9" w:rsidRPr="001F4BAA" w:rsidRDefault="00FF01A9" w:rsidP="00FF01A9">
      <w:pPr>
        <w:pStyle w:val="NoSpacing"/>
      </w:pPr>
      <w:r w:rsidRPr="001F4BAA">
        <w:t xml:space="preserve">Interstitial pneumonia occurring with advanced HIV infection due to </w:t>
      </w:r>
      <w:r w:rsidRPr="002827F6">
        <w:rPr>
          <w:rStyle w:val="Emphasis"/>
        </w:rPr>
        <w:t xml:space="preserve">Pneumocystis </w:t>
      </w:r>
      <w:proofErr w:type="spellStart"/>
      <w:r w:rsidRPr="002827F6">
        <w:rPr>
          <w:rStyle w:val="Emphasis"/>
        </w:rPr>
        <w:t>jiroveci</w:t>
      </w:r>
      <w:proofErr w:type="spellEnd"/>
      <w:r w:rsidRPr="001F4BAA">
        <w:t xml:space="preserve"> (formerly </w:t>
      </w:r>
      <w:proofErr w:type="spellStart"/>
      <w:r w:rsidRPr="002827F6">
        <w:rPr>
          <w:rStyle w:val="Emphasis"/>
        </w:rPr>
        <w:t>carinii</w:t>
      </w:r>
      <w:proofErr w:type="spellEnd"/>
      <w:r w:rsidRPr="001F4BAA">
        <w:t>). Patients usually present with shortness of breath or dry cough. Chest X</w:t>
      </w:r>
      <w:r w:rsidR="00B05817">
        <w:noBreakHyphen/>
      </w:r>
      <w:r w:rsidRPr="001F4BAA">
        <w:t>ray may be normal in the early stages, but typically shows bilateral interstitial or ground glass pattern.</w:t>
      </w:r>
    </w:p>
    <w:p w14:paraId="5E87F95F" w14:textId="77777777" w:rsidR="00FF01A9" w:rsidRPr="001F4BAA" w:rsidRDefault="00FF01A9" w:rsidP="007C2B34">
      <w:pPr>
        <w:pStyle w:val="Heading5"/>
      </w:pPr>
      <w:r w:rsidRPr="001F4BAA">
        <w:t>GENERAL MEASURES</w:t>
      </w:r>
    </w:p>
    <w:p w14:paraId="2176873B" w14:textId="77777777" w:rsidR="00FF01A9" w:rsidRPr="001F4BAA" w:rsidRDefault="00FF01A9" w:rsidP="00FF01A9">
      <w:pPr>
        <w:pStyle w:val="NoSpacing"/>
      </w:pPr>
      <w:r w:rsidRPr="001F4BAA">
        <w:t>Ensure adequate hydration.</w:t>
      </w:r>
    </w:p>
    <w:p w14:paraId="29CEA88E" w14:textId="77777777" w:rsidR="00FF01A9" w:rsidRPr="001F4BAA" w:rsidRDefault="00FF01A9" w:rsidP="007C2B34">
      <w:pPr>
        <w:pStyle w:val="Heading5"/>
      </w:pPr>
      <w:r w:rsidRPr="001F4BAA">
        <w:t>MEDICINE TREATMENT</w:t>
      </w:r>
    </w:p>
    <w:p w14:paraId="78250934" w14:textId="77777777" w:rsidR="00FF01A9" w:rsidRPr="001F4BAA" w:rsidRDefault="00FF01A9" w:rsidP="002827F6">
      <w:pPr>
        <w:pStyle w:val="Heading6"/>
      </w:pPr>
      <w:r w:rsidRPr="001F4BAA">
        <w:t>Adults</w:t>
      </w:r>
    </w:p>
    <w:p w14:paraId="3FDF03E1" w14:textId="46DA6559" w:rsidR="00FF01A9" w:rsidRPr="001F4BAA" w:rsidRDefault="003258FB" w:rsidP="00643A42">
      <w:pPr>
        <w:pStyle w:val="BulletMedicine"/>
        <w:numPr>
          <w:ilvl w:val="0"/>
          <w:numId w:val="31"/>
        </w:numPr>
      </w:pPr>
      <w:proofErr w:type="spellStart"/>
      <w:r w:rsidRPr="001F4BAA">
        <w:t>Cotrimoxazole</w:t>
      </w:r>
      <w:proofErr w:type="spellEnd"/>
      <w:r w:rsidRPr="001F4BAA">
        <w:t>, oral</w:t>
      </w:r>
      <w:r>
        <w:fldChar w:fldCharType="begin"/>
      </w:r>
      <w:r>
        <w:instrText xml:space="preserve"> XE “Cotrimoxazole, oral” \f “m” </w:instrText>
      </w:r>
      <w:r>
        <w:fldChar w:fldCharType="end"/>
      </w:r>
      <w:r w:rsidR="00812598">
        <w:fldChar w:fldCharType="begin"/>
      </w:r>
      <w:r w:rsidR="00812598">
        <w:instrText xml:space="preserve"> XE “Cotrimoxazole, oral” \f “m” </w:instrText>
      </w:r>
      <w:r w:rsidR="00812598">
        <w:fldChar w:fldCharType="end"/>
      </w:r>
      <w:r w:rsidR="00FF01A9" w:rsidRPr="001F4BAA">
        <w:t>, 6 hourly for 3 weeks.</w:t>
      </w:r>
      <w:r w:rsidR="00801F2D" w:rsidRPr="00801F2D">
        <w:rPr>
          <w:b/>
          <w:noProof/>
        </w:rPr>
        <w:t xml:space="preserve"> </w:t>
      </w:r>
      <w:r w:rsidR="00801F2D" w:rsidRPr="00804EB1">
        <w:rPr>
          <w:b/>
          <w:noProof/>
          <w:lang w:eastAsia="en-ZA"/>
        </w:rPr>
        <w:drawing>
          <wp:inline distT="0" distB="0" distL="0" distR="0" wp14:anchorId="4E2B2E69" wp14:editId="7B8CBB90">
            <wp:extent cx="145966" cy="143197"/>
            <wp:effectExtent l="0" t="0" r="6985" b="0"/>
            <wp:docPr id="92056844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8481" cy="145665"/>
                    </a:xfrm>
                    <a:prstGeom prst="rect">
                      <a:avLst/>
                    </a:prstGeom>
                    <a:noFill/>
                    <a:ln>
                      <a:noFill/>
                    </a:ln>
                  </pic:spPr>
                </pic:pic>
              </a:graphicData>
            </a:graphic>
          </wp:inline>
        </w:drawing>
      </w:r>
    </w:p>
    <w:tbl>
      <w:tblPr>
        <w:tblStyle w:val="SamplePHCTable"/>
        <w:tblW w:w="0" w:type="auto"/>
        <w:tblLook w:val="0020" w:firstRow="1" w:lastRow="0" w:firstColumn="0" w:lastColumn="0" w:noHBand="0" w:noVBand="0"/>
      </w:tblPr>
      <w:tblGrid>
        <w:gridCol w:w="2299"/>
        <w:gridCol w:w="2182"/>
        <w:gridCol w:w="2198"/>
      </w:tblGrid>
      <w:tr w:rsidR="00FF01A9" w:rsidRPr="001F4BAA" w14:paraId="1B80F939" w14:textId="77777777" w:rsidTr="002827F6">
        <w:trPr>
          <w:cnfStyle w:val="100000000000" w:firstRow="1" w:lastRow="0" w:firstColumn="0" w:lastColumn="0" w:oddVBand="0" w:evenVBand="0" w:oddHBand="0" w:evenHBand="0" w:firstRowFirstColumn="0" w:firstRowLastColumn="0" w:lastRowFirstColumn="0" w:lastRowLastColumn="0"/>
        </w:trPr>
        <w:tc>
          <w:tcPr>
            <w:tcW w:w="2376" w:type="dxa"/>
            <w:vMerge w:val="restart"/>
          </w:tcPr>
          <w:p w14:paraId="69A4AF78" w14:textId="77777777" w:rsidR="00FF01A9" w:rsidRPr="001F4BAA" w:rsidRDefault="00FF01A9" w:rsidP="004A7096">
            <w:pPr>
              <w:pStyle w:val="NoSpacing"/>
            </w:pPr>
            <w:r w:rsidRPr="001F4BAA">
              <w:t>Approx. weight</w:t>
            </w:r>
          </w:p>
          <w:p w14:paraId="6DEC7B89" w14:textId="77777777" w:rsidR="00FF01A9" w:rsidRPr="00124435" w:rsidRDefault="00FF01A9" w:rsidP="004A7096">
            <w:pPr>
              <w:pStyle w:val="NoSpacing"/>
              <w:rPr>
                <w:b w:val="0"/>
                <w:bCs/>
              </w:rPr>
            </w:pPr>
            <w:r w:rsidRPr="00124435">
              <w:rPr>
                <w:b w:val="0"/>
                <w:bCs/>
              </w:rPr>
              <w:t>kg</w:t>
            </w:r>
          </w:p>
        </w:tc>
        <w:tc>
          <w:tcPr>
            <w:tcW w:w="4530" w:type="dxa"/>
            <w:gridSpan w:val="2"/>
          </w:tcPr>
          <w:p w14:paraId="244C3B05" w14:textId="38738A81" w:rsidR="00FF01A9" w:rsidRPr="001F4BAA" w:rsidRDefault="00FF01A9" w:rsidP="004A7096">
            <w:pPr>
              <w:pStyle w:val="NoSpacing"/>
            </w:pPr>
            <w:r w:rsidRPr="001F4BAA">
              <w:t>Use one of the following tablet</w:t>
            </w:r>
            <w:r w:rsidR="00997ADE">
              <w:t xml:space="preserve"> formulations</w:t>
            </w:r>
          </w:p>
        </w:tc>
      </w:tr>
      <w:tr w:rsidR="00FF01A9" w:rsidRPr="001F4BAA" w14:paraId="52BAA9D7" w14:textId="77777777" w:rsidTr="00124435">
        <w:tc>
          <w:tcPr>
            <w:tcW w:w="2376" w:type="dxa"/>
            <w:vMerge/>
          </w:tcPr>
          <w:p w14:paraId="3DE5C158" w14:textId="77777777" w:rsidR="00FF01A9" w:rsidRPr="001F4BAA" w:rsidRDefault="00FF01A9" w:rsidP="004A7096">
            <w:pPr>
              <w:pStyle w:val="NoSpacing"/>
            </w:pPr>
          </w:p>
        </w:tc>
        <w:tc>
          <w:tcPr>
            <w:tcW w:w="2259" w:type="dxa"/>
            <w:shd w:val="clear" w:color="auto" w:fill="D9D9D9" w:themeFill="background1" w:themeFillShade="D9"/>
          </w:tcPr>
          <w:p w14:paraId="32372B4E" w14:textId="77777777" w:rsidR="00FF01A9" w:rsidRPr="001F4BAA" w:rsidRDefault="00FF01A9" w:rsidP="004A7096">
            <w:pPr>
              <w:pStyle w:val="NoSpacing"/>
            </w:pPr>
            <w:r w:rsidRPr="001F4BAA">
              <w:t>80/400 mg</w:t>
            </w:r>
          </w:p>
        </w:tc>
        <w:tc>
          <w:tcPr>
            <w:tcW w:w="2271" w:type="dxa"/>
            <w:shd w:val="clear" w:color="auto" w:fill="D9D9D9" w:themeFill="background1" w:themeFillShade="D9"/>
          </w:tcPr>
          <w:p w14:paraId="09851D1D" w14:textId="77777777" w:rsidR="00FF01A9" w:rsidRPr="001F4BAA" w:rsidRDefault="00FF01A9" w:rsidP="004A7096">
            <w:pPr>
              <w:pStyle w:val="NoSpacing"/>
            </w:pPr>
            <w:r w:rsidRPr="001F4BAA">
              <w:t>160/800 mg</w:t>
            </w:r>
          </w:p>
        </w:tc>
      </w:tr>
      <w:tr w:rsidR="00FF01A9" w:rsidRPr="001F4BAA" w14:paraId="59260BBA" w14:textId="77777777" w:rsidTr="002827F6">
        <w:tc>
          <w:tcPr>
            <w:tcW w:w="2376" w:type="dxa"/>
          </w:tcPr>
          <w:p w14:paraId="5E1281CF" w14:textId="77777777" w:rsidR="00FF01A9" w:rsidRPr="001F4BAA" w:rsidRDefault="00FF01A9" w:rsidP="004A7096">
            <w:pPr>
              <w:pStyle w:val="NoSpacing"/>
            </w:pPr>
            <w:r w:rsidRPr="001F4BAA">
              <w:t>&lt;40 kg</w:t>
            </w:r>
          </w:p>
        </w:tc>
        <w:tc>
          <w:tcPr>
            <w:tcW w:w="2259" w:type="dxa"/>
          </w:tcPr>
          <w:p w14:paraId="070AC0D6" w14:textId="77777777" w:rsidR="00FF01A9" w:rsidRPr="001F4BAA" w:rsidRDefault="00FF01A9" w:rsidP="004A7096">
            <w:pPr>
              <w:pStyle w:val="NoSpacing"/>
            </w:pPr>
            <w:r w:rsidRPr="001F4BAA">
              <w:t>2 tablets</w:t>
            </w:r>
          </w:p>
        </w:tc>
        <w:tc>
          <w:tcPr>
            <w:tcW w:w="2271" w:type="dxa"/>
          </w:tcPr>
          <w:p w14:paraId="42949507" w14:textId="77777777" w:rsidR="00FF01A9" w:rsidRPr="001F4BAA" w:rsidRDefault="00FF01A9" w:rsidP="004A7096">
            <w:pPr>
              <w:pStyle w:val="NoSpacing"/>
            </w:pPr>
            <w:r w:rsidRPr="001F4BAA">
              <w:t>1 tablet</w:t>
            </w:r>
          </w:p>
        </w:tc>
      </w:tr>
      <w:tr w:rsidR="00FF01A9" w:rsidRPr="001F4BAA" w14:paraId="03098F1D" w14:textId="77777777" w:rsidTr="002827F6">
        <w:tc>
          <w:tcPr>
            <w:tcW w:w="2376" w:type="dxa"/>
          </w:tcPr>
          <w:p w14:paraId="239CC4C6" w14:textId="77777777" w:rsidR="00FF01A9" w:rsidRPr="001F4BAA" w:rsidRDefault="00FF01A9" w:rsidP="004A7096">
            <w:pPr>
              <w:pStyle w:val="NoSpacing"/>
            </w:pPr>
            <w:r w:rsidRPr="001F4BAA">
              <w:t>&gt;40–56 kg</w:t>
            </w:r>
          </w:p>
        </w:tc>
        <w:tc>
          <w:tcPr>
            <w:tcW w:w="2259" w:type="dxa"/>
          </w:tcPr>
          <w:p w14:paraId="5035B07A" w14:textId="77777777" w:rsidR="00FF01A9" w:rsidRPr="001F4BAA" w:rsidRDefault="00FF01A9" w:rsidP="004A7096">
            <w:pPr>
              <w:pStyle w:val="NoSpacing"/>
            </w:pPr>
            <w:r w:rsidRPr="001F4BAA">
              <w:t>3 tablets</w:t>
            </w:r>
          </w:p>
        </w:tc>
        <w:tc>
          <w:tcPr>
            <w:tcW w:w="2271" w:type="dxa"/>
          </w:tcPr>
          <w:p w14:paraId="36C01C47" w14:textId="77777777" w:rsidR="00FF01A9" w:rsidRPr="001F4BAA" w:rsidRDefault="00FF01A9" w:rsidP="004A7096">
            <w:pPr>
              <w:pStyle w:val="NoSpacing"/>
            </w:pPr>
            <w:r w:rsidRPr="001F4BAA">
              <w:t>1½ tablets</w:t>
            </w:r>
          </w:p>
        </w:tc>
      </w:tr>
      <w:tr w:rsidR="00FF01A9" w:rsidRPr="001F4BAA" w14:paraId="0CC0A1A2" w14:textId="77777777" w:rsidTr="002827F6">
        <w:tc>
          <w:tcPr>
            <w:tcW w:w="2376" w:type="dxa"/>
          </w:tcPr>
          <w:p w14:paraId="20C3EB4F" w14:textId="77777777" w:rsidR="00FF01A9" w:rsidRPr="001F4BAA" w:rsidRDefault="00FF01A9" w:rsidP="004A7096">
            <w:pPr>
              <w:pStyle w:val="NoSpacing"/>
            </w:pPr>
            <w:r w:rsidRPr="001F4BAA">
              <w:t>&gt;56 kg</w:t>
            </w:r>
          </w:p>
        </w:tc>
        <w:tc>
          <w:tcPr>
            <w:tcW w:w="2259" w:type="dxa"/>
          </w:tcPr>
          <w:p w14:paraId="1726E9C8" w14:textId="77777777" w:rsidR="00FF01A9" w:rsidRPr="001F4BAA" w:rsidRDefault="00FF01A9" w:rsidP="004A7096">
            <w:pPr>
              <w:pStyle w:val="NoSpacing"/>
            </w:pPr>
            <w:r w:rsidRPr="001F4BAA">
              <w:t>4 tablets</w:t>
            </w:r>
          </w:p>
        </w:tc>
        <w:tc>
          <w:tcPr>
            <w:tcW w:w="2271" w:type="dxa"/>
          </w:tcPr>
          <w:p w14:paraId="4AE34AFD" w14:textId="77777777" w:rsidR="00FF01A9" w:rsidRPr="001F4BAA" w:rsidRDefault="00FF01A9" w:rsidP="004A7096">
            <w:pPr>
              <w:pStyle w:val="NoSpacing"/>
            </w:pPr>
            <w:r w:rsidRPr="001F4BAA">
              <w:t>2 tablets</w:t>
            </w:r>
          </w:p>
        </w:tc>
      </w:tr>
    </w:tbl>
    <w:p w14:paraId="4C94B0A3" w14:textId="77777777" w:rsidR="00FF01A9" w:rsidRPr="001F4BAA" w:rsidRDefault="00FF01A9" w:rsidP="00124435">
      <w:pPr>
        <w:pStyle w:val="Heading6"/>
      </w:pPr>
      <w:r w:rsidRPr="001F4BAA">
        <w:t>For secondary prophylaxis</w:t>
      </w:r>
    </w:p>
    <w:p w14:paraId="7F493D32" w14:textId="3F64F9C9" w:rsidR="00FF01A9" w:rsidRPr="001F4BAA" w:rsidRDefault="00FF01A9" w:rsidP="00643A42">
      <w:pPr>
        <w:pStyle w:val="BulletMedicine"/>
        <w:numPr>
          <w:ilvl w:val="0"/>
          <w:numId w:val="32"/>
        </w:numPr>
      </w:pPr>
      <w:proofErr w:type="spellStart"/>
      <w:r w:rsidRPr="001F4BAA">
        <w:t>Cotrimoxazole</w:t>
      </w:r>
      <w:proofErr w:type="spellEnd"/>
      <w:r w:rsidRPr="001F4BAA">
        <w:t>, oral</w:t>
      </w:r>
      <w:r w:rsidR="00812598">
        <w:fldChar w:fldCharType="begin"/>
      </w:r>
      <w:r w:rsidR="00812598">
        <w:instrText xml:space="preserve"> XE “Cotrimoxazole, oral” \f “m” </w:instrText>
      </w:r>
      <w:r w:rsidR="00812598">
        <w:fldChar w:fldCharType="end"/>
      </w:r>
      <w:r w:rsidRPr="001F4BAA">
        <w:t>, daily.</w:t>
      </w:r>
      <w:r w:rsidR="00801F2D" w:rsidRPr="00801F2D">
        <w:rPr>
          <w:b/>
          <w:noProof/>
        </w:rPr>
        <w:t xml:space="preserve"> </w:t>
      </w:r>
      <w:r w:rsidR="00801F2D" w:rsidRPr="00804EB1">
        <w:rPr>
          <w:b/>
          <w:noProof/>
          <w:lang w:eastAsia="en-ZA"/>
        </w:rPr>
        <w:drawing>
          <wp:inline distT="0" distB="0" distL="0" distR="0" wp14:anchorId="466FFFE6" wp14:editId="608F7BC9">
            <wp:extent cx="145966" cy="143197"/>
            <wp:effectExtent l="0" t="0" r="6985" b="0"/>
            <wp:docPr id="106802185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8481" cy="145665"/>
                    </a:xfrm>
                    <a:prstGeom prst="rect">
                      <a:avLst/>
                    </a:prstGeom>
                    <a:noFill/>
                    <a:ln>
                      <a:noFill/>
                    </a:ln>
                  </pic:spPr>
                </pic:pic>
              </a:graphicData>
            </a:graphic>
          </wp:inline>
        </w:drawing>
      </w:r>
    </w:p>
    <w:tbl>
      <w:tblPr>
        <w:tblStyle w:val="SamplePHCTable"/>
        <w:tblW w:w="5000" w:type="pct"/>
        <w:tblLook w:val="0020" w:firstRow="1" w:lastRow="0" w:firstColumn="0" w:lastColumn="0" w:noHBand="0" w:noVBand="0"/>
      </w:tblPr>
      <w:tblGrid>
        <w:gridCol w:w="3255"/>
        <w:gridCol w:w="3424"/>
      </w:tblGrid>
      <w:tr w:rsidR="00FF01A9" w:rsidRPr="001F4BAA" w14:paraId="7FF607E6" w14:textId="77777777" w:rsidTr="00124435">
        <w:trPr>
          <w:cnfStyle w:val="100000000000" w:firstRow="1" w:lastRow="0" w:firstColumn="0" w:lastColumn="0" w:oddVBand="0" w:evenVBand="0" w:oddHBand="0" w:evenHBand="0" w:firstRowFirstColumn="0" w:firstRowLastColumn="0" w:lastRowFirstColumn="0" w:lastRowLastColumn="0"/>
        </w:trPr>
        <w:tc>
          <w:tcPr>
            <w:tcW w:w="5000" w:type="pct"/>
            <w:gridSpan w:val="2"/>
          </w:tcPr>
          <w:p w14:paraId="37BD9B27" w14:textId="43953C2D" w:rsidR="00FF01A9" w:rsidRPr="001F4BAA" w:rsidRDefault="00FF01A9" w:rsidP="004A7096">
            <w:pPr>
              <w:pStyle w:val="NoSpacing"/>
            </w:pPr>
            <w:r w:rsidRPr="001F4BAA">
              <w:t>Use one of the following tablet</w:t>
            </w:r>
            <w:r w:rsidR="00646103">
              <w:t xml:space="preserve"> f</w:t>
            </w:r>
            <w:r w:rsidR="000F671E">
              <w:t>ormulations</w:t>
            </w:r>
          </w:p>
        </w:tc>
      </w:tr>
      <w:tr w:rsidR="00FF01A9" w:rsidRPr="001F4BAA" w14:paraId="22DD630A" w14:textId="77777777" w:rsidTr="00821956">
        <w:tc>
          <w:tcPr>
            <w:tcW w:w="0" w:type="pct"/>
            <w:shd w:val="clear" w:color="auto" w:fill="D9D9D9" w:themeFill="background1" w:themeFillShade="D9"/>
          </w:tcPr>
          <w:p w14:paraId="1C99EF81" w14:textId="77777777" w:rsidR="00FF01A9" w:rsidRPr="001F4BAA" w:rsidRDefault="00FF01A9" w:rsidP="004A7096">
            <w:pPr>
              <w:pStyle w:val="NoSpacing"/>
            </w:pPr>
            <w:r w:rsidRPr="001F4BAA">
              <w:t>80/400 mg</w:t>
            </w:r>
          </w:p>
        </w:tc>
        <w:tc>
          <w:tcPr>
            <w:tcW w:w="0" w:type="pct"/>
            <w:shd w:val="clear" w:color="auto" w:fill="D9D9D9" w:themeFill="background1" w:themeFillShade="D9"/>
          </w:tcPr>
          <w:p w14:paraId="5885DF89" w14:textId="77777777" w:rsidR="00FF01A9" w:rsidRPr="001F4BAA" w:rsidRDefault="00FF01A9" w:rsidP="004A7096">
            <w:pPr>
              <w:pStyle w:val="NoSpacing"/>
            </w:pPr>
            <w:r w:rsidRPr="001F4BAA">
              <w:t>160/800 mg</w:t>
            </w:r>
          </w:p>
        </w:tc>
      </w:tr>
      <w:tr w:rsidR="00FF01A9" w:rsidRPr="001F4BAA" w14:paraId="726B7E63" w14:textId="77777777" w:rsidTr="00903DEE">
        <w:tc>
          <w:tcPr>
            <w:tcW w:w="2437" w:type="pct"/>
          </w:tcPr>
          <w:p w14:paraId="222D2910" w14:textId="77777777" w:rsidR="00FF01A9" w:rsidRPr="001F4BAA" w:rsidRDefault="00FF01A9" w:rsidP="00821956">
            <w:pPr>
              <w:pStyle w:val="NoSpacing"/>
              <w:jc w:val="left"/>
            </w:pPr>
            <w:r w:rsidRPr="001F4BAA">
              <w:lastRenderedPageBreak/>
              <w:t>2 tablets</w:t>
            </w:r>
          </w:p>
        </w:tc>
        <w:tc>
          <w:tcPr>
            <w:tcW w:w="2563" w:type="pct"/>
          </w:tcPr>
          <w:p w14:paraId="398D07A8" w14:textId="77777777" w:rsidR="00FF01A9" w:rsidRPr="001F4BAA" w:rsidRDefault="00FF01A9" w:rsidP="00821956">
            <w:pPr>
              <w:pStyle w:val="NoSpacing"/>
              <w:jc w:val="left"/>
            </w:pPr>
            <w:r w:rsidRPr="001F4BAA">
              <w:t>1 tablet</w:t>
            </w:r>
          </w:p>
        </w:tc>
      </w:tr>
    </w:tbl>
    <w:p w14:paraId="47D92C8A" w14:textId="11F9FB3B" w:rsidR="00FF01A9" w:rsidRPr="00903DEE" w:rsidRDefault="00A2351E" w:rsidP="00FF01A9">
      <w:pPr>
        <w:pStyle w:val="NoSpacing"/>
        <w:rPr>
          <w:rStyle w:val="Strong"/>
        </w:rPr>
      </w:pPr>
      <w:r>
        <w:rPr>
          <w:rStyle w:val="Strong"/>
        </w:rPr>
        <w:t xml:space="preserve">Note: </w:t>
      </w:r>
      <w:r w:rsidR="00FF01A9" w:rsidRPr="00821956">
        <w:rPr>
          <w:rStyle w:val="Strong"/>
          <w:b w:val="0"/>
          <w:bCs w:val="0"/>
        </w:rPr>
        <w:t xml:space="preserve">Discontinue </w:t>
      </w:r>
      <w:proofErr w:type="spellStart"/>
      <w:r w:rsidR="00FF01A9" w:rsidRPr="00821956">
        <w:rPr>
          <w:rStyle w:val="Strong"/>
          <w:b w:val="0"/>
          <w:bCs w:val="0"/>
        </w:rPr>
        <w:t>cotrimoxazole</w:t>
      </w:r>
      <w:proofErr w:type="spellEnd"/>
      <w:r w:rsidR="00FF01A9" w:rsidRPr="00821956">
        <w:rPr>
          <w:rStyle w:val="Strong"/>
          <w:b w:val="0"/>
          <w:bCs w:val="0"/>
        </w:rPr>
        <w:t xml:space="preserve"> prophylaxis </w:t>
      </w:r>
      <w:r w:rsidR="00D467EE" w:rsidRPr="00821956">
        <w:rPr>
          <w:rStyle w:val="Strong"/>
          <w:b w:val="0"/>
          <w:bCs w:val="0"/>
        </w:rPr>
        <w:t>once</w:t>
      </w:r>
      <w:r w:rsidR="00FF01A9" w:rsidRPr="00821956">
        <w:rPr>
          <w:rStyle w:val="Strong"/>
          <w:b w:val="0"/>
          <w:bCs w:val="0"/>
        </w:rPr>
        <w:t xml:space="preserve"> the CD4 count increases on ART to </w:t>
      </w:r>
      <w:r w:rsidR="007277E7">
        <w:rPr>
          <w:rStyle w:val="Strong"/>
          <w:b w:val="0"/>
          <w:bCs w:val="0"/>
        </w:rPr>
        <w:t>&gt;</w:t>
      </w:r>
      <w:r w:rsidR="00FF01A9" w:rsidRPr="00821956">
        <w:rPr>
          <w:rStyle w:val="Strong"/>
          <w:b w:val="0"/>
          <w:bCs w:val="0"/>
        </w:rPr>
        <w:t>200</w:t>
      </w:r>
      <w:r w:rsidR="00903DEE" w:rsidRPr="00821956">
        <w:rPr>
          <w:rStyle w:val="Strong"/>
          <w:b w:val="0"/>
          <w:bCs w:val="0"/>
        </w:rPr>
        <w:t> </w:t>
      </w:r>
      <w:r w:rsidR="00FF01A9" w:rsidRPr="00821956">
        <w:rPr>
          <w:rStyle w:val="Strong"/>
          <w:b w:val="0"/>
          <w:bCs w:val="0"/>
        </w:rPr>
        <w:t>cells/mm</w:t>
      </w:r>
      <w:r w:rsidR="00FF01A9" w:rsidRPr="00821956">
        <w:rPr>
          <w:rStyle w:val="Strong"/>
          <w:b w:val="0"/>
          <w:bCs w:val="0"/>
          <w:vertAlign w:val="superscript"/>
        </w:rPr>
        <w:t>3</w:t>
      </w:r>
      <w:r w:rsidR="00FF01A9" w:rsidRPr="00821956">
        <w:rPr>
          <w:rStyle w:val="Strong"/>
          <w:b w:val="0"/>
          <w:bCs w:val="0"/>
        </w:rPr>
        <w:t xml:space="preserve"> for at least 6 months.</w:t>
      </w:r>
    </w:p>
    <w:p w14:paraId="0669369A" w14:textId="77777777" w:rsidR="00FF01A9" w:rsidRPr="001F4BAA" w:rsidRDefault="00FF01A9" w:rsidP="007C2B34">
      <w:pPr>
        <w:pStyle w:val="Heading5"/>
      </w:pPr>
      <w:r w:rsidRPr="001F4BAA">
        <w:t>REFERRAL</w:t>
      </w:r>
    </w:p>
    <w:p w14:paraId="0D607143" w14:textId="77777777" w:rsidR="00FF01A9" w:rsidRPr="001F4BAA" w:rsidRDefault="00FF01A9" w:rsidP="00F86903">
      <w:pPr>
        <w:pStyle w:val="ListParagraph"/>
      </w:pPr>
      <w:r w:rsidRPr="001F4BAA">
        <w:t>All children.</w:t>
      </w:r>
    </w:p>
    <w:p w14:paraId="47E5DD79" w14:textId="3E27BF3B" w:rsidR="00FF01A9" w:rsidRPr="001F4BAA" w:rsidRDefault="00FF01A9" w:rsidP="00F86903">
      <w:pPr>
        <w:pStyle w:val="ListParagraph"/>
      </w:pPr>
      <w:r w:rsidRPr="001F4BAA">
        <w:t xml:space="preserve">Breathing rate </w:t>
      </w:r>
      <w:r w:rsidR="007277E7">
        <w:t>&gt;</w:t>
      </w:r>
      <w:r w:rsidRPr="001F4BAA">
        <w:t>24 breaths/minute.</w:t>
      </w:r>
    </w:p>
    <w:p w14:paraId="586E4565" w14:textId="77777777" w:rsidR="00FF01A9" w:rsidRPr="001F4BAA" w:rsidRDefault="00FF01A9" w:rsidP="00F86903">
      <w:pPr>
        <w:pStyle w:val="ListParagraph"/>
      </w:pPr>
      <w:r w:rsidRPr="001F4BAA">
        <w:t>Shortness of breath with mild effort.</w:t>
      </w:r>
    </w:p>
    <w:p w14:paraId="196916C0" w14:textId="77777777" w:rsidR="00FF01A9" w:rsidRPr="001F4BAA" w:rsidRDefault="00FF01A9" w:rsidP="00F86903">
      <w:pPr>
        <w:pStyle w:val="ListParagraph"/>
      </w:pPr>
      <w:r w:rsidRPr="001F4BAA">
        <w:t>Cyanosed patients.</w:t>
      </w:r>
    </w:p>
    <w:p w14:paraId="149A7536" w14:textId="77777777" w:rsidR="00FF01A9" w:rsidRPr="001F4BAA" w:rsidRDefault="00FF01A9" w:rsidP="00FF01A9">
      <w:pPr>
        <w:pStyle w:val="NoSpacing"/>
      </w:pPr>
    </w:p>
    <w:p w14:paraId="4733EAD3" w14:textId="77777777" w:rsidR="00FF01A9" w:rsidRPr="001F4BAA" w:rsidRDefault="00FF01A9" w:rsidP="00FF01A9">
      <w:pPr>
        <w:pStyle w:val="NoSpacing"/>
      </w:pPr>
    </w:p>
    <w:bookmarkEnd w:id="6"/>
    <w:p w14:paraId="7BDDCE0D" w14:textId="77777777" w:rsidR="00223C3D" w:rsidRDefault="00223C3D" w:rsidP="00FF01A9">
      <w:pPr>
        <w:pStyle w:val="NoSpacing"/>
      </w:pPr>
    </w:p>
    <w:p w14:paraId="298148E7" w14:textId="77777777" w:rsidR="00223C3D" w:rsidRPr="008F4CA0" w:rsidRDefault="00223C3D" w:rsidP="00FF01A9">
      <w:pPr>
        <w:pStyle w:val="NoSpacing"/>
      </w:pPr>
    </w:p>
    <w:sectPr w:rsidR="00223C3D" w:rsidRPr="008F4CA0" w:rsidSect="006A5A00">
      <w:headerReference w:type="even" r:id="rId18"/>
      <w:headerReference w:type="default" r:id="rId19"/>
      <w:footerReference w:type="default" r:id="rId20"/>
      <w:headerReference w:type="first" r:id="rId21"/>
      <w:footerReference w:type="first" r:id="rId22"/>
      <w:endnotePr>
        <w:numFmt w:val="decimal"/>
      </w:endnotePr>
      <w:type w:val="continuous"/>
      <w:pgSz w:w="8391" w:h="11906" w:code="11"/>
      <w:pgMar w:top="851" w:right="851" w:bottom="851" w:left="851" w:header="709" w:footer="709" w:gutter="0"/>
      <w:pgNumType w:start="1" w:chapStyle="1" w:chapSep="period"/>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20CD9F4" w16cex:dateUtc="2026-07-21T20:23:00Z"/>
  <w16cex:commentExtensible w16cex:durableId="1B44D0A0" w16cex:dateUtc="2026-07-21T20:29:00Z"/>
  <w16cex:commentExtensible w16cex:durableId="2EC2A7E4" w16cex:dateUtc="2026-07-21T20:3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4D79E7C" w16cid:durableId="34D79E7C"/>
  <w16cid:commentId w16cid:paraId="69A4124D" w16cid:durableId="520CD9F4"/>
  <w16cid:commentId w16cid:paraId="3D90495D" w16cid:durableId="1B44D0A0"/>
  <w16cid:commentId w16cid:paraId="01B12BC3" w16cid:durableId="01B12BC3"/>
  <w16cid:commentId w16cid:paraId="220B63BB" w16cid:durableId="2EC2A7E4"/>
  <w16cid:commentId w16cid:paraId="063DE213" w16cid:durableId="063DE213"/>
  <w16cid:commentId w16cid:paraId="6C36F714" w16cid:durableId="6C36F71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8A2C63" w14:textId="77777777" w:rsidR="0036742A" w:rsidRPr="006C0A38" w:rsidRDefault="0036742A" w:rsidP="00AD1B9A">
      <w:pPr>
        <w:rPr>
          <w:b/>
          <w:bCs/>
          <w:sz w:val="12"/>
          <w:szCs w:val="12"/>
          <w:lang w:val="en-ZA"/>
        </w:rPr>
      </w:pPr>
      <w:r w:rsidRPr="006C0A38">
        <w:rPr>
          <w:b/>
          <w:bCs/>
          <w:sz w:val="12"/>
          <w:szCs w:val="12"/>
          <w:lang w:val="en-ZA"/>
        </w:rPr>
        <w:t>References:</w:t>
      </w:r>
    </w:p>
  </w:endnote>
  <w:endnote w:type="continuationSeparator" w:id="0">
    <w:p w14:paraId="6D6B07AD" w14:textId="77777777" w:rsidR="0036742A" w:rsidRPr="006C0A38" w:rsidRDefault="0036742A" w:rsidP="006C0A38">
      <w:pPr>
        <w:pStyle w:val="Footer"/>
        <w:pBdr>
          <w:top w:val="none" w:sz="0" w:space="0" w:color="auto"/>
        </w:pBdr>
        <w:rPr>
          <w:sz w:val="12"/>
          <w:szCs w:val="12"/>
        </w:rPr>
      </w:pPr>
    </w:p>
  </w:endnote>
  <w:endnote w:type="continuationNotice" w:id="1">
    <w:p w14:paraId="62640132" w14:textId="77777777" w:rsidR="0036742A" w:rsidRPr="006C0A38" w:rsidRDefault="0036742A">
      <w:pPr>
        <w:spacing w:before="0" w:after="0"/>
        <w:rPr>
          <w:sz w:val="12"/>
          <w:szCs w:val="12"/>
        </w:rPr>
      </w:pPr>
    </w:p>
  </w:endnote>
  <w:endnote w:id="2">
    <w:p w14:paraId="49653657" w14:textId="77777777" w:rsidR="003D240C" w:rsidRPr="00AE6B14" w:rsidRDefault="003D240C" w:rsidP="00F3482C">
      <w:pPr>
        <w:pStyle w:val="EndnoteText"/>
        <w:jc w:val="both"/>
        <w:rPr>
          <w:rFonts w:cs="Arial"/>
          <w:szCs w:val="12"/>
          <w:lang w:val="en-ZA"/>
        </w:rPr>
      </w:pPr>
      <w:r w:rsidRPr="00AE6B14">
        <w:rPr>
          <w:rStyle w:val="EndnoteReference"/>
          <w:rFonts w:cs="Arial"/>
          <w:lang w:val="en-ZA"/>
        </w:rPr>
        <w:endnoteRef/>
      </w:r>
      <w:r w:rsidRPr="00AE6B14">
        <w:rPr>
          <w:rFonts w:cs="Arial"/>
          <w:szCs w:val="12"/>
          <w:lang w:val="en-ZA"/>
        </w:rPr>
        <w:tab/>
        <w:t>Salbutamol MDI (dose in adults and children):  SAMF 14</w:t>
      </w:r>
      <w:r w:rsidRPr="00AE6B14">
        <w:rPr>
          <w:rFonts w:cs="Arial"/>
          <w:szCs w:val="12"/>
          <w:vertAlign w:val="superscript"/>
          <w:lang w:val="en-ZA"/>
        </w:rPr>
        <w:t>th</w:t>
      </w:r>
      <w:r w:rsidRPr="00AE6B14">
        <w:rPr>
          <w:rFonts w:cs="Arial"/>
          <w:szCs w:val="12"/>
          <w:lang w:val="en-ZA"/>
        </w:rPr>
        <w:t xml:space="preserve"> Edition </w:t>
      </w:r>
    </w:p>
  </w:endnote>
  <w:endnote w:id="3">
    <w:p w14:paraId="719081F6" w14:textId="77777777" w:rsidR="003D240C" w:rsidRPr="00AE6B14" w:rsidRDefault="003D240C" w:rsidP="00F3482C">
      <w:pPr>
        <w:pStyle w:val="EndnoteText"/>
        <w:jc w:val="both"/>
        <w:rPr>
          <w:rFonts w:cs="Arial"/>
          <w:szCs w:val="12"/>
          <w:lang w:val="en-ZA"/>
        </w:rPr>
      </w:pPr>
      <w:r w:rsidRPr="00AE6B14">
        <w:rPr>
          <w:rStyle w:val="EndnoteReference"/>
          <w:rFonts w:cs="Arial"/>
          <w:lang w:val="en-ZA"/>
        </w:rPr>
        <w:endnoteRef/>
      </w:r>
      <w:r w:rsidRPr="00AE6B14">
        <w:rPr>
          <w:rFonts w:cs="Arial"/>
          <w:szCs w:val="12"/>
          <w:lang w:val="en-ZA"/>
        </w:rPr>
        <w:tab/>
        <w:t xml:space="preserve">Salbutamol nebulisation (adults): National Department of Health, Essential Drugs Programme: Adult Hospital Level STGs and EML, 2019. </w:t>
      </w:r>
      <w:hyperlink r:id="rId1" w:history="1">
        <w:r w:rsidRPr="00AE6B14">
          <w:rPr>
            <w:rStyle w:val="Hyperlink"/>
            <w:rFonts w:cs="Arial"/>
            <w:szCs w:val="12"/>
            <w:lang w:val="en-ZA"/>
          </w:rPr>
          <w:t>http://www.health.gov.za/</w:t>
        </w:r>
      </w:hyperlink>
      <w:r w:rsidRPr="00AE6B14">
        <w:rPr>
          <w:rFonts w:cs="Arial"/>
          <w:szCs w:val="12"/>
          <w:lang w:val="en-ZA"/>
        </w:rPr>
        <w:t xml:space="preserve"> </w:t>
      </w:r>
    </w:p>
  </w:endnote>
  <w:endnote w:id="4">
    <w:p w14:paraId="1E317742" w14:textId="77777777" w:rsidR="003D240C" w:rsidRPr="00AE6B14" w:rsidRDefault="003D240C" w:rsidP="006063F5">
      <w:pPr>
        <w:pStyle w:val="EndnoteText"/>
        <w:jc w:val="both"/>
        <w:rPr>
          <w:rFonts w:cs="Arial"/>
          <w:szCs w:val="12"/>
          <w:lang w:val="en-ZA"/>
        </w:rPr>
      </w:pPr>
      <w:r w:rsidRPr="00AE6B14">
        <w:rPr>
          <w:rStyle w:val="EndnoteReference"/>
          <w:rFonts w:cs="Arial"/>
          <w:lang w:val="en-ZA"/>
        </w:rPr>
        <w:endnoteRef/>
      </w:r>
      <w:r w:rsidRPr="00AE6B14">
        <w:rPr>
          <w:rFonts w:cs="Arial"/>
          <w:szCs w:val="12"/>
          <w:lang w:val="en-ZA"/>
        </w:rPr>
        <w:t xml:space="preserve"> </w:t>
      </w:r>
      <w:r w:rsidRPr="00AE6B14">
        <w:rPr>
          <w:rFonts w:cs="Arial"/>
          <w:szCs w:val="12"/>
          <w:lang w:val="en-ZA"/>
        </w:rPr>
        <w:tab/>
        <w:t>Corticosteroids (intermediate-acting)</w:t>
      </w:r>
      <w:r w:rsidRPr="00AE6B14">
        <w:rPr>
          <w:rFonts w:cs="Arial"/>
          <w:szCs w:val="12"/>
          <w:lang w:val="en-ZA"/>
        </w:rPr>
        <w:fldChar w:fldCharType="begin"/>
      </w:r>
      <w:r w:rsidRPr="00AE6B14">
        <w:rPr>
          <w:rFonts w:cs="Arial"/>
          <w:szCs w:val="12"/>
          <w:lang w:val="en-ZA"/>
        </w:rPr>
        <w:instrText xml:space="preserve"> XE "Corticosteroids (intermediate-acting)" </w:instrText>
      </w:r>
      <w:r w:rsidRPr="00AE6B14">
        <w:rPr>
          <w:rFonts w:cs="Arial"/>
          <w:szCs w:val="12"/>
          <w:lang w:val="en-ZA"/>
        </w:rPr>
        <w:fldChar w:fldCharType="end"/>
      </w:r>
      <w:r w:rsidRPr="00AE6B14">
        <w:rPr>
          <w:rFonts w:cs="Arial"/>
          <w:szCs w:val="12"/>
          <w:lang w:val="en-ZA"/>
        </w:rPr>
        <w:t xml:space="preserve">: National Department of Health, Essential Drugs Programme: Adult Hospital level STGs and EML, 2019. </w:t>
      </w:r>
      <w:hyperlink r:id="rId2" w:history="1">
        <w:r w:rsidRPr="00AE6B14">
          <w:rPr>
            <w:rStyle w:val="Hyperlink"/>
            <w:rFonts w:cs="Arial"/>
            <w:szCs w:val="12"/>
            <w:lang w:val="en-ZA" w:eastAsia="en-ZA"/>
          </w:rPr>
          <w:t>http://www.health.gov.za/</w:t>
        </w:r>
      </w:hyperlink>
      <w:r w:rsidRPr="00AE6B14">
        <w:rPr>
          <w:rFonts w:cs="Arial"/>
          <w:szCs w:val="12"/>
          <w:lang w:val="en-ZA" w:eastAsia="en-ZA"/>
        </w:rPr>
        <w:t xml:space="preserve"> </w:t>
      </w:r>
    </w:p>
    <w:p w14:paraId="6AB8DBE4" w14:textId="77777777" w:rsidR="003D240C" w:rsidRPr="00AE6B14" w:rsidRDefault="003D240C" w:rsidP="006063F5">
      <w:pPr>
        <w:pStyle w:val="EndnoteText"/>
        <w:jc w:val="both"/>
        <w:rPr>
          <w:rFonts w:cs="Arial"/>
          <w:szCs w:val="12"/>
          <w:lang w:val="en-ZA"/>
        </w:rPr>
      </w:pPr>
      <w:r w:rsidRPr="00AE6B14">
        <w:rPr>
          <w:rFonts w:cs="Arial"/>
          <w:szCs w:val="12"/>
          <w:lang w:val="en-ZA"/>
        </w:rPr>
        <w:tab/>
        <w:t>Corticosteroids (intermediate-acting)</w:t>
      </w:r>
      <w:r w:rsidRPr="00AE6B14">
        <w:rPr>
          <w:rFonts w:cs="Arial"/>
          <w:szCs w:val="12"/>
          <w:lang w:val="en-ZA"/>
        </w:rPr>
        <w:fldChar w:fldCharType="begin"/>
      </w:r>
      <w:r w:rsidRPr="00AE6B14">
        <w:rPr>
          <w:rFonts w:cs="Arial"/>
          <w:szCs w:val="12"/>
          <w:lang w:val="en-ZA"/>
        </w:rPr>
        <w:instrText xml:space="preserve"> XE "Corticosteroids (intermediate-acting)" </w:instrText>
      </w:r>
      <w:r w:rsidRPr="00AE6B14">
        <w:rPr>
          <w:rFonts w:cs="Arial"/>
          <w:szCs w:val="12"/>
          <w:lang w:val="en-ZA"/>
        </w:rPr>
        <w:fldChar w:fldCharType="end"/>
      </w:r>
      <w:r w:rsidRPr="00AE6B14">
        <w:rPr>
          <w:rFonts w:cs="Arial"/>
          <w:szCs w:val="12"/>
          <w:lang w:val="en-ZA"/>
        </w:rPr>
        <w:t xml:space="preserve">: </w:t>
      </w:r>
      <w:r w:rsidRPr="00AE6B14">
        <w:rPr>
          <w:rFonts w:cs="Arial"/>
          <w:szCs w:val="12"/>
          <w:lang w:val="en-ZA" w:eastAsia="en-ZA"/>
        </w:rPr>
        <w:t>South African Medicines Formulary.  12th Edition.  Division of Clinical Pharmacology.  University of Cape Town, 2016.</w:t>
      </w:r>
    </w:p>
  </w:endnote>
  <w:endnote w:id="5">
    <w:p w14:paraId="2DA5CC37" w14:textId="77777777" w:rsidR="003D240C" w:rsidRPr="00AE6B14" w:rsidRDefault="003D240C" w:rsidP="00F3482C">
      <w:pPr>
        <w:pStyle w:val="EndnoteText"/>
        <w:jc w:val="both"/>
        <w:rPr>
          <w:rFonts w:cs="Arial"/>
          <w:szCs w:val="12"/>
          <w:lang w:val="en-ZA"/>
        </w:rPr>
      </w:pPr>
      <w:r w:rsidRPr="00AE6B14">
        <w:rPr>
          <w:rStyle w:val="EndnoteReference"/>
          <w:rFonts w:cs="Arial"/>
          <w:lang w:val="en-ZA"/>
        </w:rPr>
        <w:endnoteRef/>
      </w:r>
      <w:r w:rsidRPr="00AE6B14">
        <w:rPr>
          <w:rFonts w:cs="Arial"/>
          <w:szCs w:val="12"/>
          <w:lang w:val="en-ZA"/>
        </w:rPr>
        <w:tab/>
        <w:t xml:space="preserve">Salbutamol MDI (adults): Rodrigo C, Rodrigo G. Salbutamol treatment of acute severe asthma in the ED: MDI versus hand-held nebulizer. Am J </w:t>
      </w:r>
      <w:proofErr w:type="spellStart"/>
      <w:r w:rsidRPr="00AE6B14">
        <w:rPr>
          <w:rFonts w:cs="Arial"/>
          <w:szCs w:val="12"/>
          <w:lang w:val="en-ZA"/>
        </w:rPr>
        <w:t>Emerg</w:t>
      </w:r>
      <w:proofErr w:type="spellEnd"/>
      <w:r w:rsidRPr="00AE6B14">
        <w:rPr>
          <w:rFonts w:cs="Arial"/>
          <w:szCs w:val="12"/>
          <w:lang w:val="en-ZA"/>
        </w:rPr>
        <w:t xml:space="preserve"> Med. 1998 </w:t>
      </w:r>
      <w:proofErr w:type="gramStart"/>
      <w:r w:rsidRPr="00AE6B14">
        <w:rPr>
          <w:rFonts w:cs="Arial"/>
          <w:szCs w:val="12"/>
          <w:lang w:val="en-ZA"/>
        </w:rPr>
        <w:t>Nov16(</w:t>
      </w:r>
      <w:proofErr w:type="gramEnd"/>
      <w:r w:rsidRPr="00AE6B14">
        <w:rPr>
          <w:rFonts w:cs="Arial"/>
          <w:szCs w:val="12"/>
          <w:lang w:val="en-ZA"/>
        </w:rPr>
        <w:t xml:space="preserve">7):637-42. </w:t>
      </w:r>
      <w:hyperlink r:id="rId3" w:history="1">
        <w:r w:rsidRPr="00AE6B14">
          <w:rPr>
            <w:rStyle w:val="Hyperlink"/>
            <w:rFonts w:cs="Arial"/>
            <w:szCs w:val="12"/>
            <w:lang w:val="en-ZA"/>
          </w:rPr>
          <w:t>https://www.ncbi.nlm.nih.gov/pubmed/9827736</w:t>
        </w:r>
      </w:hyperlink>
      <w:r w:rsidRPr="00AE6B14">
        <w:rPr>
          <w:rFonts w:cs="Arial"/>
          <w:szCs w:val="12"/>
          <w:lang w:val="en-ZA"/>
        </w:rPr>
        <w:t xml:space="preserve"> </w:t>
      </w:r>
    </w:p>
    <w:p w14:paraId="4C9816F9" w14:textId="77777777" w:rsidR="003D240C" w:rsidRPr="00AE6B14" w:rsidRDefault="003D240C" w:rsidP="00F3482C">
      <w:pPr>
        <w:pStyle w:val="EndnoteText"/>
        <w:jc w:val="both"/>
        <w:rPr>
          <w:rFonts w:cs="Arial"/>
          <w:szCs w:val="12"/>
          <w:lang w:val="en-ZA"/>
        </w:rPr>
      </w:pPr>
      <w:r w:rsidRPr="00AE6B14">
        <w:rPr>
          <w:rFonts w:cs="Arial"/>
          <w:szCs w:val="12"/>
          <w:lang w:val="en-ZA"/>
        </w:rPr>
        <w:tab/>
        <w:t xml:space="preserve">Salbutamol MDI (adults): National Department of Health, Essential Drugs Programme: Adult Hospital Level STGs and EML, 2019. </w:t>
      </w:r>
      <w:hyperlink r:id="rId4" w:history="1">
        <w:r w:rsidRPr="00AE6B14">
          <w:rPr>
            <w:rStyle w:val="Hyperlink"/>
            <w:rFonts w:cs="Arial"/>
            <w:szCs w:val="12"/>
            <w:lang w:val="en-ZA"/>
          </w:rPr>
          <w:t>http://www.health.gov.za/</w:t>
        </w:r>
      </w:hyperlink>
      <w:r w:rsidRPr="00AE6B14">
        <w:rPr>
          <w:rFonts w:cs="Arial"/>
          <w:szCs w:val="12"/>
          <w:lang w:val="en-ZA"/>
        </w:rPr>
        <w:t xml:space="preserve"> </w:t>
      </w:r>
    </w:p>
  </w:endnote>
  <w:endnote w:id="6">
    <w:p w14:paraId="505164DC" w14:textId="77777777" w:rsidR="003D240C" w:rsidRPr="00AE6B14" w:rsidRDefault="003D240C" w:rsidP="00F3482C">
      <w:pPr>
        <w:pStyle w:val="EndnoteText"/>
        <w:jc w:val="both"/>
        <w:rPr>
          <w:rFonts w:cs="Arial"/>
          <w:szCs w:val="12"/>
          <w:lang w:val="en-ZA"/>
        </w:rPr>
      </w:pPr>
      <w:r w:rsidRPr="00AE6B14">
        <w:rPr>
          <w:rStyle w:val="EndnoteReference"/>
          <w:rFonts w:cs="Arial"/>
          <w:lang w:val="en-ZA"/>
        </w:rPr>
        <w:endnoteRef/>
      </w:r>
      <w:r w:rsidRPr="00AE6B14">
        <w:rPr>
          <w:rFonts w:cs="Arial"/>
          <w:szCs w:val="12"/>
          <w:lang w:val="en-ZA"/>
        </w:rPr>
        <w:tab/>
        <w:t xml:space="preserve">Ipratropium bromide 0.5 mg nebulisation (adults): Global initiative for asthma (GINA) Guidelines, 2018. </w:t>
      </w:r>
      <w:hyperlink r:id="rId5" w:history="1">
        <w:r w:rsidRPr="00AE6B14">
          <w:rPr>
            <w:rStyle w:val="Hyperlink"/>
            <w:rFonts w:cs="Arial"/>
            <w:szCs w:val="12"/>
            <w:lang w:val="en-ZA"/>
          </w:rPr>
          <w:t>http://ginasthma.org/</w:t>
        </w:r>
      </w:hyperlink>
      <w:r w:rsidRPr="00AE6B14">
        <w:rPr>
          <w:rFonts w:cs="Arial"/>
          <w:szCs w:val="12"/>
          <w:lang w:val="en-ZA"/>
        </w:rPr>
        <w:t xml:space="preserve"> </w:t>
      </w:r>
    </w:p>
  </w:endnote>
  <w:endnote w:id="7">
    <w:p w14:paraId="24C1DD7B" w14:textId="77777777" w:rsidR="003D240C" w:rsidRPr="00AE6B14" w:rsidRDefault="003D240C" w:rsidP="00007AF5">
      <w:pPr>
        <w:pStyle w:val="EndnoteText"/>
        <w:jc w:val="both"/>
        <w:rPr>
          <w:rFonts w:cs="Arial"/>
          <w:szCs w:val="12"/>
          <w:lang w:val="en-ZA"/>
        </w:rPr>
      </w:pPr>
      <w:r w:rsidRPr="00AE6B14">
        <w:rPr>
          <w:rStyle w:val="EndnoteReference"/>
          <w:rFonts w:cs="Arial"/>
          <w:lang w:val="en-ZA"/>
        </w:rPr>
        <w:endnoteRef/>
      </w:r>
      <w:r w:rsidRPr="00AE6B14">
        <w:rPr>
          <w:rFonts w:cs="Arial"/>
          <w:szCs w:val="12"/>
          <w:lang w:val="en-ZA"/>
        </w:rPr>
        <w:t xml:space="preserve"> </w:t>
      </w:r>
      <w:r w:rsidRPr="00AE6B14">
        <w:rPr>
          <w:rFonts w:cs="Arial"/>
          <w:szCs w:val="12"/>
          <w:lang w:val="en-ZA"/>
        </w:rPr>
        <w:tab/>
        <w:t>Corticosteroids (intermediate-acting)</w:t>
      </w:r>
      <w:r w:rsidRPr="00AE6B14">
        <w:rPr>
          <w:rFonts w:cs="Arial"/>
          <w:szCs w:val="12"/>
          <w:lang w:val="en-ZA"/>
        </w:rPr>
        <w:fldChar w:fldCharType="begin"/>
      </w:r>
      <w:r w:rsidRPr="00AE6B14">
        <w:rPr>
          <w:rFonts w:cs="Arial"/>
          <w:szCs w:val="12"/>
          <w:lang w:val="en-ZA"/>
        </w:rPr>
        <w:instrText xml:space="preserve"> XE "Corticosteroids (intermediate-acting)" </w:instrText>
      </w:r>
      <w:r w:rsidRPr="00AE6B14">
        <w:rPr>
          <w:rFonts w:cs="Arial"/>
          <w:szCs w:val="12"/>
          <w:lang w:val="en-ZA"/>
        </w:rPr>
        <w:fldChar w:fldCharType="end"/>
      </w:r>
      <w:r w:rsidRPr="00AE6B14">
        <w:rPr>
          <w:rFonts w:cs="Arial"/>
          <w:szCs w:val="12"/>
          <w:lang w:val="en-ZA"/>
        </w:rPr>
        <w:t xml:space="preserve">: National Department of Health, Essential Drugs Programme: Adult Hospital level STGs and EML, 2019. </w:t>
      </w:r>
      <w:hyperlink r:id="rId6" w:history="1">
        <w:r w:rsidRPr="00AE6B14">
          <w:rPr>
            <w:rStyle w:val="Hyperlink"/>
            <w:rFonts w:cs="Arial"/>
            <w:szCs w:val="12"/>
            <w:lang w:val="en-ZA" w:eastAsia="en-ZA"/>
          </w:rPr>
          <w:t>http://www.health.gov.za/</w:t>
        </w:r>
      </w:hyperlink>
      <w:r w:rsidRPr="00AE6B14">
        <w:rPr>
          <w:rFonts w:cs="Arial"/>
          <w:szCs w:val="12"/>
          <w:lang w:val="en-ZA" w:eastAsia="en-ZA"/>
        </w:rPr>
        <w:t xml:space="preserve"> </w:t>
      </w:r>
    </w:p>
    <w:p w14:paraId="3C5A87C8" w14:textId="77777777" w:rsidR="003D240C" w:rsidRPr="00AE6B14" w:rsidRDefault="003D240C" w:rsidP="00007AF5">
      <w:pPr>
        <w:pStyle w:val="EndnoteText"/>
        <w:jc w:val="both"/>
        <w:rPr>
          <w:rFonts w:cs="Arial"/>
          <w:szCs w:val="12"/>
          <w:lang w:val="en-ZA"/>
        </w:rPr>
      </w:pPr>
      <w:r w:rsidRPr="00AE6B14">
        <w:rPr>
          <w:rFonts w:cs="Arial"/>
          <w:szCs w:val="12"/>
          <w:lang w:val="en-ZA"/>
        </w:rPr>
        <w:tab/>
        <w:t>Corticosteroids (intermediate-acting)</w:t>
      </w:r>
      <w:r w:rsidRPr="00AE6B14">
        <w:rPr>
          <w:rFonts w:cs="Arial"/>
          <w:szCs w:val="12"/>
          <w:lang w:val="en-ZA"/>
        </w:rPr>
        <w:fldChar w:fldCharType="begin"/>
      </w:r>
      <w:r w:rsidRPr="00AE6B14">
        <w:rPr>
          <w:rFonts w:cs="Arial"/>
          <w:szCs w:val="12"/>
          <w:lang w:val="en-ZA"/>
        </w:rPr>
        <w:instrText xml:space="preserve"> XE "Corticosteroids (intermediate-acting)" </w:instrText>
      </w:r>
      <w:r w:rsidRPr="00AE6B14">
        <w:rPr>
          <w:rFonts w:cs="Arial"/>
          <w:szCs w:val="12"/>
          <w:lang w:val="en-ZA"/>
        </w:rPr>
        <w:fldChar w:fldCharType="end"/>
      </w:r>
      <w:r w:rsidRPr="00AE6B14">
        <w:rPr>
          <w:rFonts w:cs="Arial"/>
          <w:szCs w:val="12"/>
          <w:lang w:val="en-ZA"/>
        </w:rPr>
        <w:t xml:space="preserve">: </w:t>
      </w:r>
      <w:r w:rsidRPr="00AE6B14">
        <w:rPr>
          <w:rFonts w:cs="Arial"/>
          <w:szCs w:val="12"/>
          <w:lang w:val="en-ZA" w:eastAsia="en-ZA"/>
        </w:rPr>
        <w:t>South African Medicines Formulary.  12th Edition.  Division of Clinical Pharmacology.  University of Cape Town, 2016.</w:t>
      </w:r>
    </w:p>
  </w:endnote>
  <w:endnote w:id="8">
    <w:p w14:paraId="7C94D213" w14:textId="77777777" w:rsidR="003D240C" w:rsidRPr="00AE6B14" w:rsidRDefault="003D240C" w:rsidP="00007AF5">
      <w:pPr>
        <w:pStyle w:val="EndnoteText"/>
        <w:jc w:val="both"/>
        <w:rPr>
          <w:rFonts w:cs="Arial"/>
          <w:szCs w:val="12"/>
          <w:lang w:val="en-ZA"/>
        </w:rPr>
      </w:pPr>
      <w:r w:rsidRPr="00AE6B14">
        <w:rPr>
          <w:rStyle w:val="EndnoteReference"/>
          <w:rFonts w:cs="Arial"/>
          <w:lang w:val="en-ZA"/>
        </w:rPr>
        <w:endnoteRef/>
      </w:r>
      <w:r w:rsidRPr="00AE6B14">
        <w:rPr>
          <w:rFonts w:cs="Arial"/>
          <w:szCs w:val="12"/>
          <w:lang w:val="en-ZA"/>
        </w:rPr>
        <w:t xml:space="preserve"> </w:t>
      </w:r>
      <w:r w:rsidRPr="00AE6B14">
        <w:rPr>
          <w:rFonts w:cs="Arial"/>
          <w:szCs w:val="12"/>
          <w:lang w:val="en-ZA"/>
        </w:rPr>
        <w:tab/>
        <w:t>Corticosteroids (intermediate-acting)</w:t>
      </w:r>
      <w:r w:rsidRPr="00AE6B14">
        <w:rPr>
          <w:rFonts w:cs="Arial"/>
          <w:szCs w:val="12"/>
          <w:lang w:val="en-ZA"/>
        </w:rPr>
        <w:fldChar w:fldCharType="begin"/>
      </w:r>
      <w:r w:rsidRPr="00AE6B14">
        <w:rPr>
          <w:rFonts w:cs="Arial"/>
          <w:szCs w:val="12"/>
          <w:lang w:val="en-ZA"/>
        </w:rPr>
        <w:instrText xml:space="preserve"> XE "Corticosteroids (intermediate-acting)" </w:instrText>
      </w:r>
      <w:r w:rsidRPr="00AE6B14">
        <w:rPr>
          <w:rFonts w:cs="Arial"/>
          <w:szCs w:val="12"/>
          <w:lang w:val="en-ZA"/>
        </w:rPr>
        <w:fldChar w:fldCharType="end"/>
      </w:r>
      <w:r w:rsidRPr="00AE6B14">
        <w:rPr>
          <w:rFonts w:cs="Arial"/>
          <w:szCs w:val="12"/>
          <w:lang w:val="en-ZA"/>
        </w:rPr>
        <w:t xml:space="preserve">: National Department of Health, Essential Drugs Programme: Adult Hospital level STGs and EML, 2019. </w:t>
      </w:r>
      <w:hyperlink r:id="rId7" w:history="1">
        <w:r w:rsidRPr="00AE6B14">
          <w:rPr>
            <w:rStyle w:val="Hyperlink"/>
            <w:rFonts w:cs="Arial"/>
            <w:szCs w:val="12"/>
            <w:lang w:val="en-ZA" w:eastAsia="en-ZA"/>
          </w:rPr>
          <w:t>http://www.health.gov.za/</w:t>
        </w:r>
      </w:hyperlink>
      <w:r w:rsidRPr="00AE6B14">
        <w:rPr>
          <w:rFonts w:cs="Arial"/>
          <w:szCs w:val="12"/>
          <w:lang w:val="en-ZA" w:eastAsia="en-ZA"/>
        </w:rPr>
        <w:t xml:space="preserve"> </w:t>
      </w:r>
    </w:p>
    <w:p w14:paraId="744C1504" w14:textId="77777777" w:rsidR="003D240C" w:rsidRPr="00AE6B14" w:rsidRDefault="003D240C" w:rsidP="00007AF5">
      <w:pPr>
        <w:pStyle w:val="EndnoteText"/>
        <w:jc w:val="both"/>
        <w:rPr>
          <w:rFonts w:cs="Arial"/>
          <w:szCs w:val="12"/>
          <w:lang w:val="en-ZA"/>
        </w:rPr>
      </w:pPr>
      <w:r w:rsidRPr="00AE6B14">
        <w:rPr>
          <w:rFonts w:cs="Arial"/>
          <w:szCs w:val="12"/>
          <w:lang w:val="en-ZA"/>
        </w:rPr>
        <w:tab/>
        <w:t>Corticosteroids (intermediate-acting)</w:t>
      </w:r>
      <w:r w:rsidRPr="00AE6B14">
        <w:rPr>
          <w:rFonts w:cs="Arial"/>
          <w:szCs w:val="12"/>
          <w:lang w:val="en-ZA"/>
        </w:rPr>
        <w:fldChar w:fldCharType="begin"/>
      </w:r>
      <w:r w:rsidRPr="00AE6B14">
        <w:rPr>
          <w:rFonts w:cs="Arial"/>
          <w:szCs w:val="12"/>
          <w:lang w:val="en-ZA"/>
        </w:rPr>
        <w:instrText xml:space="preserve"> XE "Corticosteroids (intermediate-acting)" </w:instrText>
      </w:r>
      <w:r w:rsidRPr="00AE6B14">
        <w:rPr>
          <w:rFonts w:cs="Arial"/>
          <w:szCs w:val="12"/>
          <w:lang w:val="en-ZA"/>
        </w:rPr>
        <w:fldChar w:fldCharType="end"/>
      </w:r>
      <w:r w:rsidRPr="00AE6B14">
        <w:rPr>
          <w:rFonts w:cs="Arial"/>
          <w:szCs w:val="12"/>
          <w:lang w:val="en-ZA"/>
        </w:rPr>
        <w:t xml:space="preserve">: </w:t>
      </w:r>
      <w:r w:rsidRPr="00AE6B14">
        <w:rPr>
          <w:rFonts w:cs="Arial"/>
          <w:szCs w:val="12"/>
          <w:lang w:val="en-ZA" w:eastAsia="en-ZA"/>
        </w:rPr>
        <w:t>South African Medicines Formulary.  12th Edition.  Division of Clinical Pharmacology.  University of Cape Town, 2016.</w:t>
      </w:r>
    </w:p>
  </w:endnote>
  <w:endnote w:id="9">
    <w:p w14:paraId="6A1669E5" w14:textId="77777777" w:rsidR="003D240C" w:rsidRPr="00AE6B14" w:rsidRDefault="003D240C" w:rsidP="00007AF5">
      <w:pPr>
        <w:pStyle w:val="EndnoteText"/>
        <w:jc w:val="both"/>
        <w:rPr>
          <w:rFonts w:cs="Arial"/>
          <w:szCs w:val="12"/>
          <w:lang w:val="en-ZA"/>
        </w:rPr>
      </w:pPr>
      <w:r w:rsidRPr="00AE6B14">
        <w:rPr>
          <w:rStyle w:val="EndnoteReference"/>
          <w:rFonts w:cs="Arial"/>
          <w:lang w:val="en-ZA"/>
        </w:rPr>
        <w:endnoteRef/>
      </w:r>
      <w:r w:rsidRPr="00AE6B14">
        <w:rPr>
          <w:rFonts w:cs="Arial"/>
          <w:szCs w:val="12"/>
          <w:lang w:val="en-ZA"/>
        </w:rPr>
        <w:t xml:space="preserve"> </w:t>
      </w:r>
      <w:r w:rsidRPr="00AE6B14">
        <w:rPr>
          <w:rFonts w:cs="Arial"/>
          <w:szCs w:val="12"/>
          <w:lang w:val="en-ZA"/>
        </w:rPr>
        <w:tab/>
        <w:t>Corticosteroids (intermediate-acting)</w:t>
      </w:r>
      <w:r w:rsidRPr="00AE6B14">
        <w:rPr>
          <w:rFonts w:cs="Arial"/>
          <w:szCs w:val="12"/>
          <w:lang w:val="en-ZA"/>
        </w:rPr>
        <w:fldChar w:fldCharType="begin"/>
      </w:r>
      <w:r w:rsidRPr="00AE6B14">
        <w:rPr>
          <w:rFonts w:cs="Arial"/>
          <w:szCs w:val="12"/>
          <w:lang w:val="en-ZA"/>
        </w:rPr>
        <w:instrText xml:space="preserve"> XE "Corticosteroids (intermediate-acting)" </w:instrText>
      </w:r>
      <w:r w:rsidRPr="00AE6B14">
        <w:rPr>
          <w:rFonts w:cs="Arial"/>
          <w:szCs w:val="12"/>
          <w:lang w:val="en-ZA"/>
        </w:rPr>
        <w:fldChar w:fldCharType="end"/>
      </w:r>
      <w:r w:rsidRPr="00AE6B14">
        <w:rPr>
          <w:rFonts w:cs="Arial"/>
          <w:szCs w:val="12"/>
          <w:lang w:val="en-ZA"/>
        </w:rPr>
        <w:t xml:space="preserve">: National Department of Health, Essential Drugs Programme: Adult Hospital level STGs and EML, 2019. </w:t>
      </w:r>
      <w:hyperlink r:id="rId8" w:history="1">
        <w:r w:rsidRPr="00AE6B14">
          <w:rPr>
            <w:rStyle w:val="Hyperlink"/>
            <w:rFonts w:cs="Arial"/>
            <w:szCs w:val="12"/>
            <w:lang w:val="en-ZA" w:eastAsia="en-ZA"/>
          </w:rPr>
          <w:t>http://www.health.gov.za/</w:t>
        </w:r>
      </w:hyperlink>
      <w:r w:rsidRPr="00AE6B14">
        <w:rPr>
          <w:rFonts w:cs="Arial"/>
          <w:szCs w:val="12"/>
          <w:lang w:val="en-ZA" w:eastAsia="en-ZA"/>
        </w:rPr>
        <w:t xml:space="preserve"> </w:t>
      </w:r>
    </w:p>
    <w:p w14:paraId="78E95A98" w14:textId="77777777" w:rsidR="003D240C" w:rsidRPr="00214AA8" w:rsidRDefault="003D240C" w:rsidP="00007AF5">
      <w:pPr>
        <w:pStyle w:val="EndnoteText"/>
        <w:jc w:val="both"/>
        <w:rPr>
          <w:szCs w:val="12"/>
          <w:lang w:val="en-ZA"/>
        </w:rPr>
      </w:pPr>
      <w:r w:rsidRPr="00AE6B14">
        <w:rPr>
          <w:rFonts w:cs="Arial"/>
          <w:szCs w:val="12"/>
          <w:lang w:val="en-ZA"/>
        </w:rPr>
        <w:tab/>
        <w:t>Corticosteroids (intermediate-acting)</w:t>
      </w:r>
      <w:r w:rsidRPr="00AE6B14">
        <w:rPr>
          <w:rFonts w:cs="Arial"/>
          <w:szCs w:val="12"/>
          <w:lang w:val="en-ZA"/>
        </w:rPr>
        <w:fldChar w:fldCharType="begin"/>
      </w:r>
      <w:r w:rsidRPr="00AE6B14">
        <w:rPr>
          <w:rFonts w:cs="Arial"/>
          <w:szCs w:val="12"/>
          <w:lang w:val="en-ZA"/>
        </w:rPr>
        <w:instrText xml:space="preserve"> XE "Corticosteroids (intermediate-acting)" </w:instrText>
      </w:r>
      <w:r w:rsidRPr="00AE6B14">
        <w:rPr>
          <w:rFonts w:cs="Arial"/>
          <w:szCs w:val="12"/>
          <w:lang w:val="en-ZA"/>
        </w:rPr>
        <w:fldChar w:fldCharType="end"/>
      </w:r>
      <w:r w:rsidRPr="00AE6B14">
        <w:rPr>
          <w:rFonts w:cs="Arial"/>
          <w:szCs w:val="12"/>
          <w:lang w:val="en-ZA"/>
        </w:rPr>
        <w:t xml:space="preserve">: </w:t>
      </w:r>
      <w:r w:rsidRPr="00AE6B14">
        <w:rPr>
          <w:rFonts w:cs="Arial"/>
          <w:szCs w:val="12"/>
          <w:lang w:val="en-ZA" w:eastAsia="en-ZA"/>
        </w:rPr>
        <w:t>South African Medicines Formulary.  12th Edition.  Division of Clinical Pharmacology.  University of Cape Town, 2016.</w:t>
      </w:r>
    </w:p>
  </w:endnote>
  <w:endnote w:id="10">
    <w:p w14:paraId="3594CBBF" w14:textId="77777777" w:rsidR="003D240C" w:rsidRPr="002573A8" w:rsidRDefault="003D240C" w:rsidP="006008BD">
      <w:pPr>
        <w:pStyle w:val="EndnoteText"/>
        <w:tabs>
          <w:tab w:val="left" w:pos="180"/>
        </w:tabs>
        <w:spacing w:before="0" w:after="0"/>
        <w:jc w:val="both"/>
        <w:rPr>
          <w:rFonts w:cs="Arial"/>
          <w:szCs w:val="12"/>
          <w:lang w:val="en-ZA"/>
        </w:rPr>
      </w:pPr>
      <w:r w:rsidRPr="00AE6B14">
        <w:rPr>
          <w:rStyle w:val="EndnoteReference"/>
          <w:rFonts w:cs="Arial"/>
          <w:lang w:val="en-ZA"/>
        </w:rPr>
        <w:endnoteRef/>
      </w:r>
      <w:r w:rsidRPr="00AE6B14">
        <w:rPr>
          <w:rFonts w:cs="Arial"/>
          <w:szCs w:val="12"/>
          <w:lang w:val="en-ZA"/>
        </w:rPr>
        <w:t xml:space="preserve"> </w:t>
      </w:r>
      <w:r w:rsidRPr="00AE6B14">
        <w:rPr>
          <w:rFonts w:cs="Arial"/>
          <w:szCs w:val="12"/>
          <w:lang w:val="en-ZA"/>
        </w:rPr>
        <w:tab/>
      </w:r>
      <w:r>
        <w:rPr>
          <w:rFonts w:cs="Arial"/>
          <w:szCs w:val="12"/>
          <w:lang w:val="en-ZA"/>
        </w:rPr>
        <w:t>(</w:t>
      </w:r>
      <w:proofErr w:type="spellStart"/>
      <w:r>
        <w:rPr>
          <w:rFonts w:cs="Arial"/>
          <w:szCs w:val="12"/>
          <w:lang w:val="en-ZA"/>
        </w:rPr>
        <w:t>Aminophlline</w:t>
      </w:r>
      <w:proofErr w:type="spellEnd"/>
      <w:r>
        <w:rPr>
          <w:rFonts w:cs="Arial"/>
          <w:szCs w:val="12"/>
          <w:lang w:val="en-ZA"/>
        </w:rPr>
        <w:t xml:space="preserve"> IV): </w:t>
      </w:r>
      <w:r w:rsidRPr="00214AA8">
        <w:rPr>
          <w:rFonts w:cs="Arial"/>
          <w:szCs w:val="12"/>
          <w:lang w:val="en-ZA"/>
        </w:rPr>
        <w:t xml:space="preserve">Aminophylline: </w:t>
      </w:r>
      <w:r w:rsidRPr="002573A8">
        <w:rPr>
          <w:rFonts w:cs="Arial"/>
          <w:szCs w:val="12"/>
          <w:lang w:val="en-ZA"/>
        </w:rPr>
        <w:t>Nair P, Milan SJ, Rowe BH. Addition of intravenous aminophylline to inhaled</w:t>
      </w:r>
    </w:p>
    <w:p w14:paraId="48CCC392" w14:textId="0D8F39F9" w:rsidR="003D240C" w:rsidRPr="00214AA8" w:rsidRDefault="003D240C" w:rsidP="006008BD">
      <w:pPr>
        <w:pStyle w:val="EndnoteText"/>
        <w:spacing w:before="0" w:after="0"/>
        <w:jc w:val="both"/>
        <w:rPr>
          <w:szCs w:val="12"/>
          <w:lang w:val="en-ZA"/>
        </w:rPr>
      </w:pPr>
      <w:proofErr w:type="gramStart"/>
      <w:r w:rsidRPr="002573A8">
        <w:rPr>
          <w:rFonts w:cs="Arial"/>
          <w:szCs w:val="12"/>
          <w:lang w:val="en-ZA"/>
        </w:rPr>
        <w:t>beta(</w:t>
      </w:r>
      <w:proofErr w:type="gramEnd"/>
      <w:r w:rsidRPr="002573A8">
        <w:rPr>
          <w:rFonts w:cs="Arial"/>
          <w:szCs w:val="12"/>
          <w:lang w:val="en-ZA"/>
        </w:rPr>
        <w:t xml:space="preserve">2)-agonists in adults with acute asthma. Cochrane Database </w:t>
      </w:r>
      <w:proofErr w:type="spellStart"/>
      <w:r w:rsidRPr="002573A8">
        <w:rPr>
          <w:rFonts w:cs="Arial"/>
          <w:szCs w:val="12"/>
          <w:lang w:val="en-ZA"/>
        </w:rPr>
        <w:t>Syst</w:t>
      </w:r>
      <w:proofErr w:type="spellEnd"/>
      <w:r w:rsidRPr="002573A8">
        <w:rPr>
          <w:rFonts w:cs="Arial"/>
          <w:szCs w:val="12"/>
          <w:lang w:val="en-ZA"/>
        </w:rPr>
        <w:t xml:space="preserve"> Rev. 2012 Dec 12</w:t>
      </w:r>
      <w:proofErr w:type="gramStart"/>
      <w:r w:rsidRPr="002573A8">
        <w:rPr>
          <w:rFonts w:cs="Arial"/>
          <w:szCs w:val="12"/>
          <w:lang w:val="en-ZA"/>
        </w:rPr>
        <w:t>;12:CD002742</w:t>
      </w:r>
      <w:proofErr w:type="gramEnd"/>
      <w:r w:rsidRPr="002573A8">
        <w:rPr>
          <w:rFonts w:cs="Arial"/>
          <w:szCs w:val="12"/>
          <w:lang w:val="en-ZA"/>
        </w:rPr>
        <w:t>.</w:t>
      </w:r>
      <w:hyperlink r:id="rId9" w:history="1">
        <w:r w:rsidRPr="002573A8">
          <w:rPr>
            <w:rStyle w:val="Hyperlink"/>
            <w:rFonts w:cs="Arial"/>
            <w:szCs w:val="12"/>
            <w:lang w:val="en-ZA"/>
          </w:rPr>
          <w:t>http://www.ncbi.nlm.nih.gov/pubmed/23235591</w:t>
        </w:r>
      </w:hyperlink>
      <w:r w:rsidRPr="00AE6B14">
        <w:rPr>
          <w:rFonts w:cs="Arial"/>
          <w:szCs w:val="12"/>
          <w:lang w:val="en-ZA"/>
        </w:rPr>
        <w:tab/>
      </w:r>
    </w:p>
  </w:endnote>
  <w:endnote w:id="11">
    <w:p w14:paraId="3E44F635" w14:textId="47A211CB" w:rsidR="003D240C" w:rsidRPr="00214AA8" w:rsidRDefault="003D240C" w:rsidP="002635CC">
      <w:pPr>
        <w:pStyle w:val="EndnoteText"/>
        <w:tabs>
          <w:tab w:val="left" w:pos="180"/>
        </w:tabs>
        <w:spacing w:before="0" w:after="0"/>
        <w:jc w:val="both"/>
        <w:rPr>
          <w:szCs w:val="12"/>
          <w:lang w:val="en-ZA"/>
        </w:rPr>
      </w:pPr>
      <w:r w:rsidRPr="00AE6B14">
        <w:rPr>
          <w:rStyle w:val="EndnoteReference"/>
          <w:rFonts w:cs="Arial"/>
          <w:lang w:val="en-ZA"/>
        </w:rPr>
        <w:endnoteRef/>
      </w:r>
      <w:r w:rsidRPr="00AE6B14">
        <w:rPr>
          <w:rFonts w:cs="Arial"/>
          <w:szCs w:val="12"/>
          <w:lang w:val="en-ZA"/>
        </w:rPr>
        <w:t xml:space="preserve"> </w:t>
      </w:r>
      <w:r w:rsidRPr="00AE6B14">
        <w:rPr>
          <w:rFonts w:cs="Arial"/>
          <w:szCs w:val="12"/>
          <w:lang w:val="en-ZA"/>
        </w:rPr>
        <w:tab/>
      </w:r>
      <w:r>
        <w:rPr>
          <w:rFonts w:cs="Arial"/>
          <w:szCs w:val="12"/>
          <w:lang w:val="en-ZA"/>
        </w:rPr>
        <w:t xml:space="preserve">(Guidance for Respiratory failure): </w:t>
      </w:r>
      <w:r>
        <w:t>South African Medicines Formulary. Chapter section R03: Drugs for Obstructive Airways Diseases, Management of Asthma clinical notes.</w:t>
      </w:r>
      <w:r w:rsidRPr="00AE6B14">
        <w:rPr>
          <w:rFonts w:cs="Arial"/>
          <w:szCs w:val="12"/>
          <w:lang w:val="en-ZA"/>
        </w:rPr>
        <w:tab/>
      </w:r>
    </w:p>
  </w:endnote>
  <w:endnote w:id="12">
    <w:p w14:paraId="4AC54FD6" w14:textId="711FED2C" w:rsidR="003D240C" w:rsidRDefault="003D240C" w:rsidP="002635CC">
      <w:pPr>
        <w:pStyle w:val="CommentText"/>
        <w:spacing w:before="0" w:after="0"/>
        <w:jc w:val="left"/>
      </w:pPr>
      <w:r w:rsidRPr="00AE6B14">
        <w:rPr>
          <w:rStyle w:val="EndnoteReference"/>
          <w:rFonts w:cs="Arial"/>
          <w:lang w:val="en-ZA"/>
        </w:rPr>
        <w:endnoteRef/>
      </w:r>
      <w:r w:rsidRPr="00AE6B14">
        <w:rPr>
          <w:rFonts w:cs="Arial"/>
          <w:szCs w:val="12"/>
          <w:lang w:val="en-ZA"/>
        </w:rPr>
        <w:t xml:space="preserve"> </w:t>
      </w:r>
      <w:r w:rsidRPr="002635CC">
        <w:rPr>
          <w:rFonts w:cs="Arial"/>
          <w:sz w:val="12"/>
          <w:szCs w:val="12"/>
          <w:lang w:val="en-ZA"/>
        </w:rPr>
        <w:t xml:space="preserve">(IV fluid replacement in children):  Meyers R. Management of </w:t>
      </w:r>
      <w:proofErr w:type="spellStart"/>
      <w:r w:rsidRPr="002635CC">
        <w:rPr>
          <w:rFonts w:cs="Arial"/>
          <w:sz w:val="12"/>
          <w:szCs w:val="12"/>
          <w:lang w:val="en-ZA"/>
        </w:rPr>
        <w:t>Pediatric</w:t>
      </w:r>
      <w:proofErr w:type="spellEnd"/>
      <w:r w:rsidRPr="002635CC">
        <w:rPr>
          <w:rFonts w:cs="Arial"/>
          <w:sz w:val="12"/>
          <w:szCs w:val="12"/>
          <w:lang w:val="en-ZA"/>
        </w:rPr>
        <w:t xml:space="preserve"> Parenteral Fluids. J </w:t>
      </w:r>
      <w:proofErr w:type="spellStart"/>
      <w:r w:rsidRPr="002635CC">
        <w:rPr>
          <w:rFonts w:cs="Arial"/>
          <w:sz w:val="12"/>
          <w:szCs w:val="12"/>
          <w:lang w:val="en-ZA"/>
        </w:rPr>
        <w:t>Pediatr</w:t>
      </w:r>
      <w:proofErr w:type="spellEnd"/>
      <w:r w:rsidRPr="002635CC">
        <w:rPr>
          <w:rFonts w:cs="Arial"/>
          <w:sz w:val="12"/>
          <w:szCs w:val="12"/>
          <w:lang w:val="en-ZA"/>
        </w:rPr>
        <w:t xml:space="preserve"> </w:t>
      </w:r>
      <w:proofErr w:type="spellStart"/>
      <w:r w:rsidRPr="002635CC">
        <w:rPr>
          <w:rFonts w:cs="Arial"/>
          <w:sz w:val="12"/>
          <w:szCs w:val="12"/>
          <w:lang w:val="en-ZA"/>
        </w:rPr>
        <w:t>Pharmacol</w:t>
      </w:r>
      <w:proofErr w:type="spellEnd"/>
      <w:r w:rsidRPr="002635CC">
        <w:rPr>
          <w:rFonts w:cs="Arial"/>
          <w:sz w:val="12"/>
          <w:szCs w:val="12"/>
          <w:lang w:val="en-ZA"/>
        </w:rPr>
        <w:t xml:space="preserve"> </w:t>
      </w:r>
      <w:proofErr w:type="spellStart"/>
      <w:r w:rsidRPr="002635CC">
        <w:rPr>
          <w:rFonts w:cs="Arial"/>
          <w:sz w:val="12"/>
          <w:szCs w:val="12"/>
          <w:lang w:val="en-ZA"/>
        </w:rPr>
        <w:t>Ther</w:t>
      </w:r>
      <w:proofErr w:type="spellEnd"/>
      <w:r w:rsidRPr="002635CC">
        <w:rPr>
          <w:rFonts w:cs="Arial"/>
          <w:sz w:val="12"/>
          <w:szCs w:val="12"/>
          <w:lang w:val="en-ZA"/>
        </w:rPr>
        <w:t>. 2024 Aug</w:t>
      </w:r>
      <w:proofErr w:type="gramStart"/>
      <w:r w:rsidRPr="002635CC">
        <w:rPr>
          <w:rFonts w:cs="Arial"/>
          <w:sz w:val="12"/>
          <w:szCs w:val="12"/>
          <w:lang w:val="en-ZA"/>
        </w:rPr>
        <w:t>;29</w:t>
      </w:r>
      <w:proofErr w:type="gramEnd"/>
      <w:r w:rsidRPr="002635CC">
        <w:rPr>
          <w:rFonts w:cs="Arial"/>
          <w:sz w:val="12"/>
          <w:szCs w:val="12"/>
          <w:lang w:val="en-ZA"/>
        </w:rPr>
        <w:t xml:space="preserve">(4):346-353. </w:t>
      </w:r>
      <w:proofErr w:type="spellStart"/>
      <w:proofErr w:type="gramStart"/>
      <w:r w:rsidRPr="002635CC">
        <w:rPr>
          <w:rFonts w:cs="Arial"/>
          <w:sz w:val="12"/>
          <w:szCs w:val="12"/>
          <w:lang w:val="en-ZA"/>
        </w:rPr>
        <w:t>doi</w:t>
      </w:r>
      <w:proofErr w:type="spellEnd"/>
      <w:proofErr w:type="gramEnd"/>
      <w:r w:rsidRPr="002635CC">
        <w:rPr>
          <w:rFonts w:cs="Arial"/>
          <w:sz w:val="12"/>
          <w:szCs w:val="12"/>
          <w:lang w:val="en-ZA"/>
        </w:rPr>
        <w:t xml:space="preserve">: 10.5863/1551-6776-29.4.346. </w:t>
      </w:r>
      <w:proofErr w:type="spellStart"/>
      <w:r w:rsidRPr="002635CC">
        <w:rPr>
          <w:rFonts w:cs="Arial"/>
          <w:sz w:val="12"/>
          <w:szCs w:val="12"/>
          <w:lang w:val="en-ZA"/>
        </w:rPr>
        <w:t>Epub</w:t>
      </w:r>
      <w:proofErr w:type="spellEnd"/>
      <w:r w:rsidRPr="002635CC">
        <w:rPr>
          <w:rFonts w:cs="Arial"/>
          <w:sz w:val="12"/>
          <w:szCs w:val="12"/>
          <w:lang w:val="en-ZA"/>
        </w:rPr>
        <w:t xml:space="preserve"> 2024 Aug 13. PMID: 39144385; PMCID: PMC11321816.</w:t>
      </w:r>
      <w:r>
        <w:t xml:space="preserve"> </w:t>
      </w:r>
    </w:p>
    <w:p w14:paraId="2026B1EF" w14:textId="5D954170" w:rsidR="003D240C" w:rsidRPr="002635CC" w:rsidRDefault="003D240C" w:rsidP="002635CC">
      <w:pPr>
        <w:pStyle w:val="CommentText"/>
        <w:spacing w:before="0" w:after="0"/>
        <w:jc w:val="left"/>
        <w:rPr>
          <w:rFonts w:cs="Arial"/>
          <w:sz w:val="12"/>
          <w:szCs w:val="12"/>
          <w:lang w:val="en-ZA"/>
        </w:rPr>
      </w:pPr>
      <w:r w:rsidRPr="002635CC">
        <w:rPr>
          <w:rFonts w:cs="Arial"/>
          <w:sz w:val="12"/>
          <w:szCs w:val="12"/>
          <w:lang w:val="en-ZA"/>
        </w:rPr>
        <w:t>Initial intravenous fluid prescription in general paediatric in-patients aged &gt;28 days and. HKMJ [Internet]. 2021 Aug 19 [cited 2026 July 6]</w:t>
      </w:r>
      <w:proofErr w:type="gramStart"/>
      <w:r w:rsidRPr="002635CC">
        <w:rPr>
          <w:rFonts w:cs="Arial"/>
          <w:sz w:val="12"/>
          <w:szCs w:val="12"/>
          <w:lang w:val="en-ZA"/>
        </w:rPr>
        <w:t>;.</w:t>
      </w:r>
      <w:proofErr w:type="gramEnd"/>
      <w:r w:rsidRPr="002635CC">
        <w:rPr>
          <w:rFonts w:cs="Arial"/>
          <w:sz w:val="12"/>
          <w:szCs w:val="12"/>
          <w:lang w:val="en-ZA"/>
        </w:rPr>
        <w:t xml:space="preserve"> Available from: </w:t>
      </w:r>
      <w:hyperlink r:id="rId10" w:history="1">
        <w:r w:rsidRPr="00B742FE">
          <w:rPr>
            <w:rStyle w:val="Hyperlink"/>
            <w:sz w:val="12"/>
            <w:szCs w:val="12"/>
            <w:lang w:val="en-ZA"/>
          </w:rPr>
          <w:t>https://www.hkmj.org/abstracts/v27n4/276.htm</w:t>
        </w:r>
      </w:hyperlink>
    </w:p>
    <w:p w14:paraId="0784DFD7" w14:textId="77777777" w:rsidR="003D240C" w:rsidRPr="002635CC" w:rsidRDefault="003D240C" w:rsidP="002635CC">
      <w:pPr>
        <w:pStyle w:val="CommentText"/>
        <w:spacing w:before="0" w:after="0"/>
        <w:jc w:val="left"/>
        <w:rPr>
          <w:rFonts w:cs="Arial"/>
          <w:sz w:val="12"/>
          <w:szCs w:val="12"/>
          <w:lang w:val="en-ZA"/>
        </w:rPr>
      </w:pPr>
      <w:r w:rsidRPr="002635CC">
        <w:rPr>
          <w:rFonts w:cs="Arial"/>
          <w:sz w:val="12"/>
          <w:szCs w:val="12"/>
          <w:lang w:val="en-ZA"/>
        </w:rPr>
        <w:t xml:space="preserve">Rey C., Los-Arcos M., Hernández A., Sánchez A., </w:t>
      </w:r>
      <w:proofErr w:type="spellStart"/>
      <w:r w:rsidRPr="002635CC">
        <w:rPr>
          <w:rFonts w:cs="Arial"/>
          <w:sz w:val="12"/>
          <w:szCs w:val="12"/>
          <w:lang w:val="en-ZA"/>
        </w:rPr>
        <w:t>Díaz</w:t>
      </w:r>
      <w:proofErr w:type="spellEnd"/>
      <w:r w:rsidRPr="002635CC">
        <w:rPr>
          <w:rFonts w:cs="Arial"/>
          <w:sz w:val="12"/>
          <w:szCs w:val="12"/>
          <w:lang w:val="en-ZA"/>
        </w:rPr>
        <w:t xml:space="preserve"> J.J., </w:t>
      </w:r>
      <w:proofErr w:type="spellStart"/>
      <w:r w:rsidRPr="002635CC">
        <w:rPr>
          <w:rFonts w:cs="Arial"/>
          <w:sz w:val="12"/>
          <w:szCs w:val="12"/>
          <w:lang w:val="en-ZA"/>
        </w:rPr>
        <w:t>López-Herce</w:t>
      </w:r>
      <w:proofErr w:type="spellEnd"/>
      <w:r w:rsidRPr="002635CC">
        <w:rPr>
          <w:rFonts w:cs="Arial"/>
          <w:sz w:val="12"/>
          <w:szCs w:val="12"/>
          <w:lang w:val="en-ZA"/>
        </w:rPr>
        <w:t xml:space="preserve"> J. Hypotonic versus isotonic maintenance fluids in critically ill children: A </w:t>
      </w:r>
      <w:proofErr w:type="spellStart"/>
      <w:r w:rsidRPr="002635CC">
        <w:rPr>
          <w:rFonts w:cs="Arial"/>
          <w:sz w:val="12"/>
          <w:szCs w:val="12"/>
          <w:lang w:val="en-ZA"/>
        </w:rPr>
        <w:t>multicenter</w:t>
      </w:r>
      <w:proofErr w:type="spellEnd"/>
      <w:r w:rsidRPr="002635CC">
        <w:rPr>
          <w:rFonts w:cs="Arial"/>
          <w:sz w:val="12"/>
          <w:szCs w:val="12"/>
          <w:lang w:val="en-ZA"/>
        </w:rPr>
        <w:t xml:space="preserve"> prospective randomized study </w:t>
      </w:r>
    </w:p>
    <w:p w14:paraId="33FB0B46" w14:textId="132F3484" w:rsidR="003D240C" w:rsidRPr="00214AA8" w:rsidRDefault="003D240C" w:rsidP="00B742FE">
      <w:pPr>
        <w:pStyle w:val="CommentText"/>
        <w:spacing w:before="0" w:after="0"/>
        <w:jc w:val="left"/>
        <w:rPr>
          <w:szCs w:val="12"/>
          <w:lang w:val="en-ZA"/>
        </w:rPr>
      </w:pPr>
      <w:r w:rsidRPr="002635CC">
        <w:rPr>
          <w:rFonts w:cs="Arial"/>
          <w:sz w:val="12"/>
          <w:szCs w:val="12"/>
          <w:lang w:val="en-ZA"/>
        </w:rPr>
        <w:t xml:space="preserve">Shukla S, </w:t>
      </w:r>
      <w:proofErr w:type="spellStart"/>
      <w:r w:rsidRPr="002635CC">
        <w:rPr>
          <w:rFonts w:cs="Arial"/>
          <w:sz w:val="12"/>
          <w:szCs w:val="12"/>
          <w:lang w:val="en-ZA"/>
        </w:rPr>
        <w:t>Basu</w:t>
      </w:r>
      <w:proofErr w:type="spellEnd"/>
      <w:r w:rsidRPr="002635CC">
        <w:rPr>
          <w:rFonts w:cs="Arial"/>
          <w:sz w:val="12"/>
          <w:szCs w:val="12"/>
          <w:lang w:val="en-ZA"/>
        </w:rPr>
        <w:t xml:space="preserve"> S, Moritz ML. Use of Hypotonic Maintenance Intravenous Fluids and Hospital-Acquired </w:t>
      </w:r>
      <w:proofErr w:type="spellStart"/>
      <w:r w:rsidRPr="002635CC">
        <w:rPr>
          <w:rFonts w:cs="Arial"/>
          <w:sz w:val="12"/>
          <w:szCs w:val="12"/>
          <w:lang w:val="en-ZA"/>
        </w:rPr>
        <w:t>Hyponatremia</w:t>
      </w:r>
      <w:proofErr w:type="spellEnd"/>
      <w:r w:rsidRPr="002635CC">
        <w:rPr>
          <w:rFonts w:cs="Arial"/>
          <w:sz w:val="12"/>
          <w:szCs w:val="12"/>
          <w:lang w:val="en-ZA"/>
        </w:rPr>
        <w:t xml:space="preserve"> Remain Common in Children Admitted to a General </w:t>
      </w:r>
      <w:proofErr w:type="spellStart"/>
      <w:r w:rsidRPr="002635CC">
        <w:rPr>
          <w:rFonts w:cs="Arial"/>
          <w:sz w:val="12"/>
          <w:szCs w:val="12"/>
          <w:lang w:val="en-ZA"/>
        </w:rPr>
        <w:t>Pediatric</w:t>
      </w:r>
      <w:proofErr w:type="spellEnd"/>
      <w:r w:rsidRPr="002635CC">
        <w:rPr>
          <w:rFonts w:cs="Arial"/>
          <w:sz w:val="12"/>
          <w:szCs w:val="12"/>
          <w:lang w:val="en-ZA"/>
        </w:rPr>
        <w:t xml:space="preserve"> Ward. Front </w:t>
      </w:r>
      <w:proofErr w:type="spellStart"/>
      <w:r w:rsidRPr="002635CC">
        <w:rPr>
          <w:rFonts w:cs="Arial"/>
          <w:sz w:val="12"/>
          <w:szCs w:val="12"/>
          <w:lang w:val="en-ZA"/>
        </w:rPr>
        <w:t>Pediatr</w:t>
      </w:r>
      <w:proofErr w:type="spellEnd"/>
      <w:r w:rsidRPr="002635CC">
        <w:rPr>
          <w:rFonts w:cs="Arial"/>
          <w:sz w:val="12"/>
          <w:szCs w:val="12"/>
          <w:lang w:val="en-ZA"/>
        </w:rPr>
        <w:t>. 2016 Aug 25</w:t>
      </w:r>
      <w:proofErr w:type="gramStart"/>
      <w:r w:rsidRPr="002635CC">
        <w:rPr>
          <w:rFonts w:cs="Arial"/>
          <w:sz w:val="12"/>
          <w:szCs w:val="12"/>
          <w:lang w:val="en-ZA"/>
        </w:rPr>
        <w:t>;4:90</w:t>
      </w:r>
      <w:proofErr w:type="gramEnd"/>
      <w:r w:rsidRPr="002635CC">
        <w:rPr>
          <w:rFonts w:cs="Arial"/>
          <w:sz w:val="12"/>
          <w:szCs w:val="12"/>
          <w:lang w:val="en-ZA"/>
        </w:rPr>
        <w:t xml:space="preserve">. </w:t>
      </w:r>
      <w:proofErr w:type="spellStart"/>
      <w:proofErr w:type="gramStart"/>
      <w:r w:rsidRPr="002635CC">
        <w:rPr>
          <w:rFonts w:cs="Arial"/>
          <w:sz w:val="12"/>
          <w:szCs w:val="12"/>
          <w:lang w:val="en-ZA"/>
        </w:rPr>
        <w:t>doi</w:t>
      </w:r>
      <w:proofErr w:type="spellEnd"/>
      <w:proofErr w:type="gramEnd"/>
      <w:r w:rsidRPr="002635CC">
        <w:rPr>
          <w:rFonts w:cs="Arial"/>
          <w:sz w:val="12"/>
          <w:szCs w:val="12"/>
          <w:lang w:val="en-ZA"/>
        </w:rPr>
        <w:t xml:space="preserve">: 10.3389/fped.2016.00090. PMID: 27610358; PMCID: PMC4996996. </w:t>
      </w:r>
    </w:p>
  </w:endnote>
  <w:endnote w:id="13">
    <w:p w14:paraId="281B25E1" w14:textId="77777777" w:rsidR="003D240C" w:rsidRPr="00357CF3" w:rsidRDefault="003D240C" w:rsidP="001A678F">
      <w:pPr>
        <w:pStyle w:val="EndnoteText"/>
        <w:jc w:val="both"/>
        <w:rPr>
          <w:szCs w:val="12"/>
          <w:lang w:val="en-ZA"/>
        </w:rPr>
      </w:pPr>
      <w:r w:rsidRPr="00357CF3">
        <w:rPr>
          <w:rStyle w:val="EndnoteReference"/>
        </w:rPr>
        <w:endnoteRef/>
      </w:r>
      <w:r w:rsidRPr="00357CF3">
        <w:rPr>
          <w:szCs w:val="12"/>
          <w:lang w:val="en-ZA"/>
        </w:rPr>
        <w:tab/>
        <w:t>Salbutamol MDI (</w:t>
      </w:r>
      <w:r>
        <w:rPr>
          <w:szCs w:val="12"/>
          <w:lang w:val="en-ZA"/>
        </w:rPr>
        <w:t xml:space="preserve">dose in </w:t>
      </w:r>
      <w:r w:rsidRPr="00357CF3">
        <w:rPr>
          <w:szCs w:val="12"/>
          <w:lang w:val="en-ZA"/>
        </w:rPr>
        <w:t>adults</w:t>
      </w:r>
      <w:r>
        <w:rPr>
          <w:szCs w:val="12"/>
          <w:lang w:val="en-ZA"/>
        </w:rPr>
        <w:t xml:space="preserve"> and children):  SAMF 14</w:t>
      </w:r>
      <w:r w:rsidRPr="005B479F">
        <w:rPr>
          <w:szCs w:val="12"/>
          <w:vertAlign w:val="superscript"/>
          <w:lang w:val="en-ZA"/>
        </w:rPr>
        <w:t>th</w:t>
      </w:r>
      <w:r>
        <w:rPr>
          <w:szCs w:val="12"/>
          <w:lang w:val="en-ZA"/>
        </w:rPr>
        <w:t xml:space="preserve"> Edition</w:t>
      </w:r>
      <w:r w:rsidRPr="00357CF3">
        <w:rPr>
          <w:szCs w:val="12"/>
          <w:lang w:val="en-ZA"/>
        </w:rPr>
        <w:t xml:space="preserve"> </w:t>
      </w:r>
    </w:p>
  </w:endnote>
  <w:endnote w:id="14">
    <w:p w14:paraId="5375C8C0" w14:textId="77777777" w:rsidR="003D240C" w:rsidRPr="00D873FA" w:rsidRDefault="003D240C" w:rsidP="005528D1">
      <w:pPr>
        <w:pStyle w:val="Default"/>
        <w:rPr>
          <w:rFonts w:ascii="Arial" w:hAnsi="Arial" w:cs="Arial"/>
          <w:sz w:val="12"/>
          <w:szCs w:val="12"/>
        </w:rPr>
      </w:pPr>
      <w:r w:rsidRPr="00357CF3">
        <w:rPr>
          <w:rStyle w:val="EndnoteReference"/>
        </w:rPr>
        <w:endnoteRef/>
      </w:r>
      <w:r w:rsidRPr="00357CF3">
        <w:rPr>
          <w:szCs w:val="12"/>
          <w:lang w:val="en-ZA"/>
        </w:rPr>
        <w:tab/>
      </w:r>
      <w:r w:rsidRPr="00D873FA">
        <w:rPr>
          <w:rFonts w:ascii="Arial" w:hAnsi="Arial" w:cs="Arial"/>
          <w:sz w:val="12"/>
          <w:szCs w:val="12"/>
        </w:rPr>
        <w:t xml:space="preserve">MART </w:t>
      </w:r>
      <w:r w:rsidRPr="00D873FA">
        <w:rPr>
          <w:rFonts w:ascii="Arial" w:eastAsia="Calibri" w:hAnsi="Arial" w:cs="Arial"/>
          <w:sz w:val="12"/>
          <w:szCs w:val="12"/>
        </w:rPr>
        <w:t xml:space="preserve">(Adults and adolescents 12 years and older): </w:t>
      </w:r>
      <w:proofErr w:type="spellStart"/>
      <w:r w:rsidRPr="00D873FA">
        <w:rPr>
          <w:rFonts w:ascii="Arial" w:eastAsia="Calibri" w:hAnsi="Arial" w:cs="Arial"/>
          <w:sz w:val="12"/>
          <w:szCs w:val="12"/>
        </w:rPr>
        <w:t>NDoH</w:t>
      </w:r>
      <w:proofErr w:type="spellEnd"/>
      <w:r w:rsidRPr="00D873FA">
        <w:rPr>
          <w:rFonts w:ascii="Arial" w:eastAsia="Calibri" w:hAnsi="Arial" w:cs="Arial"/>
          <w:sz w:val="12"/>
          <w:szCs w:val="12"/>
        </w:rPr>
        <w:t xml:space="preserve"> evidence review.</w:t>
      </w:r>
      <w:r w:rsidRPr="00D873FA">
        <w:rPr>
          <w:rFonts w:ascii="Arial" w:hAnsi="Arial" w:cs="Arial"/>
        </w:rPr>
        <w:t xml:space="preserve"> </w:t>
      </w:r>
      <w:r w:rsidRPr="00D873FA">
        <w:rPr>
          <w:rFonts w:ascii="Arial" w:hAnsi="Arial" w:cs="Arial"/>
          <w:sz w:val="12"/>
          <w:szCs w:val="12"/>
        </w:rPr>
        <w:t xml:space="preserve"> Evidence Review: ICS/</w:t>
      </w:r>
      <w:proofErr w:type="spellStart"/>
      <w:r w:rsidRPr="00D873FA">
        <w:rPr>
          <w:rFonts w:ascii="Arial" w:hAnsi="Arial" w:cs="Arial"/>
          <w:sz w:val="12"/>
          <w:szCs w:val="12"/>
        </w:rPr>
        <w:t>formoterol</w:t>
      </w:r>
      <w:proofErr w:type="spellEnd"/>
      <w:r w:rsidRPr="00D873FA">
        <w:rPr>
          <w:rFonts w:ascii="Arial" w:hAnsi="Arial" w:cs="Arial"/>
          <w:sz w:val="12"/>
          <w:szCs w:val="12"/>
        </w:rPr>
        <w:t xml:space="preserve"> for asthma_27 Nov 2025_final.</w:t>
      </w:r>
    </w:p>
    <w:p w14:paraId="41D62E08" w14:textId="68A34E68" w:rsidR="003D240C" w:rsidRPr="00357CF3" w:rsidRDefault="003D240C" w:rsidP="005528D1">
      <w:pPr>
        <w:pStyle w:val="EndnoteText"/>
        <w:jc w:val="both"/>
        <w:rPr>
          <w:szCs w:val="12"/>
          <w:lang w:val="en-ZA"/>
        </w:rPr>
      </w:pPr>
      <w:proofErr w:type="spellStart"/>
      <w:r w:rsidRPr="00D873FA">
        <w:rPr>
          <w:rFonts w:eastAsia="Calibri" w:cs="Arial"/>
          <w:szCs w:val="12"/>
        </w:rPr>
        <w:t>NDoH</w:t>
      </w:r>
      <w:proofErr w:type="spellEnd"/>
      <w:r w:rsidRPr="00D873FA">
        <w:rPr>
          <w:rFonts w:eastAsia="Calibri" w:cs="Arial"/>
          <w:szCs w:val="12"/>
        </w:rPr>
        <w:t xml:space="preserve">  Economic </w:t>
      </w:r>
      <w:proofErr w:type="spellStart"/>
      <w:r w:rsidRPr="00D873FA">
        <w:rPr>
          <w:rFonts w:eastAsia="Calibri" w:cs="Arial"/>
          <w:szCs w:val="12"/>
        </w:rPr>
        <w:t>Evaluation_ICS_formoterol</w:t>
      </w:r>
      <w:proofErr w:type="spellEnd"/>
      <w:r w:rsidRPr="00D873FA">
        <w:rPr>
          <w:rFonts w:eastAsia="Calibri" w:cs="Arial"/>
          <w:szCs w:val="12"/>
        </w:rPr>
        <w:t xml:space="preserve"> for </w:t>
      </w:r>
      <w:proofErr w:type="spellStart"/>
      <w:r w:rsidRPr="00D873FA">
        <w:rPr>
          <w:rFonts w:eastAsia="Calibri" w:cs="Arial"/>
          <w:szCs w:val="12"/>
        </w:rPr>
        <w:t>Asthma_December</w:t>
      </w:r>
      <w:proofErr w:type="spellEnd"/>
      <w:r w:rsidRPr="00D873FA">
        <w:rPr>
          <w:rFonts w:eastAsia="Calibri" w:cs="Arial"/>
          <w:szCs w:val="12"/>
        </w:rPr>
        <w:t xml:space="preserve"> 2025_final</w:t>
      </w:r>
    </w:p>
  </w:endnote>
  <w:endnote w:id="15">
    <w:p w14:paraId="27B677A7" w14:textId="77777777" w:rsidR="003D240C" w:rsidRPr="00357CF3" w:rsidRDefault="003D240C" w:rsidP="005528D1">
      <w:pPr>
        <w:pStyle w:val="EndnoteText"/>
        <w:jc w:val="both"/>
        <w:rPr>
          <w:rFonts w:eastAsia="Calibri"/>
          <w:szCs w:val="12"/>
          <w:lang w:val="en-ZA"/>
        </w:rPr>
      </w:pPr>
      <w:r w:rsidRPr="00357CF3">
        <w:rPr>
          <w:rStyle w:val="EndnoteReference"/>
        </w:rPr>
        <w:endnoteRef/>
      </w:r>
      <w:r w:rsidRPr="00357CF3">
        <w:rPr>
          <w:szCs w:val="12"/>
          <w:lang w:val="en-ZA"/>
        </w:rPr>
        <w:tab/>
      </w:r>
      <w:r w:rsidRPr="00357CF3">
        <w:rPr>
          <w:rFonts w:eastAsia="Calibri"/>
          <w:szCs w:val="12"/>
          <w:lang w:val="en-ZA"/>
        </w:rPr>
        <w:t>Inhaled corticosteroids</w:t>
      </w:r>
      <w:r w:rsidRPr="00357CF3">
        <w:rPr>
          <w:rFonts w:eastAsia="Calibri"/>
          <w:szCs w:val="12"/>
          <w:lang w:val="en-ZA"/>
        </w:rPr>
        <w:fldChar w:fldCharType="begin"/>
      </w:r>
      <w:r w:rsidRPr="00357CF3">
        <w:rPr>
          <w:szCs w:val="12"/>
        </w:rPr>
        <w:instrText xml:space="preserve"> XE "Inhaled corticosteroids" </w:instrText>
      </w:r>
      <w:r w:rsidRPr="00357CF3">
        <w:rPr>
          <w:rFonts w:eastAsia="Calibri"/>
          <w:szCs w:val="12"/>
          <w:lang w:val="en-ZA"/>
        </w:rPr>
        <w:fldChar w:fldCharType="end"/>
      </w:r>
      <w:r w:rsidRPr="00357CF3">
        <w:rPr>
          <w:rFonts w:eastAsia="Calibri"/>
          <w:szCs w:val="12"/>
          <w:lang w:val="en-ZA"/>
        </w:rPr>
        <w:t xml:space="preserve"> (Patients</w:t>
      </w:r>
      <w:r w:rsidRPr="00357CF3">
        <w:rPr>
          <w:rFonts w:eastAsia="Calibri"/>
          <w:szCs w:val="12"/>
          <w:vertAlign w:val="superscript"/>
          <w:lang w:val="en-ZA"/>
        </w:rPr>
        <w:t xml:space="preserve"> </w:t>
      </w:r>
      <w:r w:rsidRPr="00357CF3">
        <w:rPr>
          <w:rFonts w:eastAsia="Calibri"/>
          <w:szCs w:val="12"/>
          <w:lang w:val="en-ZA"/>
        </w:rPr>
        <w:t xml:space="preserve">on protease inhibitors): </w:t>
      </w:r>
      <w:proofErr w:type="spellStart"/>
      <w:r w:rsidRPr="00357CF3">
        <w:rPr>
          <w:rFonts w:eastAsia="Calibri"/>
          <w:szCs w:val="12"/>
          <w:lang w:val="en-ZA"/>
        </w:rPr>
        <w:t>Kedem</w:t>
      </w:r>
      <w:proofErr w:type="spellEnd"/>
      <w:r w:rsidRPr="00357CF3">
        <w:rPr>
          <w:rFonts w:eastAsia="Calibri"/>
          <w:szCs w:val="12"/>
          <w:lang w:val="en-ZA"/>
        </w:rPr>
        <w:t xml:space="preserve"> E, </w:t>
      </w:r>
      <w:proofErr w:type="spellStart"/>
      <w:r w:rsidRPr="00357CF3">
        <w:rPr>
          <w:rFonts w:eastAsia="Calibri"/>
          <w:szCs w:val="12"/>
          <w:lang w:val="en-ZA"/>
        </w:rPr>
        <w:t>Shahar</w:t>
      </w:r>
      <w:proofErr w:type="spellEnd"/>
      <w:r w:rsidRPr="00357CF3">
        <w:rPr>
          <w:rFonts w:eastAsia="Calibri"/>
          <w:szCs w:val="12"/>
          <w:lang w:val="en-ZA"/>
        </w:rPr>
        <w:t xml:space="preserve"> E, </w:t>
      </w:r>
      <w:proofErr w:type="spellStart"/>
      <w:r w:rsidRPr="00357CF3">
        <w:rPr>
          <w:rFonts w:eastAsia="Calibri"/>
          <w:szCs w:val="12"/>
          <w:lang w:val="en-ZA"/>
        </w:rPr>
        <w:t>Hassoun</w:t>
      </w:r>
      <w:proofErr w:type="spellEnd"/>
      <w:r w:rsidRPr="00357CF3">
        <w:rPr>
          <w:rFonts w:eastAsia="Calibri"/>
          <w:szCs w:val="12"/>
          <w:lang w:val="en-ZA"/>
        </w:rPr>
        <w:t xml:space="preserve"> G, Pollack S. Iatrogenic Cushing's syndrome due </w:t>
      </w:r>
      <w:proofErr w:type="gramStart"/>
      <w:r w:rsidRPr="00357CF3">
        <w:rPr>
          <w:rFonts w:eastAsia="Calibri"/>
          <w:szCs w:val="12"/>
          <w:lang w:val="en-ZA"/>
        </w:rPr>
        <w:t xml:space="preserve">to  </w:t>
      </w:r>
      <w:proofErr w:type="spellStart"/>
      <w:r w:rsidRPr="00357CF3">
        <w:rPr>
          <w:rFonts w:eastAsia="Calibri"/>
          <w:szCs w:val="12"/>
          <w:lang w:val="en-ZA"/>
        </w:rPr>
        <w:t>coadministration</w:t>
      </w:r>
      <w:proofErr w:type="spellEnd"/>
      <w:proofErr w:type="gramEnd"/>
      <w:r w:rsidRPr="00357CF3">
        <w:rPr>
          <w:rFonts w:eastAsia="Calibri"/>
          <w:szCs w:val="12"/>
          <w:lang w:val="en-ZA"/>
        </w:rPr>
        <w:t xml:space="preserve"> of ritonavir and inhaled budesonide in an asthmatic human immunodeficiency virus infected patient. J Asthma. 2010 Sep</w:t>
      </w:r>
      <w:proofErr w:type="gramStart"/>
      <w:r w:rsidRPr="00357CF3">
        <w:rPr>
          <w:rFonts w:eastAsia="Calibri"/>
          <w:szCs w:val="12"/>
          <w:lang w:val="en-ZA"/>
        </w:rPr>
        <w:t>;47</w:t>
      </w:r>
      <w:proofErr w:type="gramEnd"/>
      <w:r w:rsidRPr="00357CF3">
        <w:rPr>
          <w:rFonts w:eastAsia="Calibri"/>
          <w:szCs w:val="12"/>
          <w:lang w:val="en-ZA"/>
        </w:rPr>
        <w:t xml:space="preserve">(7):830-1. </w:t>
      </w:r>
      <w:hyperlink r:id="rId11" w:history="1">
        <w:r w:rsidRPr="00357CF3">
          <w:rPr>
            <w:rStyle w:val="Hyperlink"/>
            <w:rFonts w:eastAsia="Calibri"/>
            <w:szCs w:val="12"/>
            <w:lang w:val="en-ZA"/>
          </w:rPr>
          <w:t>https://www.ncbi.nlm.nih.gov/pubmed/20653496</w:t>
        </w:r>
      </w:hyperlink>
      <w:r w:rsidRPr="00357CF3">
        <w:rPr>
          <w:rFonts w:eastAsia="Calibri"/>
          <w:szCs w:val="12"/>
          <w:lang w:val="en-ZA"/>
        </w:rPr>
        <w:t xml:space="preserve"> </w:t>
      </w:r>
    </w:p>
    <w:p w14:paraId="1E190EFF" w14:textId="77777777" w:rsidR="003D240C" w:rsidRPr="00357CF3" w:rsidRDefault="003D240C" w:rsidP="005528D1">
      <w:pPr>
        <w:pStyle w:val="EndnoteText"/>
        <w:jc w:val="both"/>
        <w:rPr>
          <w:rFonts w:eastAsia="Calibri"/>
          <w:szCs w:val="12"/>
          <w:lang w:val="en-ZA"/>
        </w:rPr>
      </w:pPr>
      <w:r w:rsidRPr="00357CF3">
        <w:rPr>
          <w:rFonts w:eastAsia="Calibri"/>
          <w:szCs w:val="12"/>
          <w:lang w:val="en-ZA"/>
        </w:rPr>
        <w:tab/>
        <w:t>Inhaled corticosteroids</w:t>
      </w:r>
      <w:r w:rsidRPr="00357CF3">
        <w:rPr>
          <w:rFonts w:eastAsia="Calibri"/>
          <w:szCs w:val="12"/>
          <w:lang w:val="en-ZA"/>
        </w:rPr>
        <w:fldChar w:fldCharType="begin"/>
      </w:r>
      <w:r w:rsidRPr="00357CF3">
        <w:rPr>
          <w:szCs w:val="12"/>
        </w:rPr>
        <w:instrText xml:space="preserve"> XE "Inhaled corticosteroids" </w:instrText>
      </w:r>
      <w:r w:rsidRPr="00357CF3">
        <w:rPr>
          <w:rFonts w:eastAsia="Calibri"/>
          <w:szCs w:val="12"/>
          <w:lang w:val="en-ZA"/>
        </w:rPr>
        <w:fldChar w:fldCharType="end"/>
      </w:r>
      <w:r w:rsidRPr="00357CF3">
        <w:rPr>
          <w:rFonts w:eastAsia="Calibri"/>
          <w:szCs w:val="12"/>
          <w:lang w:val="en-ZA"/>
        </w:rPr>
        <w:t xml:space="preserve"> (Patients</w:t>
      </w:r>
      <w:r w:rsidRPr="00357CF3">
        <w:rPr>
          <w:rFonts w:eastAsia="Calibri"/>
          <w:szCs w:val="12"/>
          <w:vertAlign w:val="superscript"/>
          <w:lang w:val="en-ZA"/>
        </w:rPr>
        <w:t xml:space="preserve"> </w:t>
      </w:r>
      <w:r w:rsidRPr="00357CF3">
        <w:rPr>
          <w:rFonts w:eastAsia="Calibri"/>
          <w:szCs w:val="12"/>
          <w:lang w:val="en-ZA"/>
        </w:rPr>
        <w:t xml:space="preserve">on protease inhibitors): Frankel JK, Packer CD. Cushing's syndrome due to antiretroviral-budesonide interaction. Ann </w:t>
      </w:r>
      <w:proofErr w:type="spellStart"/>
      <w:r w:rsidRPr="00357CF3">
        <w:rPr>
          <w:rFonts w:eastAsia="Calibri"/>
          <w:szCs w:val="12"/>
          <w:lang w:val="en-ZA"/>
        </w:rPr>
        <w:t>Pharmacother</w:t>
      </w:r>
      <w:proofErr w:type="spellEnd"/>
      <w:r w:rsidRPr="00357CF3">
        <w:rPr>
          <w:rFonts w:eastAsia="Calibri"/>
          <w:szCs w:val="12"/>
          <w:lang w:val="en-ZA"/>
        </w:rPr>
        <w:t>. 2011 Jun</w:t>
      </w:r>
      <w:proofErr w:type="gramStart"/>
      <w:r w:rsidRPr="00357CF3">
        <w:rPr>
          <w:rFonts w:eastAsia="Calibri"/>
          <w:szCs w:val="12"/>
          <w:lang w:val="en-ZA"/>
        </w:rPr>
        <w:t>;45</w:t>
      </w:r>
      <w:proofErr w:type="gramEnd"/>
      <w:r w:rsidRPr="00357CF3">
        <w:rPr>
          <w:rFonts w:eastAsia="Calibri"/>
          <w:szCs w:val="12"/>
          <w:lang w:val="en-ZA"/>
        </w:rPr>
        <w:t xml:space="preserve">(6):823-4. </w:t>
      </w:r>
      <w:hyperlink r:id="rId12" w:history="1">
        <w:r w:rsidRPr="00357CF3">
          <w:rPr>
            <w:rStyle w:val="Hyperlink"/>
            <w:rFonts w:eastAsia="Calibri"/>
            <w:szCs w:val="12"/>
            <w:lang w:val="en-ZA"/>
          </w:rPr>
          <w:t>https://www.ncbi.nlm.nih.gov/pubmed/21558486</w:t>
        </w:r>
      </w:hyperlink>
      <w:r w:rsidRPr="00357CF3">
        <w:rPr>
          <w:rFonts w:eastAsia="Calibri"/>
          <w:szCs w:val="12"/>
          <w:lang w:val="en-ZA"/>
        </w:rPr>
        <w:t xml:space="preserve"> </w:t>
      </w:r>
    </w:p>
    <w:p w14:paraId="4261117F" w14:textId="77777777" w:rsidR="003D240C" w:rsidRPr="00357CF3" w:rsidRDefault="003D240C" w:rsidP="005528D1">
      <w:pPr>
        <w:pStyle w:val="EndnoteText"/>
        <w:jc w:val="both"/>
        <w:rPr>
          <w:rFonts w:eastAsia="Calibri"/>
          <w:i/>
          <w:szCs w:val="12"/>
          <w:lang w:val="en-ZA"/>
        </w:rPr>
      </w:pPr>
      <w:r w:rsidRPr="00357CF3">
        <w:rPr>
          <w:rFonts w:eastAsia="Calibri"/>
          <w:szCs w:val="12"/>
          <w:lang w:val="en-ZA"/>
        </w:rPr>
        <w:tab/>
        <w:t>Inhaled corticosteroids</w:t>
      </w:r>
      <w:r w:rsidRPr="00357CF3">
        <w:rPr>
          <w:rFonts w:eastAsia="Calibri"/>
          <w:szCs w:val="12"/>
          <w:lang w:val="en-ZA"/>
        </w:rPr>
        <w:fldChar w:fldCharType="begin"/>
      </w:r>
      <w:r w:rsidRPr="00357CF3">
        <w:rPr>
          <w:szCs w:val="12"/>
        </w:rPr>
        <w:instrText xml:space="preserve"> XE "Inhaled corticosteroids" </w:instrText>
      </w:r>
      <w:r w:rsidRPr="00357CF3">
        <w:rPr>
          <w:rFonts w:eastAsia="Calibri"/>
          <w:szCs w:val="12"/>
          <w:lang w:val="en-ZA"/>
        </w:rPr>
        <w:fldChar w:fldCharType="end"/>
      </w:r>
      <w:r w:rsidRPr="00357CF3">
        <w:rPr>
          <w:rFonts w:eastAsia="Calibri"/>
          <w:szCs w:val="12"/>
          <w:lang w:val="en-ZA"/>
        </w:rPr>
        <w:t xml:space="preserve"> (Patients</w:t>
      </w:r>
      <w:r w:rsidRPr="00357CF3">
        <w:rPr>
          <w:rFonts w:eastAsia="Calibri"/>
          <w:szCs w:val="12"/>
          <w:vertAlign w:val="superscript"/>
          <w:lang w:val="en-ZA"/>
        </w:rPr>
        <w:t xml:space="preserve"> </w:t>
      </w:r>
      <w:r w:rsidRPr="00357CF3">
        <w:rPr>
          <w:rFonts w:eastAsia="Calibri"/>
          <w:szCs w:val="12"/>
          <w:lang w:val="en-ZA"/>
        </w:rPr>
        <w:t xml:space="preserve">on protease inhibitors): </w:t>
      </w:r>
      <w:proofErr w:type="spellStart"/>
      <w:r w:rsidRPr="00357CF3">
        <w:rPr>
          <w:rFonts w:eastAsia="Calibri"/>
          <w:szCs w:val="12"/>
          <w:lang w:val="en-ZA"/>
        </w:rPr>
        <w:t>Blondin</w:t>
      </w:r>
      <w:proofErr w:type="spellEnd"/>
      <w:r w:rsidRPr="00357CF3">
        <w:rPr>
          <w:rFonts w:eastAsia="Calibri"/>
          <w:szCs w:val="12"/>
          <w:lang w:val="en-ZA"/>
        </w:rPr>
        <w:t xml:space="preserve"> MC, Beauregard H, </w:t>
      </w:r>
      <w:proofErr w:type="spellStart"/>
      <w:r w:rsidRPr="00357CF3">
        <w:rPr>
          <w:rFonts w:eastAsia="Calibri"/>
          <w:szCs w:val="12"/>
          <w:lang w:val="en-ZA"/>
        </w:rPr>
        <w:t>Serri</w:t>
      </w:r>
      <w:proofErr w:type="spellEnd"/>
      <w:r w:rsidRPr="00357CF3">
        <w:rPr>
          <w:rFonts w:eastAsia="Calibri"/>
          <w:szCs w:val="12"/>
          <w:lang w:val="en-ZA"/>
        </w:rPr>
        <w:t xml:space="preserve"> O. Iatrogenic Cushing syndrome in patients receiving inhaled budesonide and </w:t>
      </w:r>
      <w:proofErr w:type="spellStart"/>
      <w:r w:rsidRPr="00357CF3">
        <w:rPr>
          <w:rFonts w:eastAsia="Calibri"/>
          <w:szCs w:val="12"/>
          <w:lang w:val="en-ZA"/>
        </w:rPr>
        <w:t>itraconazole</w:t>
      </w:r>
      <w:proofErr w:type="spellEnd"/>
      <w:r w:rsidRPr="00357CF3">
        <w:rPr>
          <w:rFonts w:eastAsia="Calibri"/>
          <w:szCs w:val="12"/>
          <w:lang w:val="en-ZA"/>
        </w:rPr>
        <w:t xml:space="preserve"> or ritonavir: two cases and literature review. </w:t>
      </w:r>
      <w:proofErr w:type="spellStart"/>
      <w:r w:rsidRPr="00357CF3">
        <w:rPr>
          <w:rFonts w:eastAsia="Calibri"/>
          <w:szCs w:val="12"/>
          <w:lang w:val="en-ZA"/>
        </w:rPr>
        <w:t>Endocr</w:t>
      </w:r>
      <w:proofErr w:type="spellEnd"/>
      <w:r w:rsidRPr="00357CF3">
        <w:rPr>
          <w:rFonts w:eastAsia="Calibri"/>
          <w:szCs w:val="12"/>
          <w:lang w:val="en-ZA"/>
        </w:rPr>
        <w:t xml:space="preserve"> </w:t>
      </w:r>
      <w:proofErr w:type="spellStart"/>
      <w:r w:rsidRPr="00357CF3">
        <w:rPr>
          <w:rFonts w:eastAsia="Calibri"/>
          <w:szCs w:val="12"/>
          <w:lang w:val="en-ZA"/>
        </w:rPr>
        <w:t>Pract</w:t>
      </w:r>
      <w:proofErr w:type="spellEnd"/>
      <w:r w:rsidRPr="00357CF3">
        <w:rPr>
          <w:rFonts w:eastAsia="Calibri"/>
          <w:szCs w:val="12"/>
          <w:lang w:val="en-ZA"/>
        </w:rPr>
        <w:t>. 2013 Nov-</w:t>
      </w:r>
      <w:r w:rsidRPr="00357CF3">
        <w:rPr>
          <w:rFonts w:eastAsia="Calibri"/>
          <w:i/>
          <w:szCs w:val="12"/>
          <w:lang w:val="en-ZA"/>
        </w:rPr>
        <w:t>Dec</w:t>
      </w:r>
      <w:proofErr w:type="gramStart"/>
      <w:r w:rsidRPr="00357CF3">
        <w:rPr>
          <w:rFonts w:eastAsia="Calibri"/>
          <w:i/>
          <w:szCs w:val="12"/>
          <w:lang w:val="en-ZA"/>
        </w:rPr>
        <w:t>;19</w:t>
      </w:r>
      <w:proofErr w:type="gramEnd"/>
      <w:r w:rsidRPr="00357CF3">
        <w:rPr>
          <w:rFonts w:eastAsia="Calibri"/>
          <w:i/>
          <w:szCs w:val="12"/>
          <w:lang w:val="en-ZA"/>
        </w:rPr>
        <w:t xml:space="preserve">(6):e138-41. </w:t>
      </w:r>
      <w:hyperlink r:id="rId13" w:history="1">
        <w:r w:rsidRPr="00357CF3">
          <w:rPr>
            <w:rStyle w:val="Hyperlink"/>
            <w:rFonts w:eastAsia="Calibri"/>
            <w:i/>
            <w:szCs w:val="12"/>
            <w:lang w:val="en-ZA"/>
          </w:rPr>
          <w:t>https://www.ncbi.nlm.nih.gov/pubmed/23807527</w:t>
        </w:r>
      </w:hyperlink>
      <w:r w:rsidRPr="00357CF3">
        <w:rPr>
          <w:rFonts w:eastAsia="Calibri"/>
          <w:i/>
          <w:szCs w:val="12"/>
          <w:lang w:val="en-ZA"/>
        </w:rPr>
        <w:t xml:space="preserve"> </w:t>
      </w:r>
    </w:p>
    <w:p w14:paraId="77ECEC70" w14:textId="20E90C35" w:rsidR="003D240C" w:rsidRPr="005528D1" w:rsidRDefault="003D240C" w:rsidP="005528D1">
      <w:pPr>
        <w:pStyle w:val="Default"/>
        <w:rPr>
          <w:rFonts w:ascii="Arial" w:hAnsi="Arial" w:cs="Arial"/>
          <w:sz w:val="12"/>
          <w:szCs w:val="12"/>
          <w:lang w:val="en-ZA"/>
        </w:rPr>
      </w:pPr>
      <w:r w:rsidRPr="00357CF3">
        <w:rPr>
          <w:rFonts w:eastAsia="Calibri"/>
          <w:szCs w:val="12"/>
          <w:lang w:val="en-ZA"/>
        </w:rPr>
        <w:tab/>
      </w:r>
      <w:r w:rsidRPr="005528D1">
        <w:rPr>
          <w:rFonts w:ascii="Arial" w:eastAsia="Calibri" w:hAnsi="Arial" w:cs="Arial"/>
          <w:sz w:val="12"/>
          <w:szCs w:val="12"/>
          <w:lang w:val="en-ZA"/>
        </w:rPr>
        <w:t>Inhaled corticosteroids</w:t>
      </w:r>
      <w:r w:rsidRPr="005528D1">
        <w:rPr>
          <w:rFonts w:ascii="Arial" w:eastAsia="Calibri" w:hAnsi="Arial" w:cs="Arial"/>
          <w:sz w:val="12"/>
          <w:szCs w:val="12"/>
          <w:lang w:val="en-ZA"/>
        </w:rPr>
        <w:fldChar w:fldCharType="begin"/>
      </w:r>
      <w:r w:rsidRPr="005528D1">
        <w:rPr>
          <w:rFonts w:ascii="Arial" w:hAnsi="Arial" w:cs="Arial"/>
          <w:sz w:val="12"/>
          <w:szCs w:val="12"/>
        </w:rPr>
        <w:instrText xml:space="preserve"> XE "Inhaled corticosteroids" </w:instrText>
      </w:r>
      <w:r w:rsidRPr="005528D1">
        <w:rPr>
          <w:rFonts w:ascii="Arial" w:eastAsia="Calibri" w:hAnsi="Arial" w:cs="Arial"/>
          <w:sz w:val="12"/>
          <w:szCs w:val="12"/>
          <w:lang w:val="en-ZA"/>
        </w:rPr>
        <w:fldChar w:fldCharType="end"/>
      </w:r>
      <w:r w:rsidRPr="005528D1">
        <w:rPr>
          <w:rFonts w:ascii="Arial" w:eastAsia="Calibri" w:hAnsi="Arial" w:cs="Arial"/>
          <w:sz w:val="12"/>
          <w:szCs w:val="12"/>
          <w:lang w:val="en-ZA"/>
        </w:rPr>
        <w:t xml:space="preserve"> (Patients</w:t>
      </w:r>
      <w:r w:rsidRPr="005528D1">
        <w:rPr>
          <w:rFonts w:ascii="Arial" w:eastAsia="Calibri" w:hAnsi="Arial" w:cs="Arial"/>
          <w:sz w:val="12"/>
          <w:szCs w:val="12"/>
          <w:vertAlign w:val="superscript"/>
          <w:lang w:val="en-ZA"/>
        </w:rPr>
        <w:t xml:space="preserve"> </w:t>
      </w:r>
      <w:r w:rsidRPr="005528D1">
        <w:rPr>
          <w:rFonts w:ascii="Arial" w:eastAsia="Calibri" w:hAnsi="Arial" w:cs="Arial"/>
          <w:sz w:val="12"/>
          <w:szCs w:val="12"/>
          <w:lang w:val="en-ZA"/>
        </w:rPr>
        <w:t xml:space="preserve">on protease inhibitors): </w:t>
      </w:r>
      <w:proofErr w:type="spellStart"/>
      <w:r w:rsidRPr="005528D1">
        <w:rPr>
          <w:rFonts w:ascii="Arial" w:eastAsia="Calibri" w:hAnsi="Arial" w:cs="Arial"/>
          <w:sz w:val="12"/>
          <w:szCs w:val="12"/>
        </w:rPr>
        <w:t>Yoganathan</w:t>
      </w:r>
      <w:proofErr w:type="spellEnd"/>
      <w:r w:rsidRPr="005528D1">
        <w:rPr>
          <w:rFonts w:ascii="Arial" w:eastAsia="Calibri" w:hAnsi="Arial" w:cs="Arial"/>
          <w:sz w:val="12"/>
          <w:szCs w:val="12"/>
        </w:rPr>
        <w:t xml:space="preserve"> K, David L, Williams C, Jones K. Cushing's syndrome with adrenal suppression induced by inhaled budesonide due to a ritonavir drug interaction in a woman with HIV infection. </w:t>
      </w:r>
      <w:proofErr w:type="spellStart"/>
      <w:r w:rsidRPr="005528D1">
        <w:rPr>
          <w:rFonts w:ascii="Arial" w:eastAsia="Calibri" w:hAnsi="Arial" w:cs="Arial"/>
          <w:sz w:val="12"/>
          <w:szCs w:val="12"/>
        </w:rPr>
        <w:t>Int</w:t>
      </w:r>
      <w:proofErr w:type="spellEnd"/>
      <w:r w:rsidRPr="005528D1">
        <w:rPr>
          <w:rFonts w:ascii="Arial" w:eastAsia="Calibri" w:hAnsi="Arial" w:cs="Arial"/>
          <w:sz w:val="12"/>
          <w:szCs w:val="12"/>
        </w:rPr>
        <w:t xml:space="preserve"> J STD AIDS. 2012 Jul</w:t>
      </w:r>
      <w:proofErr w:type="gramStart"/>
      <w:r w:rsidRPr="005528D1">
        <w:rPr>
          <w:rFonts w:ascii="Arial" w:eastAsia="Calibri" w:hAnsi="Arial" w:cs="Arial"/>
          <w:sz w:val="12"/>
          <w:szCs w:val="12"/>
        </w:rPr>
        <w:t>;23</w:t>
      </w:r>
      <w:proofErr w:type="gramEnd"/>
      <w:r w:rsidRPr="005528D1">
        <w:rPr>
          <w:rFonts w:ascii="Arial" w:eastAsia="Calibri" w:hAnsi="Arial" w:cs="Arial"/>
          <w:sz w:val="12"/>
          <w:szCs w:val="12"/>
        </w:rPr>
        <w:t xml:space="preserve">(7):520-1. </w:t>
      </w:r>
      <w:hyperlink r:id="rId14" w:history="1">
        <w:r w:rsidRPr="005528D1">
          <w:rPr>
            <w:rStyle w:val="Hyperlink"/>
            <w:rFonts w:ascii="Arial" w:eastAsia="Calibri" w:hAnsi="Arial" w:cs="Arial"/>
            <w:sz w:val="12"/>
            <w:szCs w:val="12"/>
          </w:rPr>
          <w:t>https://www.ncbi.nlm.nih.gov/pubmed/22844010</w:t>
        </w:r>
      </w:hyperlink>
    </w:p>
  </w:endnote>
  <w:endnote w:id="16">
    <w:p w14:paraId="2452015A" w14:textId="77777777" w:rsidR="003D240C" w:rsidRDefault="003D240C" w:rsidP="00BD1170">
      <w:pPr>
        <w:pStyle w:val="EndnoteText"/>
        <w:jc w:val="both"/>
        <w:rPr>
          <w:rFonts w:cs="Arial"/>
          <w:szCs w:val="12"/>
        </w:rPr>
      </w:pPr>
      <w:r w:rsidRPr="00357CF3">
        <w:rPr>
          <w:rStyle w:val="EndnoteReference"/>
        </w:rPr>
        <w:endnoteRef/>
      </w:r>
      <w:r w:rsidRPr="00357CF3">
        <w:rPr>
          <w:szCs w:val="12"/>
          <w:lang w:val="en-ZA"/>
        </w:rPr>
        <w:tab/>
      </w:r>
      <w:r>
        <w:rPr>
          <w:szCs w:val="12"/>
          <w:lang w:val="en-ZA"/>
        </w:rPr>
        <w:t>C</w:t>
      </w:r>
      <w:r w:rsidRPr="00357CF3">
        <w:rPr>
          <w:rFonts w:eastAsia="Calibri"/>
          <w:szCs w:val="12"/>
          <w:lang w:val="en-ZA"/>
        </w:rPr>
        <w:t>orticosteroids</w:t>
      </w:r>
      <w:r>
        <w:rPr>
          <w:rFonts w:eastAsia="Calibri"/>
          <w:szCs w:val="12"/>
          <w:lang w:val="en-ZA"/>
        </w:rPr>
        <w:t xml:space="preserve"> and reliever combination</w:t>
      </w:r>
      <w:r w:rsidRPr="00357CF3">
        <w:rPr>
          <w:rFonts w:eastAsia="Calibri"/>
          <w:szCs w:val="12"/>
          <w:lang w:val="en-ZA"/>
        </w:rPr>
        <w:fldChar w:fldCharType="begin"/>
      </w:r>
      <w:r w:rsidRPr="00357CF3">
        <w:rPr>
          <w:szCs w:val="12"/>
        </w:rPr>
        <w:instrText xml:space="preserve"> XE "Inhaled corticosteroids" </w:instrText>
      </w:r>
      <w:r w:rsidRPr="00357CF3">
        <w:rPr>
          <w:rFonts w:eastAsia="Calibri"/>
          <w:szCs w:val="12"/>
          <w:lang w:val="en-ZA"/>
        </w:rPr>
        <w:fldChar w:fldCharType="end"/>
      </w:r>
      <w:r w:rsidRPr="00357CF3">
        <w:rPr>
          <w:rFonts w:eastAsia="Calibri"/>
          <w:szCs w:val="12"/>
          <w:lang w:val="en-ZA"/>
        </w:rPr>
        <w:t xml:space="preserve"> (</w:t>
      </w:r>
      <w:r>
        <w:rPr>
          <w:rFonts w:eastAsia="Calibri"/>
          <w:szCs w:val="12"/>
          <w:lang w:val="en-ZA"/>
        </w:rPr>
        <w:t>children 6-11 years</w:t>
      </w:r>
      <w:r w:rsidRPr="00357CF3">
        <w:rPr>
          <w:rFonts w:eastAsia="Calibri"/>
          <w:szCs w:val="12"/>
          <w:lang w:val="en-ZA"/>
        </w:rPr>
        <w:t xml:space="preserve">): </w:t>
      </w:r>
      <w:r>
        <w:rPr>
          <w:rFonts w:eastAsia="Calibri"/>
          <w:szCs w:val="12"/>
          <w:lang w:val="en-ZA"/>
        </w:rPr>
        <w:t xml:space="preserve"> </w:t>
      </w:r>
      <w:r w:rsidRPr="00F25114">
        <w:rPr>
          <w:rFonts w:cs="Arial"/>
          <w:szCs w:val="12"/>
        </w:rPr>
        <w:t>Global Initiative for Asthma (GINA). (202</w:t>
      </w:r>
      <w:r>
        <w:rPr>
          <w:rFonts w:cs="Arial"/>
          <w:szCs w:val="12"/>
        </w:rPr>
        <w:t>5</w:t>
      </w:r>
      <w:r w:rsidRPr="00F25114">
        <w:rPr>
          <w:rFonts w:cs="Arial"/>
          <w:szCs w:val="12"/>
        </w:rPr>
        <w:t xml:space="preserve">). </w:t>
      </w:r>
      <w:r w:rsidRPr="00F25114">
        <w:rPr>
          <w:rFonts w:cs="Arial"/>
          <w:i/>
          <w:iCs/>
          <w:szCs w:val="12"/>
        </w:rPr>
        <w:t>Global Strategy for Asthma Management and Prevention, 202</w:t>
      </w:r>
      <w:r>
        <w:rPr>
          <w:rFonts w:cs="Arial"/>
          <w:i/>
          <w:iCs/>
          <w:szCs w:val="12"/>
        </w:rPr>
        <w:t>5</w:t>
      </w:r>
      <w:r w:rsidRPr="00F25114">
        <w:rPr>
          <w:rFonts w:cs="Arial"/>
          <w:szCs w:val="12"/>
        </w:rPr>
        <w:t>.</w:t>
      </w:r>
    </w:p>
    <w:p w14:paraId="790A9B2E" w14:textId="77777777" w:rsidR="003D240C" w:rsidRPr="005528D1" w:rsidRDefault="003D240C" w:rsidP="00BD1170">
      <w:pPr>
        <w:pStyle w:val="EndnoteText"/>
        <w:jc w:val="both"/>
        <w:rPr>
          <w:rFonts w:cs="Arial"/>
          <w:szCs w:val="12"/>
          <w:lang w:val="en-ZA"/>
        </w:rPr>
      </w:pPr>
      <w:proofErr w:type="spellStart"/>
      <w:r>
        <w:rPr>
          <w:color w:val="212121"/>
          <w:highlight w:val="white"/>
        </w:rPr>
        <w:t>Lalloo</w:t>
      </w:r>
      <w:proofErr w:type="spellEnd"/>
      <w:r>
        <w:rPr>
          <w:color w:val="212121"/>
          <w:highlight w:val="white"/>
        </w:rPr>
        <w:t xml:space="preserve"> UG, </w:t>
      </w:r>
      <w:proofErr w:type="spellStart"/>
      <w:r>
        <w:rPr>
          <w:color w:val="212121"/>
          <w:highlight w:val="white"/>
        </w:rPr>
        <w:t>Kalla</w:t>
      </w:r>
      <w:proofErr w:type="spellEnd"/>
      <w:r>
        <w:rPr>
          <w:color w:val="212121"/>
          <w:highlight w:val="white"/>
        </w:rPr>
        <w:t xml:space="preserve"> IS, </w:t>
      </w:r>
      <w:proofErr w:type="spellStart"/>
      <w:r>
        <w:rPr>
          <w:color w:val="212121"/>
          <w:highlight w:val="white"/>
        </w:rPr>
        <w:t>Abdool-Gaffar</w:t>
      </w:r>
      <w:proofErr w:type="spellEnd"/>
      <w:r>
        <w:rPr>
          <w:color w:val="212121"/>
          <w:highlight w:val="white"/>
        </w:rPr>
        <w:t xml:space="preserve"> S, </w:t>
      </w:r>
      <w:proofErr w:type="spellStart"/>
      <w:r>
        <w:rPr>
          <w:color w:val="212121"/>
          <w:highlight w:val="white"/>
        </w:rPr>
        <w:t>Dheda</w:t>
      </w:r>
      <w:proofErr w:type="spellEnd"/>
      <w:r>
        <w:rPr>
          <w:color w:val="212121"/>
          <w:highlight w:val="white"/>
        </w:rPr>
        <w:t xml:space="preserve"> K, </w:t>
      </w:r>
      <w:proofErr w:type="spellStart"/>
      <w:r>
        <w:rPr>
          <w:color w:val="212121"/>
          <w:highlight w:val="white"/>
        </w:rPr>
        <w:t>Koegelenberg</w:t>
      </w:r>
      <w:proofErr w:type="spellEnd"/>
      <w:r>
        <w:rPr>
          <w:color w:val="212121"/>
          <w:highlight w:val="white"/>
        </w:rPr>
        <w:t xml:space="preserve"> CFN, Greenblatt M, Feldman C, Wong ML, van </w:t>
      </w:r>
      <w:proofErr w:type="spellStart"/>
      <w:r>
        <w:rPr>
          <w:color w:val="212121"/>
          <w:highlight w:val="white"/>
        </w:rPr>
        <w:t>Zyl-Smit</w:t>
      </w:r>
      <w:proofErr w:type="spellEnd"/>
      <w:r>
        <w:rPr>
          <w:color w:val="212121"/>
          <w:highlight w:val="white"/>
        </w:rPr>
        <w:t xml:space="preserve"> RN; Asthma Working Group of the South African Thoracic Society. Guidelines for the management of asthma in adults and adolescents: Position statement of the South African Thoracic Society - 2021 update. </w:t>
      </w:r>
      <w:proofErr w:type="spellStart"/>
      <w:r>
        <w:rPr>
          <w:color w:val="212121"/>
          <w:highlight w:val="white"/>
        </w:rPr>
        <w:t>Afr</w:t>
      </w:r>
      <w:proofErr w:type="spellEnd"/>
      <w:r>
        <w:rPr>
          <w:color w:val="212121"/>
          <w:highlight w:val="white"/>
        </w:rPr>
        <w:t xml:space="preserve"> J </w:t>
      </w:r>
      <w:proofErr w:type="spellStart"/>
      <w:r>
        <w:rPr>
          <w:color w:val="212121"/>
          <w:highlight w:val="white"/>
        </w:rPr>
        <w:t>Thorac</w:t>
      </w:r>
      <w:proofErr w:type="spellEnd"/>
      <w:r>
        <w:rPr>
          <w:color w:val="212121"/>
          <w:highlight w:val="white"/>
        </w:rPr>
        <w:t xml:space="preserve"> </w:t>
      </w:r>
      <w:proofErr w:type="spellStart"/>
      <w:r>
        <w:rPr>
          <w:color w:val="212121"/>
          <w:highlight w:val="white"/>
        </w:rPr>
        <w:t>Crit</w:t>
      </w:r>
      <w:proofErr w:type="spellEnd"/>
      <w:r>
        <w:rPr>
          <w:color w:val="212121"/>
          <w:highlight w:val="white"/>
        </w:rPr>
        <w:t xml:space="preserve"> Care Med. 2021 Dec 31</w:t>
      </w:r>
      <w:proofErr w:type="gramStart"/>
      <w:r>
        <w:rPr>
          <w:color w:val="212121"/>
          <w:highlight w:val="white"/>
        </w:rPr>
        <w:t>;27</w:t>
      </w:r>
      <w:proofErr w:type="gramEnd"/>
      <w:r>
        <w:rPr>
          <w:color w:val="212121"/>
          <w:highlight w:val="white"/>
        </w:rPr>
        <w:t xml:space="preserve">(4):10.7196/AJTCCM.2021.v27i4.189. </w:t>
      </w:r>
      <w:proofErr w:type="spellStart"/>
      <w:proofErr w:type="gramStart"/>
      <w:r>
        <w:rPr>
          <w:color w:val="212121"/>
          <w:highlight w:val="white"/>
        </w:rPr>
        <w:t>doi</w:t>
      </w:r>
      <w:proofErr w:type="spellEnd"/>
      <w:proofErr w:type="gramEnd"/>
      <w:r>
        <w:rPr>
          <w:color w:val="212121"/>
          <w:highlight w:val="white"/>
        </w:rPr>
        <w:t>: 10.7196/AJTCCM.2021.v27i4.189. PMID: 35118373; PMCID: PMC8802209</w:t>
      </w:r>
      <w:r>
        <w:rPr>
          <w:color w:val="212121"/>
        </w:rPr>
        <w:t>.</w:t>
      </w:r>
    </w:p>
  </w:endnote>
  <w:endnote w:id="17">
    <w:p w14:paraId="746DEE8B" w14:textId="595CDAEB" w:rsidR="003D240C" w:rsidRPr="005528D1" w:rsidRDefault="003D240C" w:rsidP="00BD1170">
      <w:pPr>
        <w:pStyle w:val="EndnoteText"/>
        <w:jc w:val="both"/>
        <w:rPr>
          <w:rFonts w:cs="Arial"/>
          <w:szCs w:val="12"/>
          <w:lang w:val="en-ZA"/>
        </w:rPr>
      </w:pPr>
      <w:r w:rsidRPr="00357CF3">
        <w:rPr>
          <w:rStyle w:val="EndnoteReference"/>
        </w:rPr>
        <w:endnoteRef/>
      </w:r>
      <w:r w:rsidRPr="00357CF3">
        <w:rPr>
          <w:szCs w:val="12"/>
          <w:lang w:val="en-ZA"/>
        </w:rPr>
        <w:tab/>
      </w:r>
      <w:r>
        <w:rPr>
          <w:szCs w:val="12"/>
          <w:lang w:val="en-ZA"/>
        </w:rPr>
        <w:t xml:space="preserve">Chronic </w:t>
      </w:r>
      <w:proofErr w:type="spellStart"/>
      <w:r>
        <w:rPr>
          <w:szCs w:val="12"/>
          <w:lang w:val="en-ZA"/>
        </w:rPr>
        <w:t>astma</w:t>
      </w:r>
      <w:proofErr w:type="spellEnd"/>
      <w:r>
        <w:rPr>
          <w:szCs w:val="12"/>
          <w:lang w:val="en-ZA"/>
        </w:rPr>
        <w:t xml:space="preserve"> management</w:t>
      </w:r>
      <w:r w:rsidRPr="00357CF3">
        <w:rPr>
          <w:rFonts w:eastAsia="Calibri"/>
          <w:szCs w:val="12"/>
          <w:lang w:val="en-ZA"/>
        </w:rPr>
        <w:fldChar w:fldCharType="begin"/>
      </w:r>
      <w:r w:rsidRPr="00357CF3">
        <w:rPr>
          <w:szCs w:val="12"/>
        </w:rPr>
        <w:instrText xml:space="preserve"> XE "Inhaled corticosteroids" </w:instrText>
      </w:r>
      <w:r w:rsidRPr="00357CF3">
        <w:rPr>
          <w:rFonts w:eastAsia="Calibri"/>
          <w:szCs w:val="12"/>
          <w:lang w:val="en-ZA"/>
        </w:rPr>
        <w:fldChar w:fldCharType="end"/>
      </w:r>
      <w:r w:rsidRPr="00357CF3">
        <w:rPr>
          <w:rFonts w:eastAsia="Calibri"/>
          <w:szCs w:val="12"/>
          <w:lang w:val="en-ZA"/>
        </w:rPr>
        <w:t xml:space="preserve"> (</w:t>
      </w:r>
      <w:r>
        <w:rPr>
          <w:rFonts w:eastAsia="Calibri"/>
          <w:szCs w:val="12"/>
          <w:lang w:val="en-ZA"/>
        </w:rPr>
        <w:t>children &lt;6 years</w:t>
      </w:r>
      <w:r w:rsidRPr="00357CF3">
        <w:rPr>
          <w:rFonts w:eastAsia="Calibri"/>
          <w:szCs w:val="12"/>
          <w:lang w:val="en-ZA"/>
        </w:rPr>
        <w:t xml:space="preserve">): </w:t>
      </w:r>
      <w:r>
        <w:rPr>
          <w:rFonts w:eastAsia="Calibri"/>
          <w:szCs w:val="12"/>
          <w:lang w:val="en-ZA"/>
        </w:rPr>
        <w:t xml:space="preserve"> </w:t>
      </w:r>
      <w:r w:rsidRPr="00F25114">
        <w:rPr>
          <w:rFonts w:cs="Arial"/>
          <w:szCs w:val="12"/>
        </w:rPr>
        <w:t>Global Initiative for Asthma (GINA). (202</w:t>
      </w:r>
      <w:r>
        <w:rPr>
          <w:rFonts w:cs="Arial"/>
          <w:szCs w:val="12"/>
        </w:rPr>
        <w:t>5</w:t>
      </w:r>
      <w:r w:rsidRPr="00F25114">
        <w:rPr>
          <w:rFonts w:cs="Arial"/>
          <w:szCs w:val="12"/>
        </w:rPr>
        <w:t xml:space="preserve">). </w:t>
      </w:r>
      <w:r w:rsidRPr="00F25114">
        <w:rPr>
          <w:rFonts w:cs="Arial"/>
          <w:i/>
          <w:iCs/>
          <w:szCs w:val="12"/>
        </w:rPr>
        <w:t>Global Strategy for Asthma Management and Prevention, 202</w:t>
      </w:r>
      <w:r>
        <w:rPr>
          <w:rFonts w:cs="Arial"/>
          <w:i/>
          <w:iCs/>
          <w:szCs w:val="12"/>
        </w:rPr>
        <w:t>5</w:t>
      </w:r>
      <w:r w:rsidRPr="00F25114">
        <w:rPr>
          <w:rFonts w:cs="Arial"/>
          <w:szCs w:val="12"/>
        </w:rPr>
        <w:t>.</w:t>
      </w:r>
    </w:p>
  </w:endnote>
  <w:endnote w:id="18">
    <w:p w14:paraId="401342DD" w14:textId="0079CB9A" w:rsidR="003D240C" w:rsidRPr="005528D1" w:rsidRDefault="003D240C" w:rsidP="00BD1170">
      <w:pPr>
        <w:pStyle w:val="EndnoteText"/>
        <w:jc w:val="both"/>
        <w:rPr>
          <w:rFonts w:cs="Arial"/>
          <w:szCs w:val="12"/>
          <w:lang w:val="en-ZA"/>
        </w:rPr>
      </w:pPr>
      <w:r w:rsidRPr="00357CF3">
        <w:rPr>
          <w:rStyle w:val="EndnoteReference"/>
        </w:rPr>
        <w:endnoteRef/>
      </w:r>
      <w:r w:rsidRPr="00357CF3">
        <w:rPr>
          <w:szCs w:val="12"/>
          <w:lang w:val="en-ZA"/>
        </w:rPr>
        <w:tab/>
      </w:r>
      <w:r>
        <w:rPr>
          <w:szCs w:val="12"/>
          <w:lang w:val="en-ZA"/>
        </w:rPr>
        <w:t xml:space="preserve">Chronic </w:t>
      </w:r>
      <w:proofErr w:type="spellStart"/>
      <w:r>
        <w:rPr>
          <w:szCs w:val="12"/>
          <w:lang w:val="en-ZA"/>
        </w:rPr>
        <w:t>astma</w:t>
      </w:r>
      <w:proofErr w:type="spellEnd"/>
      <w:r>
        <w:rPr>
          <w:szCs w:val="12"/>
          <w:lang w:val="en-ZA"/>
        </w:rPr>
        <w:t xml:space="preserve"> management</w:t>
      </w:r>
      <w:r w:rsidRPr="00357CF3">
        <w:rPr>
          <w:rFonts w:eastAsia="Calibri"/>
          <w:szCs w:val="12"/>
          <w:lang w:val="en-ZA"/>
        </w:rPr>
        <w:fldChar w:fldCharType="begin"/>
      </w:r>
      <w:r w:rsidRPr="00357CF3">
        <w:rPr>
          <w:szCs w:val="12"/>
        </w:rPr>
        <w:instrText xml:space="preserve"> XE "Inhaled corticosteroids" </w:instrText>
      </w:r>
      <w:r w:rsidRPr="00357CF3">
        <w:rPr>
          <w:rFonts w:eastAsia="Calibri"/>
          <w:szCs w:val="12"/>
          <w:lang w:val="en-ZA"/>
        </w:rPr>
        <w:fldChar w:fldCharType="end"/>
      </w:r>
      <w:r w:rsidRPr="00357CF3">
        <w:rPr>
          <w:rFonts w:eastAsia="Calibri"/>
          <w:szCs w:val="12"/>
          <w:lang w:val="en-ZA"/>
        </w:rPr>
        <w:t xml:space="preserve"> (</w:t>
      </w:r>
      <w:r>
        <w:rPr>
          <w:rFonts w:eastAsia="Calibri"/>
          <w:szCs w:val="12"/>
          <w:lang w:val="en-ZA"/>
        </w:rPr>
        <w:t>children 6-11 years</w:t>
      </w:r>
      <w:r w:rsidRPr="00357CF3">
        <w:rPr>
          <w:rFonts w:eastAsia="Calibri"/>
          <w:szCs w:val="12"/>
          <w:lang w:val="en-ZA"/>
        </w:rPr>
        <w:t xml:space="preserve">): </w:t>
      </w:r>
      <w:r>
        <w:rPr>
          <w:rFonts w:eastAsia="Calibri"/>
          <w:szCs w:val="12"/>
          <w:lang w:val="en-ZA"/>
        </w:rPr>
        <w:t xml:space="preserve"> </w:t>
      </w:r>
      <w:r w:rsidRPr="00F25114">
        <w:rPr>
          <w:rFonts w:cs="Arial"/>
          <w:szCs w:val="12"/>
        </w:rPr>
        <w:t>Global Initiative for Asthma (GINA). (202</w:t>
      </w:r>
      <w:r>
        <w:rPr>
          <w:rFonts w:cs="Arial"/>
          <w:szCs w:val="12"/>
        </w:rPr>
        <w:t>5</w:t>
      </w:r>
      <w:r w:rsidRPr="00F25114">
        <w:rPr>
          <w:rFonts w:cs="Arial"/>
          <w:szCs w:val="12"/>
        </w:rPr>
        <w:t xml:space="preserve">). </w:t>
      </w:r>
      <w:r w:rsidRPr="00F25114">
        <w:rPr>
          <w:rFonts w:cs="Arial"/>
          <w:i/>
          <w:iCs/>
          <w:szCs w:val="12"/>
        </w:rPr>
        <w:t>Global Strategy for Asthma Management and Prevention, 202</w:t>
      </w:r>
      <w:r>
        <w:rPr>
          <w:rFonts w:cs="Arial"/>
          <w:i/>
          <w:iCs/>
          <w:szCs w:val="12"/>
        </w:rPr>
        <w:t>5</w:t>
      </w:r>
      <w:r w:rsidRPr="00F25114">
        <w:rPr>
          <w:rFonts w:cs="Arial"/>
          <w:szCs w:val="12"/>
        </w:rPr>
        <w:t>.</w:t>
      </w:r>
    </w:p>
  </w:endnote>
  <w:endnote w:id="19">
    <w:p w14:paraId="5EA45C0D" w14:textId="77777777" w:rsidR="00E87995" w:rsidRPr="005528D1" w:rsidRDefault="00E87995" w:rsidP="00E87995">
      <w:pPr>
        <w:pStyle w:val="EndnoteText"/>
        <w:jc w:val="both"/>
        <w:rPr>
          <w:rFonts w:cs="Arial"/>
          <w:szCs w:val="12"/>
          <w:lang w:val="en-ZA"/>
        </w:rPr>
      </w:pPr>
      <w:r w:rsidRPr="00357CF3">
        <w:rPr>
          <w:rStyle w:val="EndnoteReference"/>
        </w:rPr>
        <w:endnoteRef/>
      </w:r>
      <w:r w:rsidRPr="00357CF3">
        <w:rPr>
          <w:szCs w:val="12"/>
          <w:lang w:val="en-ZA"/>
        </w:rPr>
        <w:tab/>
      </w:r>
      <w:r>
        <w:rPr>
          <w:szCs w:val="12"/>
          <w:lang w:val="en-ZA"/>
        </w:rPr>
        <w:t xml:space="preserve">Chronic </w:t>
      </w:r>
      <w:proofErr w:type="spellStart"/>
      <w:r>
        <w:rPr>
          <w:szCs w:val="12"/>
          <w:lang w:val="en-ZA"/>
        </w:rPr>
        <w:t>astma</w:t>
      </w:r>
      <w:proofErr w:type="spellEnd"/>
      <w:r>
        <w:rPr>
          <w:szCs w:val="12"/>
          <w:lang w:val="en-ZA"/>
        </w:rPr>
        <w:t xml:space="preserve"> management</w:t>
      </w:r>
      <w:r w:rsidRPr="00357CF3">
        <w:rPr>
          <w:rFonts w:eastAsia="Calibri"/>
          <w:szCs w:val="12"/>
          <w:lang w:val="en-ZA"/>
        </w:rPr>
        <w:fldChar w:fldCharType="begin"/>
      </w:r>
      <w:r w:rsidRPr="00357CF3">
        <w:rPr>
          <w:szCs w:val="12"/>
        </w:rPr>
        <w:instrText xml:space="preserve"> XE "Inhaled corticosteroids" </w:instrText>
      </w:r>
      <w:r w:rsidRPr="00357CF3">
        <w:rPr>
          <w:rFonts w:eastAsia="Calibri"/>
          <w:szCs w:val="12"/>
          <w:lang w:val="en-ZA"/>
        </w:rPr>
        <w:fldChar w:fldCharType="end"/>
      </w:r>
      <w:r w:rsidRPr="00357CF3">
        <w:rPr>
          <w:rFonts w:eastAsia="Calibri"/>
          <w:szCs w:val="12"/>
          <w:lang w:val="en-ZA"/>
        </w:rPr>
        <w:t xml:space="preserve"> (</w:t>
      </w:r>
      <w:r>
        <w:rPr>
          <w:rFonts w:eastAsia="Calibri"/>
          <w:szCs w:val="12"/>
          <w:lang w:val="en-ZA"/>
        </w:rPr>
        <w:t>children 6-11 years</w:t>
      </w:r>
      <w:r w:rsidRPr="00357CF3">
        <w:rPr>
          <w:rFonts w:eastAsia="Calibri"/>
          <w:szCs w:val="12"/>
          <w:lang w:val="en-ZA"/>
        </w:rPr>
        <w:t xml:space="preserve">): </w:t>
      </w:r>
      <w:r>
        <w:rPr>
          <w:rFonts w:eastAsia="Calibri"/>
          <w:szCs w:val="12"/>
          <w:lang w:val="en-ZA"/>
        </w:rPr>
        <w:t xml:space="preserve"> </w:t>
      </w:r>
      <w:r w:rsidRPr="00F25114">
        <w:rPr>
          <w:rFonts w:cs="Arial"/>
          <w:szCs w:val="12"/>
        </w:rPr>
        <w:t>Global Initiative for Asthma (GINA). (202</w:t>
      </w:r>
      <w:r>
        <w:rPr>
          <w:rFonts w:cs="Arial"/>
          <w:szCs w:val="12"/>
        </w:rPr>
        <w:t>5</w:t>
      </w:r>
      <w:r w:rsidRPr="00F25114">
        <w:rPr>
          <w:rFonts w:cs="Arial"/>
          <w:szCs w:val="12"/>
        </w:rPr>
        <w:t xml:space="preserve">). </w:t>
      </w:r>
      <w:r w:rsidRPr="00F25114">
        <w:rPr>
          <w:rFonts w:cs="Arial"/>
          <w:i/>
          <w:iCs/>
          <w:szCs w:val="12"/>
        </w:rPr>
        <w:t>Global Strategy for Asthma Management and Prevention, 202</w:t>
      </w:r>
      <w:r>
        <w:rPr>
          <w:rFonts w:cs="Arial"/>
          <w:i/>
          <w:iCs/>
          <w:szCs w:val="12"/>
        </w:rPr>
        <w:t>5</w:t>
      </w:r>
      <w:r w:rsidRPr="00F25114">
        <w:rPr>
          <w:rFonts w:cs="Arial"/>
          <w:szCs w:val="12"/>
        </w:rPr>
        <w:t>.</w:t>
      </w:r>
    </w:p>
  </w:endnote>
  <w:endnote w:id="20">
    <w:p w14:paraId="6C1BBFBA" w14:textId="2F957050" w:rsidR="003D240C" w:rsidRPr="00357CF3" w:rsidRDefault="003D240C" w:rsidP="00357CF3">
      <w:pPr>
        <w:pStyle w:val="EndnoteText"/>
        <w:jc w:val="both"/>
        <w:rPr>
          <w:szCs w:val="12"/>
          <w:lang w:val="en-ZA"/>
        </w:rPr>
      </w:pPr>
      <w:r w:rsidRPr="00357CF3">
        <w:rPr>
          <w:rStyle w:val="EndnoteReference"/>
        </w:rPr>
        <w:endnoteRef/>
      </w:r>
      <w:r w:rsidRPr="00357CF3">
        <w:rPr>
          <w:szCs w:val="12"/>
          <w:lang w:val="en-ZA"/>
        </w:rPr>
        <w:tab/>
        <w:t xml:space="preserve">Antibiotics – lower airway obstruction: 2023 </w:t>
      </w:r>
      <w:r w:rsidRPr="00357CF3">
        <w:rPr>
          <w:i/>
          <w:iCs/>
          <w:szCs w:val="12"/>
          <w:lang w:val="en-ZA"/>
        </w:rPr>
        <w:t>Global Strategy for Asthma Management and Prevention (GINA 2023)</w:t>
      </w:r>
      <w:r w:rsidRPr="00357CF3">
        <w:rPr>
          <w:szCs w:val="12"/>
          <w:lang w:val="en-ZA"/>
        </w:rPr>
        <w:t xml:space="preserve">, </w:t>
      </w:r>
      <w:proofErr w:type="spellStart"/>
      <w:r w:rsidRPr="00357CF3">
        <w:rPr>
          <w:szCs w:val="12"/>
          <w:lang w:val="en-ZA"/>
        </w:rPr>
        <w:t>pg</w:t>
      </w:r>
      <w:proofErr w:type="spellEnd"/>
      <w:r w:rsidRPr="00357CF3">
        <w:rPr>
          <w:szCs w:val="12"/>
          <w:lang w:val="en-ZA"/>
        </w:rPr>
        <w:t xml:space="preserve"> 142.</w:t>
      </w:r>
    </w:p>
  </w:endnote>
  <w:endnote w:id="21">
    <w:p w14:paraId="33904794" w14:textId="2E6939C5" w:rsidR="003D240C" w:rsidRPr="00357CF3" w:rsidRDefault="003D240C" w:rsidP="00357CF3">
      <w:pPr>
        <w:pStyle w:val="EndnoteText"/>
        <w:jc w:val="both"/>
        <w:rPr>
          <w:szCs w:val="12"/>
          <w:lang w:val="en-ZA"/>
        </w:rPr>
      </w:pPr>
      <w:r w:rsidRPr="00357CF3">
        <w:rPr>
          <w:rStyle w:val="EndnoteReference"/>
        </w:rPr>
        <w:endnoteRef/>
      </w:r>
      <w:r w:rsidRPr="00357CF3">
        <w:rPr>
          <w:szCs w:val="12"/>
          <w:lang w:val="en-ZA"/>
        </w:rPr>
        <w:tab/>
        <w:t>LABA (</w:t>
      </w:r>
      <w:proofErr w:type="spellStart"/>
      <w:r w:rsidRPr="00357CF3">
        <w:rPr>
          <w:szCs w:val="12"/>
          <w:lang w:val="en-ZA"/>
        </w:rPr>
        <w:t>Formoterol</w:t>
      </w:r>
      <w:proofErr w:type="spellEnd"/>
      <w:r w:rsidRPr="00357CF3">
        <w:rPr>
          <w:szCs w:val="12"/>
          <w:lang w:val="en-ZA"/>
        </w:rPr>
        <w:t xml:space="preserve">) MDI (adults): National Department of Health, Essential Drugs Programme: Adult Hospital Level STGs and EML, 2019. </w:t>
      </w:r>
      <w:hyperlink r:id="rId15" w:history="1">
        <w:r w:rsidRPr="00357CF3">
          <w:rPr>
            <w:rStyle w:val="Hyperlink"/>
            <w:szCs w:val="12"/>
            <w:lang w:val="en-ZA"/>
          </w:rPr>
          <w:t>http://www.health.gov.za/</w:t>
        </w:r>
      </w:hyperlink>
      <w:r w:rsidRPr="00357CF3">
        <w:rPr>
          <w:szCs w:val="12"/>
          <w:lang w:val="en-ZA"/>
        </w:rPr>
        <w:t xml:space="preserve"> </w:t>
      </w:r>
    </w:p>
  </w:endnote>
  <w:endnote w:id="22">
    <w:p w14:paraId="5CDB4EA5" w14:textId="18513A93" w:rsidR="003D240C" w:rsidRPr="00357CF3" w:rsidRDefault="003D240C" w:rsidP="00357CF3">
      <w:pPr>
        <w:pStyle w:val="EndnoteText"/>
        <w:jc w:val="both"/>
        <w:rPr>
          <w:szCs w:val="12"/>
          <w:lang w:val="en-ZA"/>
        </w:rPr>
      </w:pPr>
      <w:r w:rsidRPr="00357CF3">
        <w:rPr>
          <w:rStyle w:val="EndnoteReference"/>
        </w:rPr>
        <w:endnoteRef/>
      </w:r>
      <w:r w:rsidRPr="00357CF3">
        <w:rPr>
          <w:szCs w:val="12"/>
          <w:lang w:val="en-ZA"/>
        </w:rPr>
        <w:tab/>
        <w:t>LABA/ICS (</w:t>
      </w:r>
      <w:proofErr w:type="spellStart"/>
      <w:r w:rsidRPr="00357CF3">
        <w:rPr>
          <w:szCs w:val="12"/>
          <w:lang w:val="en-ZA"/>
        </w:rPr>
        <w:t>Salmeterol</w:t>
      </w:r>
      <w:proofErr w:type="spellEnd"/>
      <w:r w:rsidRPr="00357CF3">
        <w:rPr>
          <w:szCs w:val="12"/>
          <w:lang w:val="en-ZA"/>
        </w:rPr>
        <w:t xml:space="preserve">/fluticasone) MDI (adults): National Department of Health, Essential Drugs Programme: Adult Hospital Level STGs and EML, 2019. </w:t>
      </w:r>
      <w:hyperlink r:id="rId16" w:history="1">
        <w:r w:rsidRPr="00357CF3">
          <w:rPr>
            <w:rStyle w:val="Hyperlink"/>
            <w:szCs w:val="12"/>
            <w:lang w:val="en-ZA"/>
          </w:rPr>
          <w:t>http://www.health.gov.za/</w:t>
        </w:r>
      </w:hyperlink>
      <w:r w:rsidRPr="00357CF3">
        <w:rPr>
          <w:szCs w:val="12"/>
          <w:lang w:val="en-ZA"/>
        </w:rPr>
        <w:t xml:space="preserve"> </w:t>
      </w:r>
    </w:p>
  </w:endnote>
  <w:endnote w:id="23">
    <w:p w14:paraId="236CC377" w14:textId="02F1D8FB" w:rsidR="003D240C" w:rsidRPr="00357CF3" w:rsidRDefault="003D240C" w:rsidP="00357CF3">
      <w:pPr>
        <w:pStyle w:val="EndnoteText"/>
        <w:jc w:val="both"/>
        <w:rPr>
          <w:rFonts w:eastAsia="Calibri"/>
          <w:szCs w:val="12"/>
          <w:lang w:val="en-ZA"/>
        </w:rPr>
      </w:pPr>
      <w:r w:rsidRPr="00357CF3">
        <w:rPr>
          <w:rStyle w:val="EndnoteReference"/>
        </w:rPr>
        <w:endnoteRef/>
      </w:r>
      <w:r w:rsidRPr="00357CF3">
        <w:rPr>
          <w:szCs w:val="12"/>
        </w:rPr>
        <w:tab/>
      </w:r>
      <w:r w:rsidRPr="00357CF3">
        <w:rPr>
          <w:rFonts w:eastAsia="Calibri"/>
          <w:szCs w:val="12"/>
          <w:lang w:val="en-ZA"/>
        </w:rPr>
        <w:t>Inhaled corticosteroids</w:t>
      </w:r>
      <w:r w:rsidRPr="00357CF3">
        <w:rPr>
          <w:rFonts w:eastAsia="Calibri"/>
          <w:szCs w:val="12"/>
          <w:lang w:val="en-ZA"/>
        </w:rPr>
        <w:fldChar w:fldCharType="begin"/>
      </w:r>
      <w:r w:rsidRPr="00357CF3">
        <w:rPr>
          <w:szCs w:val="12"/>
        </w:rPr>
        <w:instrText xml:space="preserve"> XE "Inhaled corticosteroids" </w:instrText>
      </w:r>
      <w:r w:rsidRPr="00357CF3">
        <w:rPr>
          <w:rFonts w:eastAsia="Calibri"/>
          <w:szCs w:val="12"/>
          <w:lang w:val="en-ZA"/>
        </w:rPr>
        <w:fldChar w:fldCharType="end"/>
      </w:r>
      <w:r w:rsidRPr="00357CF3">
        <w:rPr>
          <w:rFonts w:eastAsia="Calibri"/>
          <w:szCs w:val="12"/>
          <w:lang w:val="en-ZA"/>
        </w:rPr>
        <w:t xml:space="preserve"> (Patients</w:t>
      </w:r>
      <w:r w:rsidRPr="00357CF3">
        <w:rPr>
          <w:rFonts w:eastAsia="Calibri"/>
          <w:szCs w:val="12"/>
          <w:vertAlign w:val="superscript"/>
          <w:lang w:val="en-ZA"/>
        </w:rPr>
        <w:t xml:space="preserve"> </w:t>
      </w:r>
      <w:r w:rsidRPr="00357CF3">
        <w:rPr>
          <w:rFonts w:eastAsia="Calibri"/>
          <w:szCs w:val="12"/>
          <w:lang w:val="en-ZA"/>
        </w:rPr>
        <w:t xml:space="preserve">on protease inhibitors): </w:t>
      </w:r>
      <w:proofErr w:type="spellStart"/>
      <w:r w:rsidRPr="00357CF3">
        <w:rPr>
          <w:rFonts w:eastAsia="Calibri"/>
          <w:szCs w:val="12"/>
          <w:lang w:val="en-ZA"/>
        </w:rPr>
        <w:t>Kedem</w:t>
      </w:r>
      <w:proofErr w:type="spellEnd"/>
      <w:r w:rsidRPr="00357CF3">
        <w:rPr>
          <w:rFonts w:eastAsia="Calibri"/>
          <w:szCs w:val="12"/>
          <w:lang w:val="en-ZA"/>
        </w:rPr>
        <w:t xml:space="preserve"> E, </w:t>
      </w:r>
      <w:proofErr w:type="spellStart"/>
      <w:r w:rsidRPr="00357CF3">
        <w:rPr>
          <w:rFonts w:eastAsia="Calibri"/>
          <w:szCs w:val="12"/>
          <w:lang w:val="en-ZA"/>
        </w:rPr>
        <w:t>Shahar</w:t>
      </w:r>
      <w:proofErr w:type="spellEnd"/>
      <w:r w:rsidRPr="00357CF3">
        <w:rPr>
          <w:rFonts w:eastAsia="Calibri"/>
          <w:szCs w:val="12"/>
          <w:lang w:val="en-ZA"/>
        </w:rPr>
        <w:t xml:space="preserve"> E, </w:t>
      </w:r>
      <w:proofErr w:type="spellStart"/>
      <w:r w:rsidRPr="00357CF3">
        <w:rPr>
          <w:rFonts w:eastAsia="Calibri"/>
          <w:szCs w:val="12"/>
          <w:lang w:val="en-ZA"/>
        </w:rPr>
        <w:t>Hassoun</w:t>
      </w:r>
      <w:proofErr w:type="spellEnd"/>
      <w:r w:rsidRPr="00357CF3">
        <w:rPr>
          <w:rFonts w:eastAsia="Calibri"/>
          <w:szCs w:val="12"/>
          <w:lang w:val="en-ZA"/>
        </w:rPr>
        <w:t xml:space="preserve"> G, Pollack S. Iatrogenic Cushing's syndrome due to </w:t>
      </w:r>
      <w:proofErr w:type="spellStart"/>
      <w:r w:rsidRPr="00357CF3">
        <w:rPr>
          <w:rFonts w:eastAsia="Calibri"/>
          <w:szCs w:val="12"/>
          <w:lang w:val="en-ZA"/>
        </w:rPr>
        <w:t>coadministration</w:t>
      </w:r>
      <w:proofErr w:type="spellEnd"/>
      <w:r w:rsidRPr="00357CF3">
        <w:rPr>
          <w:rFonts w:eastAsia="Calibri"/>
          <w:szCs w:val="12"/>
          <w:lang w:val="en-ZA"/>
        </w:rPr>
        <w:t xml:space="preserve"> of ritonavir and inhaled budesonide in an asthmatic human immunodeficiency virus infected patient. J Asthma. 2010 Sep</w:t>
      </w:r>
      <w:proofErr w:type="gramStart"/>
      <w:r w:rsidRPr="00357CF3">
        <w:rPr>
          <w:rFonts w:eastAsia="Calibri"/>
          <w:szCs w:val="12"/>
          <w:lang w:val="en-ZA"/>
        </w:rPr>
        <w:t>;47</w:t>
      </w:r>
      <w:proofErr w:type="gramEnd"/>
      <w:r w:rsidRPr="00357CF3">
        <w:rPr>
          <w:rFonts w:eastAsia="Calibri"/>
          <w:szCs w:val="12"/>
          <w:lang w:val="en-ZA"/>
        </w:rPr>
        <w:t xml:space="preserve">(7):830-1. </w:t>
      </w:r>
      <w:hyperlink r:id="rId17" w:history="1">
        <w:r w:rsidRPr="00357CF3">
          <w:rPr>
            <w:rStyle w:val="Hyperlink"/>
            <w:rFonts w:eastAsia="Calibri"/>
            <w:szCs w:val="12"/>
            <w:lang w:val="en-ZA"/>
          </w:rPr>
          <w:t>https://www.ncbi.nlm.nih.gov/pubmed/20653496</w:t>
        </w:r>
      </w:hyperlink>
      <w:r w:rsidRPr="00357CF3">
        <w:rPr>
          <w:rFonts w:eastAsia="Calibri"/>
          <w:szCs w:val="12"/>
          <w:lang w:val="en-ZA"/>
        </w:rPr>
        <w:t xml:space="preserve"> </w:t>
      </w:r>
    </w:p>
    <w:p w14:paraId="1E93616F" w14:textId="4BE41960" w:rsidR="003D240C" w:rsidRPr="00357CF3" w:rsidRDefault="003D240C" w:rsidP="00357CF3">
      <w:pPr>
        <w:pStyle w:val="EndnoteText"/>
        <w:jc w:val="both"/>
        <w:rPr>
          <w:rFonts w:eastAsia="Calibri"/>
          <w:szCs w:val="12"/>
          <w:lang w:val="en-ZA"/>
        </w:rPr>
      </w:pPr>
      <w:r w:rsidRPr="00357CF3">
        <w:rPr>
          <w:rFonts w:eastAsia="Calibri"/>
          <w:szCs w:val="12"/>
          <w:lang w:val="en-ZA"/>
        </w:rPr>
        <w:tab/>
        <w:t>Inhaled corticosteroids</w:t>
      </w:r>
      <w:r w:rsidRPr="00357CF3">
        <w:rPr>
          <w:rFonts w:eastAsia="Calibri"/>
          <w:szCs w:val="12"/>
          <w:lang w:val="en-ZA"/>
        </w:rPr>
        <w:fldChar w:fldCharType="begin"/>
      </w:r>
      <w:r w:rsidRPr="00357CF3">
        <w:rPr>
          <w:szCs w:val="12"/>
        </w:rPr>
        <w:instrText xml:space="preserve"> XE "Inhaled corticosteroids" </w:instrText>
      </w:r>
      <w:r w:rsidRPr="00357CF3">
        <w:rPr>
          <w:rFonts w:eastAsia="Calibri"/>
          <w:szCs w:val="12"/>
          <w:lang w:val="en-ZA"/>
        </w:rPr>
        <w:fldChar w:fldCharType="end"/>
      </w:r>
      <w:r w:rsidRPr="00357CF3">
        <w:rPr>
          <w:rFonts w:eastAsia="Calibri"/>
          <w:szCs w:val="12"/>
          <w:lang w:val="en-ZA"/>
        </w:rPr>
        <w:t xml:space="preserve"> (Patients</w:t>
      </w:r>
      <w:r w:rsidRPr="00357CF3">
        <w:rPr>
          <w:rFonts w:eastAsia="Calibri"/>
          <w:szCs w:val="12"/>
          <w:vertAlign w:val="superscript"/>
          <w:lang w:val="en-ZA"/>
        </w:rPr>
        <w:t xml:space="preserve"> </w:t>
      </w:r>
      <w:r w:rsidRPr="00357CF3">
        <w:rPr>
          <w:rFonts w:eastAsia="Calibri"/>
          <w:szCs w:val="12"/>
          <w:lang w:val="en-ZA"/>
        </w:rPr>
        <w:t xml:space="preserve">on protease inhibitors): Frankel JK, Packer CD. Cushing's syndrome due to antiretroviral-budesonide interaction. Ann </w:t>
      </w:r>
      <w:proofErr w:type="spellStart"/>
      <w:r w:rsidRPr="00357CF3">
        <w:rPr>
          <w:rFonts w:eastAsia="Calibri"/>
          <w:szCs w:val="12"/>
          <w:lang w:val="en-ZA"/>
        </w:rPr>
        <w:t>Pharmacother</w:t>
      </w:r>
      <w:proofErr w:type="spellEnd"/>
      <w:r w:rsidRPr="00357CF3">
        <w:rPr>
          <w:rFonts w:eastAsia="Calibri"/>
          <w:szCs w:val="12"/>
          <w:lang w:val="en-ZA"/>
        </w:rPr>
        <w:t>. 2011 Jun</w:t>
      </w:r>
      <w:proofErr w:type="gramStart"/>
      <w:r w:rsidRPr="00357CF3">
        <w:rPr>
          <w:rFonts w:eastAsia="Calibri"/>
          <w:szCs w:val="12"/>
          <w:lang w:val="en-ZA"/>
        </w:rPr>
        <w:t>;45</w:t>
      </w:r>
      <w:proofErr w:type="gramEnd"/>
      <w:r w:rsidRPr="00357CF3">
        <w:rPr>
          <w:rFonts w:eastAsia="Calibri"/>
          <w:szCs w:val="12"/>
          <w:lang w:val="en-ZA"/>
        </w:rPr>
        <w:t xml:space="preserve">(6):823-4. </w:t>
      </w:r>
      <w:hyperlink r:id="rId18" w:history="1">
        <w:r w:rsidRPr="00357CF3">
          <w:rPr>
            <w:rStyle w:val="Hyperlink"/>
            <w:rFonts w:eastAsia="Calibri"/>
            <w:szCs w:val="12"/>
            <w:lang w:val="en-ZA"/>
          </w:rPr>
          <w:t>https://www.ncbi.nlm.nih.gov/pubmed/21558486</w:t>
        </w:r>
      </w:hyperlink>
      <w:r w:rsidRPr="00357CF3">
        <w:rPr>
          <w:rFonts w:eastAsia="Calibri"/>
          <w:szCs w:val="12"/>
          <w:lang w:val="en-ZA"/>
        </w:rPr>
        <w:t xml:space="preserve"> </w:t>
      </w:r>
    </w:p>
    <w:p w14:paraId="170D9174" w14:textId="0334BA89" w:rsidR="003D240C" w:rsidRPr="00357CF3" w:rsidRDefault="003D240C" w:rsidP="00357CF3">
      <w:pPr>
        <w:pStyle w:val="EndnoteText"/>
        <w:jc w:val="both"/>
        <w:rPr>
          <w:rFonts w:eastAsia="Calibri"/>
          <w:szCs w:val="12"/>
          <w:lang w:val="en-ZA"/>
        </w:rPr>
      </w:pPr>
      <w:r w:rsidRPr="00357CF3">
        <w:rPr>
          <w:rFonts w:eastAsia="Calibri"/>
          <w:szCs w:val="12"/>
          <w:lang w:val="en-ZA"/>
        </w:rPr>
        <w:tab/>
        <w:t>Inhaled corticosteroids</w:t>
      </w:r>
      <w:r w:rsidRPr="00357CF3">
        <w:rPr>
          <w:rFonts w:eastAsia="Calibri"/>
          <w:szCs w:val="12"/>
          <w:lang w:val="en-ZA"/>
        </w:rPr>
        <w:fldChar w:fldCharType="begin"/>
      </w:r>
      <w:r w:rsidRPr="00357CF3">
        <w:rPr>
          <w:szCs w:val="12"/>
        </w:rPr>
        <w:instrText xml:space="preserve"> XE "Inhaled corticosteroids" </w:instrText>
      </w:r>
      <w:r w:rsidRPr="00357CF3">
        <w:rPr>
          <w:rFonts w:eastAsia="Calibri"/>
          <w:szCs w:val="12"/>
          <w:lang w:val="en-ZA"/>
        </w:rPr>
        <w:fldChar w:fldCharType="end"/>
      </w:r>
      <w:r w:rsidRPr="00357CF3">
        <w:rPr>
          <w:rFonts w:eastAsia="Calibri"/>
          <w:szCs w:val="12"/>
          <w:lang w:val="en-ZA"/>
        </w:rPr>
        <w:t xml:space="preserve"> (Patients</w:t>
      </w:r>
      <w:r w:rsidRPr="00357CF3">
        <w:rPr>
          <w:rFonts w:eastAsia="Calibri"/>
          <w:szCs w:val="12"/>
          <w:vertAlign w:val="superscript"/>
          <w:lang w:val="en-ZA"/>
        </w:rPr>
        <w:t xml:space="preserve"> </w:t>
      </w:r>
      <w:r w:rsidRPr="00357CF3">
        <w:rPr>
          <w:rFonts w:eastAsia="Calibri"/>
          <w:szCs w:val="12"/>
          <w:lang w:val="en-ZA"/>
        </w:rPr>
        <w:t xml:space="preserve">on protease inhibitors): </w:t>
      </w:r>
      <w:proofErr w:type="spellStart"/>
      <w:r w:rsidRPr="00357CF3">
        <w:rPr>
          <w:rFonts w:eastAsia="Calibri"/>
          <w:szCs w:val="12"/>
          <w:lang w:val="en-ZA"/>
        </w:rPr>
        <w:t>Blondin</w:t>
      </w:r>
      <w:proofErr w:type="spellEnd"/>
      <w:r w:rsidRPr="00357CF3">
        <w:rPr>
          <w:rFonts w:eastAsia="Calibri"/>
          <w:szCs w:val="12"/>
          <w:lang w:val="en-ZA"/>
        </w:rPr>
        <w:t xml:space="preserve"> MC, Beauregard H, </w:t>
      </w:r>
      <w:proofErr w:type="spellStart"/>
      <w:r w:rsidRPr="00357CF3">
        <w:rPr>
          <w:rFonts w:eastAsia="Calibri"/>
          <w:szCs w:val="12"/>
          <w:lang w:val="en-ZA"/>
        </w:rPr>
        <w:t>Serri</w:t>
      </w:r>
      <w:proofErr w:type="spellEnd"/>
      <w:r w:rsidRPr="00357CF3">
        <w:rPr>
          <w:rFonts w:eastAsia="Calibri"/>
          <w:szCs w:val="12"/>
          <w:lang w:val="en-ZA"/>
        </w:rPr>
        <w:t xml:space="preserve"> O. Iatrogenic Cushing syndrome in patients receiving inhaled budesonide and </w:t>
      </w:r>
      <w:proofErr w:type="spellStart"/>
      <w:r w:rsidRPr="00357CF3">
        <w:rPr>
          <w:rFonts w:eastAsia="Calibri"/>
          <w:szCs w:val="12"/>
          <w:lang w:val="en-ZA"/>
        </w:rPr>
        <w:t>itraconazole</w:t>
      </w:r>
      <w:proofErr w:type="spellEnd"/>
      <w:r w:rsidRPr="00357CF3">
        <w:rPr>
          <w:rFonts w:eastAsia="Calibri"/>
          <w:szCs w:val="12"/>
          <w:lang w:val="en-ZA"/>
        </w:rPr>
        <w:t xml:space="preserve"> or ritonavir: two cases and literature review. </w:t>
      </w:r>
      <w:proofErr w:type="spellStart"/>
      <w:r w:rsidRPr="00357CF3">
        <w:rPr>
          <w:rFonts w:eastAsia="Calibri"/>
          <w:szCs w:val="12"/>
          <w:lang w:val="en-ZA"/>
        </w:rPr>
        <w:t>Endocr</w:t>
      </w:r>
      <w:proofErr w:type="spellEnd"/>
      <w:r w:rsidRPr="00357CF3">
        <w:rPr>
          <w:rFonts w:eastAsia="Calibri"/>
          <w:szCs w:val="12"/>
          <w:lang w:val="en-ZA"/>
        </w:rPr>
        <w:t xml:space="preserve"> </w:t>
      </w:r>
      <w:proofErr w:type="spellStart"/>
      <w:r w:rsidRPr="00357CF3">
        <w:rPr>
          <w:rFonts w:eastAsia="Calibri"/>
          <w:szCs w:val="12"/>
          <w:lang w:val="en-ZA"/>
        </w:rPr>
        <w:t>Pract</w:t>
      </w:r>
      <w:proofErr w:type="spellEnd"/>
      <w:r w:rsidRPr="00357CF3">
        <w:rPr>
          <w:rFonts w:eastAsia="Calibri"/>
          <w:szCs w:val="12"/>
          <w:lang w:val="en-ZA"/>
        </w:rPr>
        <w:t>. 2013 Nov-Dec</w:t>
      </w:r>
      <w:proofErr w:type="gramStart"/>
      <w:r w:rsidRPr="00357CF3">
        <w:rPr>
          <w:rFonts w:eastAsia="Calibri"/>
          <w:szCs w:val="12"/>
          <w:lang w:val="en-ZA"/>
        </w:rPr>
        <w:t>;19</w:t>
      </w:r>
      <w:proofErr w:type="gramEnd"/>
      <w:r w:rsidRPr="00357CF3">
        <w:rPr>
          <w:rFonts w:eastAsia="Calibri"/>
          <w:szCs w:val="12"/>
          <w:lang w:val="en-ZA"/>
        </w:rPr>
        <w:t xml:space="preserve">(6):e138-41. </w:t>
      </w:r>
      <w:hyperlink r:id="rId19" w:history="1">
        <w:r w:rsidRPr="00357CF3">
          <w:rPr>
            <w:rStyle w:val="Hyperlink"/>
            <w:rFonts w:eastAsia="Calibri"/>
            <w:szCs w:val="12"/>
            <w:lang w:val="en-ZA"/>
          </w:rPr>
          <w:t>https://www.ncbi.nlm.nih.gov/pubmed/23807527</w:t>
        </w:r>
      </w:hyperlink>
      <w:r w:rsidRPr="00357CF3">
        <w:rPr>
          <w:rFonts w:eastAsia="Calibri"/>
          <w:szCs w:val="12"/>
          <w:lang w:val="en-ZA"/>
        </w:rPr>
        <w:t xml:space="preserve"> </w:t>
      </w:r>
    </w:p>
    <w:p w14:paraId="7E91D678" w14:textId="7092FC65" w:rsidR="003D240C" w:rsidRPr="00357CF3" w:rsidRDefault="003D240C" w:rsidP="00357CF3">
      <w:pPr>
        <w:pStyle w:val="EndnoteText"/>
        <w:jc w:val="both"/>
        <w:rPr>
          <w:rFonts w:eastAsia="Calibri"/>
          <w:szCs w:val="12"/>
          <w:lang w:val="en-ZA"/>
        </w:rPr>
      </w:pPr>
      <w:r w:rsidRPr="00357CF3">
        <w:rPr>
          <w:rFonts w:eastAsia="Calibri"/>
          <w:szCs w:val="12"/>
          <w:lang w:val="en-ZA"/>
        </w:rPr>
        <w:tab/>
        <w:t>Inhaled corticosteroids</w:t>
      </w:r>
      <w:r w:rsidRPr="00357CF3">
        <w:rPr>
          <w:rFonts w:eastAsia="Calibri"/>
          <w:szCs w:val="12"/>
          <w:lang w:val="en-ZA"/>
        </w:rPr>
        <w:fldChar w:fldCharType="begin"/>
      </w:r>
      <w:r w:rsidRPr="00357CF3">
        <w:rPr>
          <w:szCs w:val="12"/>
        </w:rPr>
        <w:instrText xml:space="preserve"> XE "Inhaled corticosteroids" </w:instrText>
      </w:r>
      <w:r w:rsidRPr="00357CF3">
        <w:rPr>
          <w:rFonts w:eastAsia="Calibri"/>
          <w:szCs w:val="12"/>
          <w:lang w:val="en-ZA"/>
        </w:rPr>
        <w:fldChar w:fldCharType="end"/>
      </w:r>
      <w:r w:rsidRPr="00357CF3">
        <w:rPr>
          <w:rFonts w:eastAsia="Calibri"/>
          <w:szCs w:val="12"/>
          <w:lang w:val="en-ZA"/>
        </w:rPr>
        <w:t xml:space="preserve"> (Patients</w:t>
      </w:r>
      <w:r w:rsidRPr="00357CF3">
        <w:rPr>
          <w:rFonts w:eastAsia="Calibri"/>
          <w:szCs w:val="12"/>
          <w:vertAlign w:val="superscript"/>
          <w:lang w:val="en-ZA"/>
        </w:rPr>
        <w:t xml:space="preserve"> </w:t>
      </w:r>
      <w:r w:rsidRPr="00357CF3">
        <w:rPr>
          <w:rFonts w:eastAsia="Calibri"/>
          <w:szCs w:val="12"/>
          <w:lang w:val="en-ZA"/>
        </w:rPr>
        <w:t xml:space="preserve">on protease inhibitors): </w:t>
      </w:r>
      <w:proofErr w:type="spellStart"/>
      <w:r w:rsidRPr="00357CF3">
        <w:rPr>
          <w:rFonts w:eastAsia="Calibri"/>
          <w:szCs w:val="12"/>
        </w:rPr>
        <w:t>Yoganathan</w:t>
      </w:r>
      <w:proofErr w:type="spellEnd"/>
      <w:r w:rsidRPr="00357CF3">
        <w:rPr>
          <w:rFonts w:eastAsia="Calibri"/>
          <w:szCs w:val="12"/>
        </w:rPr>
        <w:t xml:space="preserve"> K, David L, Williams C, Jones K. Cushing's syndrome with adrenal suppression induced by inhaled budesonide due to a ritonavir drug interaction in a woman with HIV infection. </w:t>
      </w:r>
      <w:proofErr w:type="spellStart"/>
      <w:r w:rsidRPr="00357CF3">
        <w:rPr>
          <w:rFonts w:eastAsia="Calibri"/>
          <w:szCs w:val="12"/>
        </w:rPr>
        <w:t>Int</w:t>
      </w:r>
      <w:proofErr w:type="spellEnd"/>
      <w:r w:rsidRPr="00357CF3">
        <w:rPr>
          <w:rFonts w:eastAsia="Calibri"/>
          <w:szCs w:val="12"/>
        </w:rPr>
        <w:t xml:space="preserve"> J STD AIDS. 2012 Jul</w:t>
      </w:r>
      <w:proofErr w:type="gramStart"/>
      <w:r w:rsidRPr="00357CF3">
        <w:rPr>
          <w:rFonts w:eastAsia="Calibri"/>
          <w:szCs w:val="12"/>
        </w:rPr>
        <w:t>;23</w:t>
      </w:r>
      <w:proofErr w:type="gramEnd"/>
      <w:r w:rsidRPr="00357CF3">
        <w:rPr>
          <w:rFonts w:eastAsia="Calibri"/>
          <w:szCs w:val="12"/>
        </w:rPr>
        <w:t xml:space="preserve">(7):520-1. </w:t>
      </w:r>
      <w:hyperlink r:id="rId20" w:history="1">
        <w:r w:rsidRPr="00357CF3">
          <w:rPr>
            <w:rStyle w:val="Hyperlink"/>
            <w:rFonts w:eastAsia="Calibri"/>
            <w:szCs w:val="12"/>
          </w:rPr>
          <w:t>https://www.ncbi.nlm.nih.gov/pubmed/22844010</w:t>
        </w:r>
      </w:hyperlink>
      <w:r w:rsidRPr="00357CF3">
        <w:rPr>
          <w:rFonts w:eastAsia="Calibri"/>
          <w:szCs w:val="12"/>
        </w:rPr>
        <w:t xml:space="preserve"> </w:t>
      </w:r>
    </w:p>
  </w:endnote>
  <w:endnote w:id="24">
    <w:p w14:paraId="483459AF" w14:textId="5C651CED" w:rsidR="003D240C" w:rsidRPr="00357CF3" w:rsidRDefault="003D240C" w:rsidP="00357CF3">
      <w:pPr>
        <w:pStyle w:val="EndnoteText"/>
        <w:jc w:val="both"/>
        <w:rPr>
          <w:szCs w:val="12"/>
          <w:lang w:val="en-ZA"/>
        </w:rPr>
      </w:pPr>
      <w:r w:rsidRPr="00357CF3">
        <w:rPr>
          <w:rStyle w:val="EndnoteReference"/>
        </w:rPr>
        <w:endnoteRef/>
      </w:r>
      <w:r w:rsidRPr="00357CF3">
        <w:rPr>
          <w:szCs w:val="12"/>
        </w:rPr>
        <w:tab/>
        <w:t>Corticosteroids (intermediate-acting)</w:t>
      </w:r>
      <w:r w:rsidRPr="00357CF3">
        <w:rPr>
          <w:szCs w:val="12"/>
        </w:rPr>
        <w:fldChar w:fldCharType="begin"/>
      </w:r>
      <w:r w:rsidRPr="00357CF3">
        <w:rPr>
          <w:szCs w:val="12"/>
        </w:rPr>
        <w:instrText xml:space="preserve"> XE "Corticosteroids (intermediate-acting)" </w:instrText>
      </w:r>
      <w:r w:rsidRPr="00357CF3">
        <w:rPr>
          <w:szCs w:val="12"/>
        </w:rPr>
        <w:fldChar w:fldCharType="end"/>
      </w:r>
      <w:r w:rsidRPr="00357CF3">
        <w:rPr>
          <w:szCs w:val="12"/>
          <w:lang w:val="en-ZA"/>
        </w:rPr>
        <w:t xml:space="preserve">: National Department of Health, Essential Drugs Programme: Adult Hospital level STGs and EML, 2019. </w:t>
      </w:r>
      <w:hyperlink r:id="rId21" w:history="1">
        <w:r w:rsidRPr="00357CF3">
          <w:rPr>
            <w:rStyle w:val="Hyperlink"/>
            <w:szCs w:val="12"/>
            <w:lang w:val="en-ZA" w:eastAsia="en-ZA"/>
          </w:rPr>
          <w:t>http://www.health.gov.za/</w:t>
        </w:r>
      </w:hyperlink>
      <w:r w:rsidRPr="00357CF3">
        <w:rPr>
          <w:szCs w:val="12"/>
          <w:lang w:val="en-ZA" w:eastAsia="en-ZA"/>
        </w:rPr>
        <w:t xml:space="preserve"> </w:t>
      </w:r>
    </w:p>
    <w:p w14:paraId="1B616D0D" w14:textId="03E0EB05" w:rsidR="003D240C" w:rsidRPr="00357CF3" w:rsidRDefault="003D240C" w:rsidP="00357CF3">
      <w:pPr>
        <w:pStyle w:val="EndnoteText"/>
        <w:jc w:val="both"/>
        <w:rPr>
          <w:szCs w:val="12"/>
          <w:lang w:val="en-ZA"/>
        </w:rPr>
      </w:pPr>
      <w:r w:rsidRPr="00357CF3">
        <w:rPr>
          <w:szCs w:val="12"/>
          <w:lang w:val="en-ZA"/>
        </w:rPr>
        <w:tab/>
      </w:r>
      <w:r w:rsidRPr="00357CF3">
        <w:rPr>
          <w:szCs w:val="12"/>
        </w:rPr>
        <w:t>Corticosteroids (intermediate-acting)</w:t>
      </w:r>
      <w:r w:rsidRPr="00357CF3">
        <w:rPr>
          <w:szCs w:val="12"/>
        </w:rPr>
        <w:fldChar w:fldCharType="begin"/>
      </w:r>
      <w:r w:rsidRPr="00357CF3">
        <w:rPr>
          <w:szCs w:val="12"/>
        </w:rPr>
        <w:instrText xml:space="preserve"> XE "Corticosteroids (intermediate-acting)" </w:instrText>
      </w:r>
      <w:r w:rsidRPr="00357CF3">
        <w:rPr>
          <w:szCs w:val="12"/>
        </w:rPr>
        <w:fldChar w:fldCharType="end"/>
      </w:r>
      <w:r w:rsidRPr="00357CF3">
        <w:rPr>
          <w:szCs w:val="12"/>
          <w:lang w:val="en-ZA"/>
        </w:rPr>
        <w:t xml:space="preserve">: </w:t>
      </w:r>
      <w:r w:rsidRPr="00357CF3">
        <w:rPr>
          <w:szCs w:val="12"/>
          <w:lang w:val="en-ZA" w:eastAsia="en-ZA"/>
        </w:rPr>
        <w:t>South African Medicines Formulary.  12th Edition.  Division of Clinical Pharmacology.  University of Cape Town, 2016.</w:t>
      </w:r>
    </w:p>
  </w:endnote>
  <w:endnote w:id="25">
    <w:p w14:paraId="27D26A51" w14:textId="6B51374B" w:rsidR="003D240C" w:rsidRPr="00357CF3" w:rsidRDefault="003D240C" w:rsidP="00357CF3">
      <w:pPr>
        <w:pStyle w:val="EndnoteText"/>
        <w:jc w:val="both"/>
        <w:rPr>
          <w:szCs w:val="12"/>
          <w:lang w:val="en-ZA"/>
        </w:rPr>
      </w:pPr>
      <w:r w:rsidRPr="00357CF3">
        <w:rPr>
          <w:rStyle w:val="EndnoteReference"/>
        </w:rPr>
        <w:endnoteRef/>
      </w:r>
      <w:r w:rsidRPr="00357CF3">
        <w:rPr>
          <w:szCs w:val="12"/>
        </w:rPr>
        <w:t xml:space="preserve"> </w:t>
      </w:r>
      <w:r w:rsidRPr="00357CF3">
        <w:rPr>
          <w:szCs w:val="12"/>
        </w:rPr>
        <w:tab/>
        <w:t>Corticosteroids (intermediate-acting)</w:t>
      </w:r>
      <w:r w:rsidRPr="00357CF3">
        <w:rPr>
          <w:szCs w:val="12"/>
        </w:rPr>
        <w:fldChar w:fldCharType="begin"/>
      </w:r>
      <w:r w:rsidRPr="00357CF3">
        <w:rPr>
          <w:szCs w:val="12"/>
        </w:rPr>
        <w:instrText xml:space="preserve"> XE "Corticosteroids (intermediate-acting)" </w:instrText>
      </w:r>
      <w:r w:rsidRPr="00357CF3">
        <w:rPr>
          <w:szCs w:val="12"/>
        </w:rPr>
        <w:fldChar w:fldCharType="end"/>
      </w:r>
      <w:r w:rsidRPr="00357CF3">
        <w:rPr>
          <w:szCs w:val="12"/>
          <w:lang w:val="en-ZA"/>
        </w:rPr>
        <w:t xml:space="preserve">: National Department of Health, Essential Drugs Programme: Adult Hospital level STGs and EML, 2019. </w:t>
      </w:r>
      <w:hyperlink r:id="rId22" w:history="1">
        <w:r w:rsidRPr="00357CF3">
          <w:rPr>
            <w:rStyle w:val="Hyperlink"/>
            <w:szCs w:val="12"/>
            <w:lang w:val="en-ZA" w:eastAsia="en-ZA"/>
          </w:rPr>
          <w:t>http://www.health.gov.za/</w:t>
        </w:r>
      </w:hyperlink>
      <w:r w:rsidRPr="00357CF3">
        <w:rPr>
          <w:szCs w:val="12"/>
          <w:lang w:val="en-ZA" w:eastAsia="en-ZA"/>
        </w:rPr>
        <w:t xml:space="preserve"> </w:t>
      </w:r>
    </w:p>
    <w:p w14:paraId="4E455CA6" w14:textId="39782E52" w:rsidR="003D240C" w:rsidRPr="00357CF3" w:rsidRDefault="003D240C" w:rsidP="00357CF3">
      <w:pPr>
        <w:pStyle w:val="EndnoteText"/>
        <w:jc w:val="both"/>
        <w:rPr>
          <w:szCs w:val="12"/>
          <w:lang w:val="en-ZA"/>
        </w:rPr>
      </w:pPr>
      <w:r w:rsidRPr="00357CF3">
        <w:rPr>
          <w:szCs w:val="12"/>
          <w:lang w:val="en-ZA"/>
        </w:rPr>
        <w:tab/>
      </w:r>
      <w:r w:rsidRPr="00357CF3">
        <w:rPr>
          <w:szCs w:val="12"/>
        </w:rPr>
        <w:t>Corticosteroids (intermediate-acting)</w:t>
      </w:r>
      <w:r w:rsidRPr="00357CF3">
        <w:rPr>
          <w:szCs w:val="12"/>
        </w:rPr>
        <w:fldChar w:fldCharType="begin"/>
      </w:r>
      <w:r w:rsidRPr="00357CF3">
        <w:rPr>
          <w:szCs w:val="12"/>
        </w:rPr>
        <w:instrText xml:space="preserve"> XE "Corticosteroids (intermediate-acting)" </w:instrText>
      </w:r>
      <w:r w:rsidRPr="00357CF3">
        <w:rPr>
          <w:szCs w:val="12"/>
        </w:rPr>
        <w:fldChar w:fldCharType="end"/>
      </w:r>
      <w:r w:rsidRPr="00357CF3">
        <w:rPr>
          <w:szCs w:val="12"/>
          <w:lang w:val="en-ZA"/>
        </w:rPr>
        <w:t xml:space="preserve">: </w:t>
      </w:r>
      <w:r w:rsidRPr="00357CF3">
        <w:rPr>
          <w:szCs w:val="12"/>
          <w:lang w:val="en-ZA" w:eastAsia="en-ZA"/>
        </w:rPr>
        <w:t>South African Medicines Formulary.  12th Edition.  Division of Clinical Pharmacology.  University of Cape Town, 2016.</w:t>
      </w:r>
    </w:p>
  </w:endnote>
  <w:endnote w:id="26">
    <w:p w14:paraId="31580633" w14:textId="77777777" w:rsidR="003D240C" w:rsidRPr="00357CF3" w:rsidRDefault="003D240C" w:rsidP="009B227B">
      <w:pPr>
        <w:pStyle w:val="EndnoteText"/>
        <w:jc w:val="both"/>
        <w:rPr>
          <w:szCs w:val="12"/>
          <w:lang w:val="en-ZA"/>
        </w:rPr>
      </w:pPr>
      <w:r w:rsidRPr="00357CF3">
        <w:rPr>
          <w:rStyle w:val="EndnoteReference"/>
        </w:rPr>
        <w:endnoteRef/>
      </w:r>
      <w:r w:rsidRPr="00357CF3">
        <w:rPr>
          <w:szCs w:val="12"/>
        </w:rPr>
        <w:t xml:space="preserve"> </w:t>
      </w:r>
      <w:r w:rsidRPr="00357CF3">
        <w:rPr>
          <w:szCs w:val="12"/>
        </w:rPr>
        <w:tab/>
        <w:t>Corticosteroids (intermediate-acting)</w:t>
      </w:r>
      <w:r w:rsidRPr="00357CF3">
        <w:rPr>
          <w:szCs w:val="12"/>
        </w:rPr>
        <w:fldChar w:fldCharType="begin"/>
      </w:r>
      <w:r w:rsidRPr="00357CF3">
        <w:rPr>
          <w:szCs w:val="12"/>
        </w:rPr>
        <w:instrText xml:space="preserve"> XE "Corticosteroids (intermediate-acting)" </w:instrText>
      </w:r>
      <w:r w:rsidRPr="00357CF3">
        <w:rPr>
          <w:szCs w:val="12"/>
        </w:rPr>
        <w:fldChar w:fldCharType="end"/>
      </w:r>
      <w:r w:rsidRPr="00357CF3">
        <w:rPr>
          <w:szCs w:val="12"/>
          <w:lang w:val="en-ZA"/>
        </w:rPr>
        <w:t xml:space="preserve">: National Department of Health, Essential Drugs Programme: Adult Hospital level STGs and EML, 2019. </w:t>
      </w:r>
      <w:hyperlink r:id="rId23" w:history="1">
        <w:r w:rsidRPr="00357CF3">
          <w:rPr>
            <w:rStyle w:val="Hyperlink"/>
            <w:szCs w:val="12"/>
            <w:lang w:val="en-ZA" w:eastAsia="en-ZA"/>
          </w:rPr>
          <w:t>http://www.health.gov.za/</w:t>
        </w:r>
      </w:hyperlink>
      <w:r w:rsidRPr="00357CF3">
        <w:rPr>
          <w:szCs w:val="12"/>
          <w:lang w:val="en-ZA" w:eastAsia="en-ZA"/>
        </w:rPr>
        <w:t xml:space="preserve"> </w:t>
      </w:r>
    </w:p>
    <w:p w14:paraId="18F29AD6" w14:textId="77777777" w:rsidR="003D240C" w:rsidRPr="00357CF3" w:rsidRDefault="003D240C" w:rsidP="009B227B">
      <w:pPr>
        <w:pStyle w:val="EndnoteText"/>
        <w:jc w:val="both"/>
        <w:rPr>
          <w:szCs w:val="12"/>
          <w:lang w:val="en-ZA"/>
        </w:rPr>
      </w:pPr>
      <w:r w:rsidRPr="00357CF3">
        <w:rPr>
          <w:szCs w:val="12"/>
          <w:lang w:val="en-ZA"/>
        </w:rPr>
        <w:tab/>
      </w:r>
      <w:r w:rsidRPr="00357CF3">
        <w:rPr>
          <w:szCs w:val="12"/>
        </w:rPr>
        <w:t>Corticosteroids (intermediate-acting)</w:t>
      </w:r>
      <w:r w:rsidRPr="00357CF3">
        <w:rPr>
          <w:szCs w:val="12"/>
        </w:rPr>
        <w:fldChar w:fldCharType="begin"/>
      </w:r>
      <w:r w:rsidRPr="00357CF3">
        <w:rPr>
          <w:szCs w:val="12"/>
        </w:rPr>
        <w:instrText xml:space="preserve"> XE "Corticosteroids (intermediate-acting)" </w:instrText>
      </w:r>
      <w:r w:rsidRPr="00357CF3">
        <w:rPr>
          <w:szCs w:val="12"/>
        </w:rPr>
        <w:fldChar w:fldCharType="end"/>
      </w:r>
      <w:r w:rsidRPr="00357CF3">
        <w:rPr>
          <w:szCs w:val="12"/>
          <w:lang w:val="en-ZA"/>
        </w:rPr>
        <w:t xml:space="preserve">: </w:t>
      </w:r>
      <w:r w:rsidRPr="00357CF3">
        <w:rPr>
          <w:szCs w:val="12"/>
          <w:lang w:val="en-ZA" w:eastAsia="en-ZA"/>
        </w:rPr>
        <w:t>South African Medicines Formulary.  12th Edition.  Division of Clinical Pharmacology.  University of Cape Town, 2016.</w:t>
      </w:r>
    </w:p>
  </w:endnote>
  <w:endnote w:id="27">
    <w:p w14:paraId="5E7E9235" w14:textId="19CEFFE0" w:rsidR="003D240C" w:rsidRPr="00357CF3" w:rsidRDefault="003D240C" w:rsidP="00357CF3">
      <w:pPr>
        <w:pStyle w:val="EndnoteText"/>
        <w:jc w:val="both"/>
        <w:rPr>
          <w:szCs w:val="12"/>
          <w:lang w:val="en-ZA"/>
        </w:rPr>
      </w:pPr>
      <w:r w:rsidRPr="00357CF3">
        <w:rPr>
          <w:rStyle w:val="EndnoteReference"/>
        </w:rPr>
        <w:endnoteRef/>
      </w:r>
      <w:r w:rsidRPr="00357CF3">
        <w:rPr>
          <w:szCs w:val="12"/>
          <w:lang w:val="en-ZA"/>
        </w:rPr>
        <w:tab/>
        <w:t xml:space="preserve">Amoxicillin: National Department of Health, Essential Drugs Programme: </w:t>
      </w:r>
      <w:r w:rsidRPr="00357CF3">
        <w:rPr>
          <w:szCs w:val="12"/>
        </w:rPr>
        <w:t xml:space="preserve">Paediatric Hospital Level STGs and EML, 2017. </w:t>
      </w:r>
      <w:hyperlink r:id="rId24" w:history="1">
        <w:r w:rsidRPr="00357CF3">
          <w:rPr>
            <w:rStyle w:val="Hyperlink"/>
            <w:szCs w:val="12"/>
          </w:rPr>
          <w:t>http://www.health.gov.za/</w:t>
        </w:r>
      </w:hyperlink>
      <w:r w:rsidRPr="00357CF3">
        <w:rPr>
          <w:szCs w:val="12"/>
        </w:rPr>
        <w:t xml:space="preserve"> </w:t>
      </w:r>
    </w:p>
  </w:endnote>
  <w:endnote w:id="28">
    <w:p w14:paraId="518A4F8E" w14:textId="2B125F9E" w:rsidR="003D240C" w:rsidRPr="00357CF3" w:rsidRDefault="003D240C" w:rsidP="00357CF3">
      <w:pPr>
        <w:pStyle w:val="EndnoteText"/>
        <w:jc w:val="both"/>
        <w:rPr>
          <w:szCs w:val="12"/>
        </w:rPr>
      </w:pPr>
      <w:r w:rsidRPr="00357CF3">
        <w:rPr>
          <w:rStyle w:val="EndnoteReference"/>
        </w:rPr>
        <w:endnoteRef/>
      </w:r>
      <w:r w:rsidRPr="00357CF3">
        <w:rPr>
          <w:szCs w:val="12"/>
          <w:lang w:val="en-ZA"/>
        </w:rPr>
        <w:tab/>
        <w:t>Chest x-ray diagnosis (follow-up for community acquired pneumonia):</w:t>
      </w:r>
      <w:r w:rsidRPr="00357CF3">
        <w:rPr>
          <w:szCs w:val="12"/>
        </w:rPr>
        <w:t xml:space="preserve"> Tang KL, </w:t>
      </w:r>
      <w:proofErr w:type="spellStart"/>
      <w:r w:rsidRPr="00357CF3">
        <w:rPr>
          <w:szCs w:val="12"/>
        </w:rPr>
        <w:t>Eurich</w:t>
      </w:r>
      <w:proofErr w:type="spellEnd"/>
      <w:r w:rsidRPr="00357CF3">
        <w:rPr>
          <w:szCs w:val="12"/>
        </w:rPr>
        <w:t xml:space="preserve"> </w:t>
      </w:r>
      <w:proofErr w:type="spellStart"/>
      <w:r w:rsidRPr="00357CF3">
        <w:rPr>
          <w:szCs w:val="12"/>
        </w:rPr>
        <w:t>DT</w:t>
      </w:r>
      <w:proofErr w:type="gramStart"/>
      <w:r w:rsidRPr="00357CF3">
        <w:rPr>
          <w:szCs w:val="12"/>
        </w:rPr>
        <w:t>,Minhas</w:t>
      </w:r>
      <w:proofErr w:type="spellEnd"/>
      <w:proofErr w:type="gramEnd"/>
      <w:r w:rsidRPr="00357CF3">
        <w:rPr>
          <w:szCs w:val="12"/>
        </w:rPr>
        <w:t xml:space="preserve">-Sandhu </w:t>
      </w:r>
      <w:proofErr w:type="spellStart"/>
      <w:r w:rsidRPr="00357CF3">
        <w:rPr>
          <w:szCs w:val="12"/>
        </w:rPr>
        <w:t>JK,Marrie</w:t>
      </w:r>
      <w:proofErr w:type="spellEnd"/>
      <w:r w:rsidRPr="00357CF3">
        <w:rPr>
          <w:szCs w:val="12"/>
        </w:rPr>
        <w:t xml:space="preserve"> </w:t>
      </w:r>
      <w:proofErr w:type="spellStart"/>
      <w:r w:rsidRPr="00357CF3">
        <w:rPr>
          <w:szCs w:val="12"/>
        </w:rPr>
        <w:t>TJ,Majumdar</w:t>
      </w:r>
      <w:proofErr w:type="spellEnd"/>
      <w:r w:rsidRPr="00357CF3">
        <w:rPr>
          <w:szCs w:val="12"/>
        </w:rPr>
        <w:t xml:space="preserve"> SR. Incidence, correlates, and chest radiographic yield of new lung cancer diagnosis in 3398 patients with pneumonia. Arch Intern Med 2011</w:t>
      </w:r>
      <w:proofErr w:type="gramStart"/>
      <w:r w:rsidRPr="00357CF3">
        <w:rPr>
          <w:szCs w:val="12"/>
        </w:rPr>
        <w:t>;171:1193</w:t>
      </w:r>
      <w:proofErr w:type="gramEnd"/>
      <w:r w:rsidRPr="00357CF3">
        <w:rPr>
          <w:szCs w:val="12"/>
        </w:rPr>
        <w:t xml:space="preserve">–1198. </w:t>
      </w:r>
      <w:hyperlink r:id="rId25" w:history="1">
        <w:r w:rsidRPr="00357CF3">
          <w:rPr>
            <w:rStyle w:val="Hyperlink"/>
            <w:szCs w:val="12"/>
          </w:rPr>
          <w:t>https://www.ncbi.nlm.nih.gov/pubmed/21518934</w:t>
        </w:r>
      </w:hyperlink>
      <w:r w:rsidRPr="00357CF3">
        <w:rPr>
          <w:szCs w:val="12"/>
        </w:rPr>
        <w:t xml:space="preserve"> </w:t>
      </w:r>
    </w:p>
    <w:p w14:paraId="421AE176" w14:textId="29E99D95" w:rsidR="003D240C" w:rsidRPr="001376F0" w:rsidRDefault="003D240C" w:rsidP="00D60EE9">
      <w:pPr>
        <w:pStyle w:val="EndnoteText"/>
      </w:pPr>
      <w:r w:rsidRPr="001376F0">
        <w:rPr>
          <w:lang w:val="en-ZA"/>
        </w:rPr>
        <w:tab/>
        <w:t xml:space="preserve">Chest x-ray diagnosis (follow-up for community acquired pneumonia): Mortensen EM, Copeland LA, Pugh MJ, Fine MJ, Nakashima B, </w:t>
      </w:r>
      <w:proofErr w:type="spellStart"/>
      <w:r w:rsidRPr="001376F0">
        <w:rPr>
          <w:lang w:val="en-ZA"/>
        </w:rPr>
        <w:t>Restrepo</w:t>
      </w:r>
      <w:proofErr w:type="spellEnd"/>
      <w:r w:rsidRPr="001376F0">
        <w:rPr>
          <w:lang w:val="en-ZA"/>
        </w:rPr>
        <w:t xml:space="preserve"> MI, de Molina RM, </w:t>
      </w:r>
      <w:proofErr w:type="spellStart"/>
      <w:r w:rsidRPr="001376F0">
        <w:rPr>
          <w:lang w:val="en-ZA"/>
        </w:rPr>
        <w:t>Anzueto</w:t>
      </w:r>
      <w:proofErr w:type="spellEnd"/>
      <w:r w:rsidRPr="001376F0">
        <w:rPr>
          <w:lang w:val="en-ZA"/>
        </w:rPr>
        <w:t xml:space="preserve"> A. Diagnosis of pulmonary malignancy after hospitalization for pneumonia. Am J Med. 2010 Jan</w:t>
      </w:r>
      <w:proofErr w:type="gramStart"/>
      <w:r w:rsidRPr="001376F0">
        <w:rPr>
          <w:lang w:val="en-ZA"/>
        </w:rPr>
        <w:t>;123</w:t>
      </w:r>
      <w:proofErr w:type="gramEnd"/>
      <w:r w:rsidRPr="001376F0">
        <w:rPr>
          <w:lang w:val="en-ZA"/>
        </w:rPr>
        <w:t xml:space="preserve">(1):66-71. </w:t>
      </w:r>
      <w:hyperlink r:id="rId26" w:history="1">
        <w:r w:rsidRPr="00DB61AC">
          <w:rPr>
            <w:rStyle w:val="Hyperlink"/>
            <w:lang w:val="en-ZA"/>
          </w:rPr>
          <w:t>https://www.ncbi.nlm.nih.gov/pubmed/20102994</w:t>
        </w:r>
      </w:hyperlink>
      <w:r>
        <w:rPr>
          <w:lang w:val="en-ZA"/>
        </w:rPr>
        <w:t xml:space="preserve"> </w:t>
      </w:r>
    </w:p>
    <w:p w14:paraId="1C4854C5" w14:textId="43FBF28A" w:rsidR="003D240C" w:rsidRPr="00357CF3" w:rsidRDefault="003D240C" w:rsidP="00357CF3">
      <w:pPr>
        <w:pStyle w:val="EndnoteText"/>
        <w:jc w:val="both"/>
        <w:rPr>
          <w:szCs w:val="12"/>
        </w:rPr>
      </w:pPr>
      <w:r w:rsidRPr="001376F0">
        <w:rPr>
          <w:lang w:val="en-ZA"/>
        </w:rPr>
        <w:tab/>
      </w:r>
      <w:r w:rsidRPr="00357CF3">
        <w:rPr>
          <w:szCs w:val="12"/>
          <w:lang w:val="en-ZA"/>
        </w:rPr>
        <w:t>Chest x-ray diagnosis (follow-up for community acquired pneumonia):</w:t>
      </w:r>
      <w:r w:rsidRPr="00357CF3">
        <w:rPr>
          <w:szCs w:val="12"/>
        </w:rPr>
        <w:t xml:space="preserve"> </w:t>
      </w:r>
      <w:proofErr w:type="spellStart"/>
      <w:r w:rsidRPr="00357CF3">
        <w:rPr>
          <w:szCs w:val="12"/>
        </w:rPr>
        <w:t>Metlay</w:t>
      </w:r>
      <w:proofErr w:type="spellEnd"/>
      <w:r w:rsidRPr="00357CF3">
        <w:rPr>
          <w:szCs w:val="12"/>
        </w:rPr>
        <w:t xml:space="preserve"> JP, </w:t>
      </w:r>
      <w:proofErr w:type="spellStart"/>
      <w:r w:rsidRPr="00357CF3">
        <w:rPr>
          <w:szCs w:val="12"/>
        </w:rPr>
        <w:t>Waterer</w:t>
      </w:r>
      <w:proofErr w:type="spellEnd"/>
      <w:r w:rsidRPr="00357CF3">
        <w:rPr>
          <w:szCs w:val="12"/>
        </w:rPr>
        <w:t xml:space="preserve"> GW, Long AC, </w:t>
      </w:r>
      <w:proofErr w:type="spellStart"/>
      <w:r w:rsidRPr="00357CF3">
        <w:rPr>
          <w:szCs w:val="12"/>
        </w:rPr>
        <w:t>Anzueto</w:t>
      </w:r>
      <w:proofErr w:type="spellEnd"/>
      <w:r w:rsidRPr="00357CF3">
        <w:rPr>
          <w:szCs w:val="12"/>
        </w:rPr>
        <w:t xml:space="preserve"> A, </w:t>
      </w:r>
      <w:proofErr w:type="spellStart"/>
      <w:r w:rsidRPr="00357CF3">
        <w:rPr>
          <w:szCs w:val="12"/>
        </w:rPr>
        <w:t>Brozek</w:t>
      </w:r>
      <w:proofErr w:type="spellEnd"/>
      <w:r w:rsidRPr="00357CF3">
        <w:rPr>
          <w:szCs w:val="12"/>
        </w:rPr>
        <w:t xml:space="preserve"> J, Crothers K, et al. Diagnosis and Treatment of Adults with Community-acquired Pneumonia. An Official Clinical Practice Guideline of the American Thoracic Society and Infectious Diseases Society of America. Am J </w:t>
      </w:r>
      <w:proofErr w:type="spellStart"/>
      <w:r w:rsidRPr="00357CF3">
        <w:rPr>
          <w:szCs w:val="12"/>
        </w:rPr>
        <w:t>Respir</w:t>
      </w:r>
      <w:proofErr w:type="spellEnd"/>
      <w:r w:rsidRPr="00357CF3">
        <w:rPr>
          <w:szCs w:val="12"/>
        </w:rPr>
        <w:t xml:space="preserve"> </w:t>
      </w:r>
      <w:proofErr w:type="spellStart"/>
      <w:r w:rsidRPr="00357CF3">
        <w:rPr>
          <w:szCs w:val="12"/>
        </w:rPr>
        <w:t>Crit</w:t>
      </w:r>
      <w:proofErr w:type="spellEnd"/>
      <w:r w:rsidRPr="00357CF3">
        <w:rPr>
          <w:szCs w:val="12"/>
        </w:rPr>
        <w:t xml:space="preserve"> Care Med. 2019 Oct 1</w:t>
      </w:r>
      <w:proofErr w:type="gramStart"/>
      <w:r w:rsidRPr="00357CF3">
        <w:rPr>
          <w:szCs w:val="12"/>
        </w:rPr>
        <w:t>;200</w:t>
      </w:r>
      <w:proofErr w:type="gramEnd"/>
      <w:r w:rsidRPr="00357CF3">
        <w:rPr>
          <w:szCs w:val="12"/>
        </w:rPr>
        <w:t xml:space="preserve">(7):e45-e67. </w:t>
      </w:r>
      <w:hyperlink r:id="rId27" w:history="1">
        <w:r w:rsidRPr="00357CF3">
          <w:rPr>
            <w:rStyle w:val="Hyperlink"/>
            <w:szCs w:val="12"/>
          </w:rPr>
          <w:t>https://www.ncbi.nlm.nih.gov/pubmed/31573350</w:t>
        </w:r>
      </w:hyperlink>
      <w:r w:rsidRPr="00357CF3">
        <w:rPr>
          <w:szCs w:val="12"/>
        </w:rPr>
        <w:t xml:space="preserve"> </w:t>
      </w:r>
    </w:p>
    <w:p w14:paraId="065E0D04" w14:textId="432F7F67" w:rsidR="003D240C" w:rsidRPr="00357CF3" w:rsidRDefault="003D240C" w:rsidP="00357CF3">
      <w:pPr>
        <w:pStyle w:val="EndnoteText"/>
        <w:jc w:val="both"/>
        <w:rPr>
          <w:szCs w:val="12"/>
        </w:rPr>
      </w:pPr>
      <w:r w:rsidRPr="00357CF3">
        <w:rPr>
          <w:szCs w:val="12"/>
          <w:lang w:val="en-ZA"/>
        </w:rPr>
        <w:tab/>
        <w:t>Chest x-ray diagnosis (follow-up for community acquired pneumonia):</w:t>
      </w:r>
      <w:r w:rsidRPr="00357CF3">
        <w:rPr>
          <w:szCs w:val="12"/>
        </w:rPr>
        <w:t xml:space="preserve"> Lim WS, </w:t>
      </w:r>
      <w:proofErr w:type="spellStart"/>
      <w:r w:rsidRPr="00357CF3">
        <w:rPr>
          <w:szCs w:val="12"/>
        </w:rPr>
        <w:t>Baudouin</w:t>
      </w:r>
      <w:proofErr w:type="spellEnd"/>
      <w:r w:rsidRPr="00357CF3">
        <w:rPr>
          <w:szCs w:val="12"/>
        </w:rPr>
        <w:t xml:space="preserve"> SV, George RC, Hill AT, Jamieson C, Le </w:t>
      </w:r>
      <w:proofErr w:type="spellStart"/>
      <w:r w:rsidRPr="00357CF3">
        <w:rPr>
          <w:szCs w:val="12"/>
        </w:rPr>
        <w:t>Jeune</w:t>
      </w:r>
      <w:proofErr w:type="spellEnd"/>
      <w:r w:rsidRPr="00357CF3">
        <w:rPr>
          <w:szCs w:val="12"/>
        </w:rPr>
        <w:t xml:space="preserve"> I, Macfarlane JT, Read RC, Roberts HJ, Levy ML, </w:t>
      </w:r>
      <w:proofErr w:type="spellStart"/>
      <w:r w:rsidRPr="00357CF3">
        <w:rPr>
          <w:szCs w:val="12"/>
        </w:rPr>
        <w:t>Wani</w:t>
      </w:r>
      <w:proofErr w:type="spellEnd"/>
      <w:r w:rsidRPr="00357CF3">
        <w:rPr>
          <w:szCs w:val="12"/>
        </w:rPr>
        <w:t xml:space="preserve"> M, </w:t>
      </w:r>
      <w:proofErr w:type="spellStart"/>
      <w:r w:rsidRPr="00357CF3">
        <w:rPr>
          <w:szCs w:val="12"/>
        </w:rPr>
        <w:t>Woodhead</w:t>
      </w:r>
      <w:proofErr w:type="spellEnd"/>
      <w:r w:rsidRPr="00357CF3">
        <w:rPr>
          <w:szCs w:val="12"/>
        </w:rPr>
        <w:t xml:space="preserve"> MA; Pneumonia Guidelines Committee of the BTS Standards of Care Committee. BTS guidelines for the management of community acquired pneumonia in adults: update 2009. Thorax. 2009 Oct</w:t>
      </w:r>
      <w:proofErr w:type="gramStart"/>
      <w:r w:rsidRPr="00357CF3">
        <w:rPr>
          <w:szCs w:val="12"/>
        </w:rPr>
        <w:t>;64</w:t>
      </w:r>
      <w:proofErr w:type="gramEnd"/>
      <w:r w:rsidRPr="00357CF3">
        <w:rPr>
          <w:szCs w:val="12"/>
        </w:rPr>
        <w:t xml:space="preserve"> </w:t>
      </w:r>
      <w:proofErr w:type="spellStart"/>
      <w:r w:rsidRPr="00357CF3">
        <w:rPr>
          <w:szCs w:val="12"/>
        </w:rPr>
        <w:t>Suppl</w:t>
      </w:r>
      <w:proofErr w:type="spellEnd"/>
      <w:r w:rsidRPr="00357CF3">
        <w:rPr>
          <w:szCs w:val="12"/>
        </w:rPr>
        <w:t xml:space="preserve"> 3:iii1-55. </w:t>
      </w:r>
      <w:hyperlink r:id="rId28" w:history="1">
        <w:r w:rsidRPr="00357CF3">
          <w:rPr>
            <w:rStyle w:val="Hyperlink"/>
            <w:szCs w:val="12"/>
          </w:rPr>
          <w:t>https://www.ncbi.nlm.nih.gov/pubmed/19783532</w:t>
        </w:r>
      </w:hyperlink>
      <w:r w:rsidRPr="00357CF3">
        <w:rPr>
          <w:szCs w:val="12"/>
        </w:rPr>
        <w:t xml:space="preserve"> </w:t>
      </w:r>
    </w:p>
  </w:endnote>
  <w:endnote w:id="29">
    <w:p w14:paraId="01B685B5" w14:textId="77777777" w:rsidR="003D240C" w:rsidRPr="00357CF3" w:rsidRDefault="003D240C" w:rsidP="00E01A78">
      <w:pPr>
        <w:pStyle w:val="EndnoteText"/>
        <w:jc w:val="both"/>
        <w:rPr>
          <w:szCs w:val="12"/>
        </w:rPr>
      </w:pPr>
      <w:r w:rsidRPr="00357CF3">
        <w:rPr>
          <w:rStyle w:val="EndnoteReference"/>
        </w:rPr>
        <w:endnoteRef/>
      </w:r>
      <w:r w:rsidRPr="00357CF3">
        <w:rPr>
          <w:szCs w:val="12"/>
          <w:lang w:val="en-ZA"/>
        </w:rPr>
        <w:tab/>
        <w:t>Chest x-ray diagnosis (follow-up for community acquired pneumonia):</w:t>
      </w:r>
      <w:r w:rsidRPr="00357CF3">
        <w:rPr>
          <w:szCs w:val="12"/>
        </w:rPr>
        <w:t xml:space="preserve"> Tang KL, </w:t>
      </w:r>
      <w:proofErr w:type="spellStart"/>
      <w:r w:rsidRPr="00357CF3">
        <w:rPr>
          <w:szCs w:val="12"/>
        </w:rPr>
        <w:t>Eurich</w:t>
      </w:r>
      <w:proofErr w:type="spellEnd"/>
      <w:r w:rsidRPr="00357CF3">
        <w:rPr>
          <w:szCs w:val="12"/>
        </w:rPr>
        <w:t xml:space="preserve"> </w:t>
      </w:r>
      <w:proofErr w:type="spellStart"/>
      <w:r w:rsidRPr="00357CF3">
        <w:rPr>
          <w:szCs w:val="12"/>
        </w:rPr>
        <w:t>DT</w:t>
      </w:r>
      <w:proofErr w:type="gramStart"/>
      <w:r w:rsidRPr="00357CF3">
        <w:rPr>
          <w:szCs w:val="12"/>
        </w:rPr>
        <w:t>,Minhas</w:t>
      </w:r>
      <w:proofErr w:type="spellEnd"/>
      <w:proofErr w:type="gramEnd"/>
      <w:r w:rsidRPr="00357CF3">
        <w:rPr>
          <w:szCs w:val="12"/>
        </w:rPr>
        <w:t xml:space="preserve">-Sandhu </w:t>
      </w:r>
      <w:proofErr w:type="spellStart"/>
      <w:r w:rsidRPr="00357CF3">
        <w:rPr>
          <w:szCs w:val="12"/>
        </w:rPr>
        <w:t>JK,Marrie</w:t>
      </w:r>
      <w:proofErr w:type="spellEnd"/>
      <w:r w:rsidRPr="00357CF3">
        <w:rPr>
          <w:szCs w:val="12"/>
        </w:rPr>
        <w:t xml:space="preserve"> </w:t>
      </w:r>
      <w:proofErr w:type="spellStart"/>
      <w:r w:rsidRPr="00357CF3">
        <w:rPr>
          <w:szCs w:val="12"/>
        </w:rPr>
        <w:t>TJ,Majumdar</w:t>
      </w:r>
      <w:proofErr w:type="spellEnd"/>
      <w:r w:rsidRPr="00357CF3">
        <w:rPr>
          <w:szCs w:val="12"/>
        </w:rPr>
        <w:t xml:space="preserve"> SR. Incidence, correlates, and chest radiographic yield of new lung cancer diagnosis in 3398 patients with pneumonia. Arch Intern Med 2011</w:t>
      </w:r>
      <w:proofErr w:type="gramStart"/>
      <w:r w:rsidRPr="00357CF3">
        <w:rPr>
          <w:szCs w:val="12"/>
        </w:rPr>
        <w:t>;171:1193</w:t>
      </w:r>
      <w:proofErr w:type="gramEnd"/>
      <w:r w:rsidRPr="00357CF3">
        <w:rPr>
          <w:szCs w:val="12"/>
        </w:rPr>
        <w:t xml:space="preserve">–1198. </w:t>
      </w:r>
      <w:hyperlink r:id="rId29" w:history="1">
        <w:r w:rsidRPr="00357CF3">
          <w:rPr>
            <w:rStyle w:val="Hyperlink"/>
            <w:szCs w:val="12"/>
          </w:rPr>
          <w:t>https://www.ncbi.nlm.nih.gov/pubmed/21518934</w:t>
        </w:r>
      </w:hyperlink>
      <w:r w:rsidRPr="00357CF3">
        <w:rPr>
          <w:szCs w:val="12"/>
        </w:rPr>
        <w:t xml:space="preserve"> </w:t>
      </w:r>
    </w:p>
    <w:p w14:paraId="523431B7" w14:textId="77777777" w:rsidR="003D240C" w:rsidRPr="00357CF3" w:rsidRDefault="003D240C" w:rsidP="00E01A78">
      <w:pPr>
        <w:pStyle w:val="EndnoteText"/>
        <w:jc w:val="both"/>
        <w:rPr>
          <w:szCs w:val="12"/>
        </w:rPr>
      </w:pPr>
      <w:r w:rsidRPr="00357CF3">
        <w:rPr>
          <w:szCs w:val="12"/>
          <w:lang w:val="en-ZA"/>
        </w:rPr>
        <w:tab/>
        <w:t xml:space="preserve">Chest x-ray diagnosis (follow-up for community acquired pneumonia): Mortensen EM, Copeland LA, Pugh MJ, Fine MJ, Nakashima B, </w:t>
      </w:r>
      <w:proofErr w:type="spellStart"/>
      <w:r w:rsidRPr="00357CF3">
        <w:rPr>
          <w:szCs w:val="12"/>
          <w:lang w:val="en-ZA"/>
        </w:rPr>
        <w:t>Restrepo</w:t>
      </w:r>
      <w:proofErr w:type="spellEnd"/>
      <w:r w:rsidRPr="00357CF3">
        <w:rPr>
          <w:szCs w:val="12"/>
          <w:lang w:val="en-ZA"/>
        </w:rPr>
        <w:t xml:space="preserve"> MI, de Molina RM, </w:t>
      </w:r>
      <w:proofErr w:type="spellStart"/>
      <w:r w:rsidRPr="00357CF3">
        <w:rPr>
          <w:szCs w:val="12"/>
          <w:lang w:val="en-ZA"/>
        </w:rPr>
        <w:t>Anzueto</w:t>
      </w:r>
      <w:proofErr w:type="spellEnd"/>
      <w:r w:rsidRPr="00357CF3">
        <w:rPr>
          <w:szCs w:val="12"/>
          <w:lang w:val="en-ZA"/>
        </w:rPr>
        <w:t xml:space="preserve"> A. Diagnosis of pulmonary malignancy after hospitalization for pneumonia. Am J Med. 2010 Jan</w:t>
      </w:r>
      <w:proofErr w:type="gramStart"/>
      <w:r w:rsidRPr="00357CF3">
        <w:rPr>
          <w:szCs w:val="12"/>
          <w:lang w:val="en-ZA"/>
        </w:rPr>
        <w:t>;123</w:t>
      </w:r>
      <w:proofErr w:type="gramEnd"/>
      <w:r w:rsidRPr="00357CF3">
        <w:rPr>
          <w:szCs w:val="12"/>
          <w:lang w:val="en-ZA"/>
        </w:rPr>
        <w:t xml:space="preserve">(1):66-71. </w:t>
      </w:r>
      <w:hyperlink r:id="rId30" w:history="1">
        <w:r w:rsidRPr="00357CF3">
          <w:rPr>
            <w:rStyle w:val="Hyperlink"/>
            <w:szCs w:val="12"/>
            <w:lang w:val="en-ZA"/>
          </w:rPr>
          <w:t>https://www.ncbi.nlm.nih.gov/pubmed/20102994</w:t>
        </w:r>
      </w:hyperlink>
      <w:r w:rsidRPr="00357CF3">
        <w:rPr>
          <w:szCs w:val="12"/>
          <w:lang w:val="en-ZA"/>
        </w:rPr>
        <w:t xml:space="preserve"> </w:t>
      </w:r>
    </w:p>
    <w:p w14:paraId="376425D4" w14:textId="77777777" w:rsidR="003D240C" w:rsidRPr="00357CF3" w:rsidRDefault="003D240C" w:rsidP="00E01A78">
      <w:pPr>
        <w:pStyle w:val="EndnoteText"/>
        <w:jc w:val="both"/>
        <w:rPr>
          <w:szCs w:val="12"/>
        </w:rPr>
      </w:pPr>
      <w:r w:rsidRPr="00357CF3">
        <w:rPr>
          <w:szCs w:val="12"/>
          <w:lang w:val="en-ZA"/>
        </w:rPr>
        <w:tab/>
        <w:t>Chest x-ray diagnosis (follow-up for community acquired pneumonia):</w:t>
      </w:r>
      <w:r w:rsidRPr="00357CF3">
        <w:rPr>
          <w:szCs w:val="12"/>
        </w:rPr>
        <w:t xml:space="preserve"> </w:t>
      </w:r>
      <w:proofErr w:type="spellStart"/>
      <w:r w:rsidRPr="00357CF3">
        <w:rPr>
          <w:szCs w:val="12"/>
        </w:rPr>
        <w:t>Metlay</w:t>
      </w:r>
      <w:proofErr w:type="spellEnd"/>
      <w:r w:rsidRPr="00357CF3">
        <w:rPr>
          <w:szCs w:val="12"/>
        </w:rPr>
        <w:t xml:space="preserve"> JP, </w:t>
      </w:r>
      <w:proofErr w:type="spellStart"/>
      <w:r w:rsidRPr="00357CF3">
        <w:rPr>
          <w:szCs w:val="12"/>
        </w:rPr>
        <w:t>Waterer</w:t>
      </w:r>
      <w:proofErr w:type="spellEnd"/>
      <w:r w:rsidRPr="00357CF3">
        <w:rPr>
          <w:szCs w:val="12"/>
        </w:rPr>
        <w:t xml:space="preserve"> GW, Long AC, </w:t>
      </w:r>
      <w:proofErr w:type="spellStart"/>
      <w:r w:rsidRPr="00357CF3">
        <w:rPr>
          <w:szCs w:val="12"/>
        </w:rPr>
        <w:t>Anzueto</w:t>
      </w:r>
      <w:proofErr w:type="spellEnd"/>
      <w:r w:rsidRPr="00357CF3">
        <w:rPr>
          <w:szCs w:val="12"/>
        </w:rPr>
        <w:t xml:space="preserve"> A, </w:t>
      </w:r>
      <w:proofErr w:type="spellStart"/>
      <w:r w:rsidRPr="00357CF3">
        <w:rPr>
          <w:szCs w:val="12"/>
        </w:rPr>
        <w:t>Brozek</w:t>
      </w:r>
      <w:proofErr w:type="spellEnd"/>
      <w:r w:rsidRPr="00357CF3">
        <w:rPr>
          <w:szCs w:val="12"/>
        </w:rPr>
        <w:t xml:space="preserve"> J, Crothers K, et al. Diagnosis and Treatment of Adults with Community-acquired Pneumonia. An Official Clinical Practice Guideline of the American Thoracic Society and Infectious Diseases Society of America. Am J </w:t>
      </w:r>
      <w:proofErr w:type="spellStart"/>
      <w:r w:rsidRPr="00357CF3">
        <w:rPr>
          <w:szCs w:val="12"/>
        </w:rPr>
        <w:t>Respir</w:t>
      </w:r>
      <w:proofErr w:type="spellEnd"/>
      <w:r w:rsidRPr="00357CF3">
        <w:rPr>
          <w:szCs w:val="12"/>
        </w:rPr>
        <w:t xml:space="preserve"> </w:t>
      </w:r>
      <w:proofErr w:type="spellStart"/>
      <w:r w:rsidRPr="00357CF3">
        <w:rPr>
          <w:szCs w:val="12"/>
        </w:rPr>
        <w:t>Crit</w:t>
      </w:r>
      <w:proofErr w:type="spellEnd"/>
      <w:r w:rsidRPr="00357CF3">
        <w:rPr>
          <w:szCs w:val="12"/>
        </w:rPr>
        <w:t xml:space="preserve"> Care Med. 2019 Oct 1</w:t>
      </w:r>
      <w:proofErr w:type="gramStart"/>
      <w:r w:rsidRPr="00357CF3">
        <w:rPr>
          <w:szCs w:val="12"/>
        </w:rPr>
        <w:t>;200</w:t>
      </w:r>
      <w:proofErr w:type="gramEnd"/>
      <w:r w:rsidRPr="00357CF3">
        <w:rPr>
          <w:szCs w:val="12"/>
        </w:rPr>
        <w:t xml:space="preserve">(7):e45-e67. </w:t>
      </w:r>
      <w:hyperlink r:id="rId31" w:history="1">
        <w:r w:rsidRPr="00357CF3">
          <w:rPr>
            <w:rStyle w:val="Hyperlink"/>
            <w:szCs w:val="12"/>
          </w:rPr>
          <w:t>https://www.ncbi.nlm.nih.gov/pubmed/31573350</w:t>
        </w:r>
      </w:hyperlink>
      <w:r w:rsidRPr="00357CF3">
        <w:rPr>
          <w:szCs w:val="12"/>
        </w:rPr>
        <w:t xml:space="preserve"> </w:t>
      </w:r>
    </w:p>
    <w:p w14:paraId="180C1986" w14:textId="77777777" w:rsidR="003D240C" w:rsidRPr="00357CF3" w:rsidRDefault="003D240C" w:rsidP="00E01A78">
      <w:pPr>
        <w:pStyle w:val="EndnoteText"/>
        <w:jc w:val="both"/>
        <w:rPr>
          <w:szCs w:val="12"/>
        </w:rPr>
      </w:pPr>
      <w:r w:rsidRPr="00357CF3">
        <w:rPr>
          <w:szCs w:val="12"/>
          <w:lang w:val="en-ZA"/>
        </w:rPr>
        <w:tab/>
        <w:t>Chest x-ray diagnosis (follow-up for community acquired pneumonia):</w:t>
      </w:r>
      <w:r w:rsidRPr="00357CF3">
        <w:rPr>
          <w:szCs w:val="12"/>
        </w:rPr>
        <w:t xml:space="preserve"> Lim WS, </w:t>
      </w:r>
      <w:proofErr w:type="spellStart"/>
      <w:r w:rsidRPr="00357CF3">
        <w:rPr>
          <w:szCs w:val="12"/>
        </w:rPr>
        <w:t>Baudouin</w:t>
      </w:r>
      <w:proofErr w:type="spellEnd"/>
      <w:r w:rsidRPr="00357CF3">
        <w:rPr>
          <w:szCs w:val="12"/>
        </w:rPr>
        <w:t xml:space="preserve"> SV, George RC, Hill AT, Jamieson C, Le </w:t>
      </w:r>
      <w:proofErr w:type="spellStart"/>
      <w:r w:rsidRPr="00357CF3">
        <w:rPr>
          <w:szCs w:val="12"/>
        </w:rPr>
        <w:t>Jeune</w:t>
      </w:r>
      <w:proofErr w:type="spellEnd"/>
      <w:r w:rsidRPr="00357CF3">
        <w:rPr>
          <w:szCs w:val="12"/>
        </w:rPr>
        <w:t xml:space="preserve"> I, Macfarlane JT, Read RC, Roberts HJ, Levy ML, </w:t>
      </w:r>
      <w:proofErr w:type="spellStart"/>
      <w:r w:rsidRPr="00357CF3">
        <w:rPr>
          <w:szCs w:val="12"/>
        </w:rPr>
        <w:t>Wani</w:t>
      </w:r>
      <w:proofErr w:type="spellEnd"/>
      <w:r w:rsidRPr="00357CF3">
        <w:rPr>
          <w:szCs w:val="12"/>
        </w:rPr>
        <w:t xml:space="preserve"> M, </w:t>
      </w:r>
      <w:proofErr w:type="spellStart"/>
      <w:r w:rsidRPr="00357CF3">
        <w:rPr>
          <w:szCs w:val="12"/>
        </w:rPr>
        <w:t>Woodhead</w:t>
      </w:r>
      <w:proofErr w:type="spellEnd"/>
      <w:r w:rsidRPr="00357CF3">
        <w:rPr>
          <w:szCs w:val="12"/>
        </w:rPr>
        <w:t xml:space="preserve"> MA; Pneumonia Guidelines Committee of the BTS Standards of Care Committee. BTS guidelines for the management of community acquired pneumonia in adults: update 2009. Thorax. 2009 Oct</w:t>
      </w:r>
      <w:proofErr w:type="gramStart"/>
      <w:r w:rsidRPr="00357CF3">
        <w:rPr>
          <w:szCs w:val="12"/>
        </w:rPr>
        <w:t>;64</w:t>
      </w:r>
      <w:proofErr w:type="gramEnd"/>
      <w:r w:rsidRPr="00357CF3">
        <w:rPr>
          <w:szCs w:val="12"/>
        </w:rPr>
        <w:t xml:space="preserve"> </w:t>
      </w:r>
      <w:proofErr w:type="spellStart"/>
      <w:r w:rsidRPr="00357CF3">
        <w:rPr>
          <w:szCs w:val="12"/>
        </w:rPr>
        <w:t>Suppl</w:t>
      </w:r>
      <w:proofErr w:type="spellEnd"/>
      <w:r w:rsidRPr="00357CF3">
        <w:rPr>
          <w:szCs w:val="12"/>
        </w:rPr>
        <w:t xml:space="preserve"> 3:iii1-55. </w:t>
      </w:r>
      <w:hyperlink r:id="rId32" w:history="1">
        <w:r w:rsidRPr="00357CF3">
          <w:rPr>
            <w:rStyle w:val="Hyperlink"/>
            <w:szCs w:val="12"/>
          </w:rPr>
          <w:t>https://www.ncbi.nlm.nih.gov/pubmed/19783532</w:t>
        </w:r>
      </w:hyperlink>
      <w:r w:rsidRPr="00357CF3">
        <w:rPr>
          <w:szCs w:val="12"/>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Ubuntu">
    <w:altName w:val="Arial"/>
    <w:charset w:val="00"/>
    <w:family w:val="swiss"/>
    <w:pitch w:val="variable"/>
    <w:sig w:usb0="00000001" w:usb1="5000205B"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HelveticaNeueLTStd-Cn">
    <w:altName w:val="Yu Gothic"/>
    <w:panose1 w:val="00000000000000000000"/>
    <w:charset w:val="80"/>
    <w:family w:val="swiss"/>
    <w:notTrueType/>
    <w:pitch w:val="default"/>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F1F5B2" w14:textId="137E9D76" w:rsidR="003D240C" w:rsidRDefault="00801B8D">
    <w:pPr>
      <w:pStyle w:val="Footer"/>
    </w:pPr>
    <w:r>
      <w:t xml:space="preserve">PHC </w:t>
    </w:r>
    <w:proofErr w:type="spellStart"/>
    <w:r>
      <w:t>Chp</w:t>
    </w:r>
    <w:proofErr w:type="spellEnd"/>
    <w:r>
      <w:t xml:space="preserve"> 17_Respiratory_4C_3 Aug 2026</w:t>
    </w:r>
    <w:r w:rsidR="003D240C">
      <w:tab/>
    </w:r>
    <w:r w:rsidR="003D240C">
      <w:fldChar w:fldCharType="begin"/>
    </w:r>
    <w:r w:rsidR="003D240C">
      <w:instrText xml:space="preserve"> PAGE   \* MERGEFORMAT </w:instrText>
    </w:r>
    <w:r w:rsidR="003D240C">
      <w:fldChar w:fldCharType="separate"/>
    </w:r>
    <w:r w:rsidR="000A1ECD">
      <w:rPr>
        <w:noProof/>
      </w:rPr>
      <w:t>17.2</w:t>
    </w:r>
    <w:r w:rsidR="003D240C">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F7DF29" w14:textId="6A14E8F1" w:rsidR="003D240C" w:rsidRPr="00341804" w:rsidRDefault="003D240C" w:rsidP="00341804">
    <w:pPr>
      <w:pStyle w:val="Footer"/>
    </w:pPr>
    <w:r>
      <w:t xml:space="preserve">PHC </w:t>
    </w:r>
    <w:proofErr w:type="spellStart"/>
    <w:r>
      <w:t>Chp</w:t>
    </w:r>
    <w:proofErr w:type="spellEnd"/>
    <w:r>
      <w:t xml:space="preserve"> 17_Respiratory_</w:t>
    </w:r>
    <w:r w:rsidR="00801B8D">
      <w:t>4C</w:t>
    </w:r>
    <w:r>
      <w:t>_3</w:t>
    </w:r>
    <w:r w:rsidR="00801B8D">
      <w:t xml:space="preserve"> Aug</w:t>
    </w:r>
    <w:r>
      <w:t xml:space="preserve"> 2026</w:t>
    </w:r>
    <w:r>
      <w:tab/>
    </w:r>
    <w:r>
      <w:fldChar w:fldCharType="begin"/>
    </w:r>
    <w:r>
      <w:instrText xml:space="preserve"> PAGE   \* MERGEFORMAT </w:instrText>
    </w:r>
    <w:r>
      <w:fldChar w:fldCharType="separate"/>
    </w:r>
    <w:r w:rsidR="000A1ECD">
      <w:rPr>
        <w:noProof/>
      </w:rPr>
      <w:t>17.1</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BF3B51" w14:textId="77777777" w:rsidR="0036742A" w:rsidRDefault="0036742A" w:rsidP="00AD1B9A">
      <w:r>
        <w:separator/>
      </w:r>
    </w:p>
  </w:footnote>
  <w:footnote w:type="continuationSeparator" w:id="0">
    <w:p w14:paraId="6745AE39" w14:textId="77777777" w:rsidR="0036742A" w:rsidRDefault="0036742A" w:rsidP="00AD1B9A">
      <w:r>
        <w:continuationSeparator/>
      </w:r>
    </w:p>
  </w:footnote>
  <w:footnote w:type="continuationNotice" w:id="1">
    <w:p w14:paraId="7C238DE7" w14:textId="77777777" w:rsidR="0036742A" w:rsidRDefault="0036742A">
      <w:pPr>
        <w:spacing w:before="0"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182072" w14:textId="5EE05899" w:rsidR="003D240C" w:rsidRDefault="0036742A">
    <w:pPr>
      <w:pStyle w:val="Header"/>
    </w:pPr>
    <w:r>
      <w:rPr>
        <w:noProof/>
      </w:rPr>
      <w:pict w14:anchorId="3B12E4C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6209813" o:spid="_x0000_s2050" type="#_x0000_t136" style="position:absolute;left:0;text-align:left;margin-left:0;margin-top:0;width:430.5pt;height:41pt;rotation:315;z-index:-251655168;mso-position-horizontal:center;mso-position-horizontal-relative:margin;mso-position-vertical:center;mso-position-vertical-relative:margin" o:allowincell="f" fillcolor="silver" stroked="f">
          <v:fill opacity=".5"/>
          <v:textpath style="font-family:&quot;Arial&quot;;font-size:1pt" string="DRAFT FOR COMMENT"/>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40E10A" w14:textId="46E657BC" w:rsidR="003D240C" w:rsidRDefault="0036742A" w:rsidP="0005561D">
    <w:pPr>
      <w:pStyle w:val="Header"/>
    </w:pPr>
    <w:r>
      <w:rPr>
        <w:noProof/>
      </w:rPr>
      <w:pict w14:anchorId="31B6A50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6209814" o:spid="_x0000_s2051" type="#_x0000_t136" style="position:absolute;left:0;text-align:left;margin-left:0;margin-top:0;width:430.5pt;height:41pt;rotation:315;z-index:-251653120;mso-position-horizontal:center;mso-position-horizontal-relative:margin;mso-position-vertical:center;mso-position-vertical-relative:margin" o:allowincell="f" fillcolor="silver" stroked="f">
          <v:fill opacity=".5"/>
          <v:textpath style="font-family:&quot;Arial&quot;;font-size:1pt" string="DRAFT FOR COMMENT"/>
          <w10:wrap anchorx="margin" anchory="margin"/>
        </v:shape>
      </w:pict>
    </w:r>
    <w:r w:rsidR="003D240C" w:rsidRPr="0005561D">
      <w:t xml:space="preserve">Chapter </w:t>
    </w:r>
    <w:r w:rsidR="003D240C">
      <w:t>17</w:t>
    </w:r>
    <w:r w:rsidR="003D240C" w:rsidRPr="0005561D">
      <w:tab/>
    </w:r>
    <w:r w:rsidR="003D240C" w:rsidRPr="0005561D">
      <w:tab/>
    </w:r>
    <w:r w:rsidR="003D240C" w:rsidRPr="00FF01A9">
      <w:t>Respiratory conditions</w:t>
    </w:r>
  </w:p>
  <w:p w14:paraId="60062FDF" w14:textId="77777777" w:rsidR="003D240C" w:rsidRPr="00A56815" w:rsidRDefault="003D240C" w:rsidP="00A56815">
    <w:pPr>
      <w:pStyle w:val="NoSpacing"/>
      <w:rPr>
        <w:sz w:val="12"/>
        <w:szCs w:val="1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670DF2" w14:textId="33765A46" w:rsidR="003D240C" w:rsidRPr="00341804" w:rsidRDefault="0036742A" w:rsidP="00341804">
    <w:pPr>
      <w:pStyle w:val="Header"/>
      <w:pBdr>
        <w:bottom w:val="none" w:sz="0" w:space="0" w:color="auto"/>
      </w:pBdr>
    </w:pPr>
    <w:r>
      <w:rPr>
        <w:noProof/>
      </w:rPr>
      <w:pict w14:anchorId="7842BDC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6209812" o:spid="_x0000_s2049" type="#_x0000_t136" style="position:absolute;left:0;text-align:left;margin-left:0;margin-top:0;width:430.5pt;height:41pt;rotation:315;z-index:-251657216;mso-position-horizontal:center;mso-position-horizontal-relative:margin;mso-position-vertical:center;mso-position-vertical-relative:margin" o:allowincell="f" fillcolor="silver" stroked="f">
          <v:fill opacity=".5"/>
          <v:textpath style="font-family:&quot;Arial&quot;;font-size:1pt" string="DRAFT FOR COMMEN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426D35"/>
    <w:multiLevelType w:val="multilevel"/>
    <w:tmpl w:val="BF04AA2A"/>
    <w:lvl w:ilvl="0">
      <w:start w:val="1"/>
      <w:numFmt w:val="bullet"/>
      <w:lvlText w:val=""/>
      <w:lvlJc w:val="left"/>
      <w:pPr>
        <w:ind w:left="284" w:hanging="284"/>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0692319E"/>
    <w:multiLevelType w:val="hybridMultilevel"/>
    <w:tmpl w:val="5B82F24A"/>
    <w:lvl w:ilvl="0" w:tplc="04090003">
      <w:start w:val="1"/>
      <w:numFmt w:val="bullet"/>
      <w:lvlText w:val="o"/>
      <w:lvlJc w:val="left"/>
      <w:pPr>
        <w:ind w:left="927" w:hanging="360"/>
      </w:pPr>
      <w:rPr>
        <w:rFonts w:ascii="Courier New" w:hAnsi="Courier New" w:cs="Courier New"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
    <w:nsid w:val="099A7E3A"/>
    <w:multiLevelType w:val="multilevel"/>
    <w:tmpl w:val="B71C3D96"/>
    <w:lvl w:ilvl="0">
      <w:start w:val="1"/>
      <w:numFmt w:val="bullet"/>
      <w:lvlText w:val=""/>
      <w:lvlJc w:val="left"/>
      <w:pPr>
        <w:ind w:left="284" w:hanging="284"/>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0A836853"/>
    <w:multiLevelType w:val="multilevel"/>
    <w:tmpl w:val="5FEAFA1E"/>
    <w:lvl w:ilvl="0">
      <w:start w:val="1"/>
      <w:numFmt w:val="bullet"/>
      <w:lvlText w:val=""/>
      <w:lvlJc w:val="left"/>
      <w:pPr>
        <w:ind w:left="357" w:hanging="357"/>
      </w:pPr>
      <w:rPr>
        <w:rFonts w:ascii="Symbol" w:hAnsi="Symbol" w:hint="default"/>
      </w:rPr>
    </w:lvl>
    <w:lvl w:ilvl="1">
      <w:start w:val="1"/>
      <w:numFmt w:val="bullet"/>
      <w:lvlText w:val="o"/>
      <w:lvlJc w:val="left"/>
      <w:pPr>
        <w:ind w:left="720" w:hanging="363"/>
      </w:pPr>
      <w:rPr>
        <w:rFonts w:ascii="Courier New" w:hAnsi="Courier New" w:hint="default"/>
      </w:rPr>
    </w:lvl>
    <w:lvl w:ilvl="2">
      <w:start w:val="1"/>
      <w:numFmt w:val="bullet"/>
      <w:lvlText w:val=""/>
      <w:lvlJc w:val="left"/>
      <w:pPr>
        <w:ind w:left="1077" w:hanging="357"/>
      </w:pPr>
      <w:rPr>
        <w:rFonts w:ascii="Symbol" w:hAnsi="Symbol"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0C083DC8"/>
    <w:multiLevelType w:val="multilevel"/>
    <w:tmpl w:val="D81A015E"/>
    <w:lvl w:ilvl="0">
      <w:start w:val="1"/>
      <w:numFmt w:val="bullet"/>
      <w:lvlText w:val=""/>
      <w:lvlJc w:val="left"/>
      <w:pPr>
        <w:ind w:left="284" w:hanging="284"/>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1C3C5434"/>
    <w:multiLevelType w:val="multilevel"/>
    <w:tmpl w:val="1F264354"/>
    <w:lvl w:ilvl="0">
      <w:numFmt w:val="none"/>
      <w:lvlText w:val="»"/>
      <w:lvlJc w:val="left"/>
      <w:pPr>
        <w:ind w:left="284" w:hanging="284"/>
      </w:pPr>
      <w:rPr>
        <w:rFonts w:hint="default"/>
        <w:color w:val="000000"/>
      </w:rPr>
    </w:lvl>
    <w:lvl w:ilvl="1">
      <w:start w:val="1"/>
      <w:numFmt w:val="bullet"/>
      <w:lvlText w:val="-"/>
      <w:lvlJc w:val="left"/>
      <w:pPr>
        <w:ind w:left="567" w:hanging="283"/>
      </w:pPr>
      <w:rPr>
        <w:rFonts w:ascii="Courier New" w:hAnsi="Courier New" w:hint="default"/>
        <w:b/>
        <w:i w:val="0"/>
        <w:color w:val="000000"/>
        <w:sz w:val="14"/>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6">
    <w:nsid w:val="1E125888"/>
    <w:multiLevelType w:val="multilevel"/>
    <w:tmpl w:val="30E4E490"/>
    <w:lvl w:ilvl="0">
      <w:start w:val="1"/>
      <w:numFmt w:val="bullet"/>
      <w:lvlText w:val=""/>
      <w:lvlJc w:val="left"/>
      <w:pPr>
        <w:ind w:left="284" w:hanging="284"/>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1E9F5F73"/>
    <w:multiLevelType w:val="hybridMultilevel"/>
    <w:tmpl w:val="F26A59F2"/>
    <w:lvl w:ilvl="0" w:tplc="19764CF6">
      <w:start w:val="1"/>
      <w:numFmt w:val="bullet"/>
      <w:pStyle w:val="ep4"/>
      <w:lvlText w:val=""/>
      <w:lvlJc w:val="left"/>
      <w:pPr>
        <w:tabs>
          <w:tab w:val="num" w:pos="360"/>
        </w:tabs>
        <w:ind w:left="360" w:hanging="360"/>
      </w:pPr>
      <w:rPr>
        <w:rFonts w:ascii="Symbol" w:hAnsi="Symbol" w:hint="default"/>
        <w:strike w:val="0"/>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
    <w:nsid w:val="2104522E"/>
    <w:multiLevelType w:val="multilevel"/>
    <w:tmpl w:val="C4D83FAC"/>
    <w:lvl w:ilvl="0">
      <w:start w:val="1"/>
      <w:numFmt w:val="bullet"/>
      <w:lvlText w:val=""/>
      <w:lvlJc w:val="left"/>
      <w:pPr>
        <w:ind w:left="284" w:hanging="284"/>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22E27307"/>
    <w:multiLevelType w:val="multilevel"/>
    <w:tmpl w:val="F716D348"/>
    <w:lvl w:ilvl="0">
      <w:start w:val="1"/>
      <w:numFmt w:val="bullet"/>
      <w:pStyle w:val="Paragraphbulletlist-level1"/>
      <w:lvlText w:val="»"/>
      <w:lvlJc w:val="left"/>
      <w:pPr>
        <w:ind w:left="357" w:hanging="357"/>
      </w:pPr>
      <w:rPr>
        <w:rFonts w:ascii="Ubuntu" w:hAnsi="Ubuntu" w:hint="default"/>
        <w:color w:val="000000"/>
      </w:rPr>
    </w:lvl>
    <w:lvl w:ilvl="1">
      <w:start w:val="1"/>
      <w:numFmt w:val="bullet"/>
      <w:lvlText w:val=""/>
      <w:lvlJc w:val="left"/>
      <w:pPr>
        <w:ind w:left="720" w:hanging="363"/>
      </w:pPr>
      <w:rPr>
        <w:rFonts w:ascii="Symbol" w:hAnsi="Symbol" w:hint="default"/>
      </w:rPr>
    </w:lvl>
    <w:lvl w:ilvl="2">
      <w:start w:val="1"/>
      <w:numFmt w:val="bullet"/>
      <w:lvlText w:val=""/>
      <w:lvlJc w:val="left"/>
      <w:pPr>
        <w:ind w:left="1077" w:hanging="357"/>
      </w:pPr>
      <w:rPr>
        <w:rFonts w:ascii="Wingdings" w:hAnsi="Wingdings" w:hint="default"/>
      </w:rPr>
    </w:lvl>
    <w:lvl w:ilvl="3">
      <w:start w:val="1"/>
      <w:numFmt w:val="bullet"/>
      <w:lvlText w:val=""/>
      <w:lvlJc w:val="left"/>
      <w:pPr>
        <w:ind w:left="1077" w:firstLine="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0">
    <w:nsid w:val="268E616F"/>
    <w:multiLevelType w:val="multilevel"/>
    <w:tmpl w:val="59AA6B36"/>
    <w:lvl w:ilvl="0">
      <w:start w:val="1"/>
      <w:numFmt w:val="bullet"/>
      <w:lvlText w:val=""/>
      <w:lvlJc w:val="left"/>
      <w:pPr>
        <w:ind w:left="284" w:hanging="284"/>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27842DCB"/>
    <w:multiLevelType w:val="hybridMultilevel"/>
    <w:tmpl w:val="F4A62EF8"/>
    <w:lvl w:ilvl="0" w:tplc="04090001">
      <w:start w:val="1"/>
      <w:numFmt w:val="bullet"/>
      <w:lvlText w:val=""/>
      <w:lvlJc w:val="left"/>
      <w:pPr>
        <w:tabs>
          <w:tab w:val="num" w:pos="360"/>
        </w:tabs>
        <w:ind w:left="360" w:hanging="360"/>
      </w:pPr>
      <w:rPr>
        <w:rFonts w:ascii="Symbol" w:hAnsi="Symbol" w:hint="default"/>
      </w:rPr>
    </w:lvl>
    <w:lvl w:ilvl="1" w:tplc="1152CD92">
      <w:start w:val="1"/>
      <w:numFmt w:val="bullet"/>
      <w:lvlText w:val="&gt;"/>
      <w:lvlJc w:val="left"/>
      <w:pPr>
        <w:tabs>
          <w:tab w:val="num" w:pos="1080"/>
        </w:tabs>
        <w:ind w:left="1080" w:hanging="360"/>
      </w:pPr>
      <w:rPr>
        <w:rFonts w:ascii="Arial" w:hAnsi="Arial"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2">
    <w:nsid w:val="2795285E"/>
    <w:multiLevelType w:val="multilevel"/>
    <w:tmpl w:val="96E40D1C"/>
    <w:lvl w:ilvl="0">
      <w:start w:val="1"/>
      <w:numFmt w:val="bullet"/>
      <w:lvlText w:val=""/>
      <w:lvlJc w:val="left"/>
      <w:pPr>
        <w:ind w:left="284" w:hanging="284"/>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29CA6271"/>
    <w:multiLevelType w:val="multilevel"/>
    <w:tmpl w:val="925C561C"/>
    <w:lvl w:ilvl="0">
      <w:start w:val="1"/>
      <w:numFmt w:val="bullet"/>
      <w:lvlText w:val=""/>
      <w:lvlJc w:val="left"/>
      <w:pPr>
        <w:ind w:left="284" w:hanging="284"/>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2BA22614"/>
    <w:multiLevelType w:val="hybridMultilevel"/>
    <w:tmpl w:val="1C0432F8"/>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nsid w:val="2C73000C"/>
    <w:multiLevelType w:val="hybridMultilevel"/>
    <w:tmpl w:val="E9C2616C"/>
    <w:lvl w:ilvl="0" w:tplc="59B4C2F6">
      <w:start w:val="1"/>
      <w:numFmt w:val="bullet"/>
      <w:lvlText w:val="»"/>
      <w:lvlJc w:val="left"/>
      <w:pPr>
        <w:ind w:left="360" w:hanging="360"/>
      </w:pPr>
      <w:rPr>
        <w:rFonts w:ascii="Arial" w:hAnsi="Arial" w:hint="default"/>
        <w:b w:val="0"/>
        <w:i w:val="0"/>
        <w:color w:val="000000"/>
        <w:sz w:val="18"/>
      </w:rPr>
    </w:lvl>
    <w:lvl w:ilvl="1" w:tplc="1C090003">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16">
    <w:nsid w:val="2DCC1B74"/>
    <w:multiLevelType w:val="multilevel"/>
    <w:tmpl w:val="C5B8ABD6"/>
    <w:lvl w:ilvl="0">
      <w:start w:val="1"/>
      <w:numFmt w:val="bullet"/>
      <w:lvlText w:val=""/>
      <w:lvlJc w:val="left"/>
      <w:pPr>
        <w:ind w:left="284" w:hanging="284"/>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317F0348"/>
    <w:multiLevelType w:val="hybridMultilevel"/>
    <w:tmpl w:val="258EFCAA"/>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8">
    <w:nsid w:val="31DB6733"/>
    <w:multiLevelType w:val="multilevel"/>
    <w:tmpl w:val="C0F067CA"/>
    <w:lvl w:ilvl="0">
      <w:start w:val="1"/>
      <w:numFmt w:val="bullet"/>
      <w:lvlText w:val="o"/>
      <w:lvlJc w:val="left"/>
      <w:pPr>
        <w:ind w:left="357" w:hanging="357"/>
      </w:pPr>
      <w:rPr>
        <w:rFonts w:ascii="Courier New" w:hAnsi="Courier New" w:cs="Courier New" w:hint="default"/>
      </w:rPr>
    </w:lvl>
    <w:lvl w:ilvl="1">
      <w:start w:val="1"/>
      <w:numFmt w:val="bullet"/>
      <w:lvlText w:val="o"/>
      <w:lvlJc w:val="left"/>
      <w:pPr>
        <w:ind w:left="720" w:hanging="363"/>
      </w:pPr>
      <w:rPr>
        <w:rFonts w:ascii="Courier New" w:hAnsi="Courier New" w:hint="default"/>
      </w:rPr>
    </w:lvl>
    <w:lvl w:ilvl="2">
      <w:start w:val="1"/>
      <w:numFmt w:val="bullet"/>
      <w:lvlText w:val=""/>
      <w:lvlJc w:val="left"/>
      <w:pPr>
        <w:ind w:left="1077" w:hanging="357"/>
      </w:pPr>
      <w:rPr>
        <w:rFonts w:ascii="Symbol" w:hAnsi="Symbol"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nsid w:val="31DE48A5"/>
    <w:multiLevelType w:val="multilevel"/>
    <w:tmpl w:val="52E8DE9C"/>
    <w:lvl w:ilvl="0">
      <w:start w:val="1"/>
      <w:numFmt w:val="bullet"/>
      <w:lvlText w:val=""/>
      <w:lvlJc w:val="left"/>
      <w:pPr>
        <w:ind w:left="284" w:hanging="284"/>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nsid w:val="34892E4C"/>
    <w:multiLevelType w:val="multilevel"/>
    <w:tmpl w:val="92FC3E7A"/>
    <w:lvl w:ilvl="0">
      <w:start w:val="1"/>
      <w:numFmt w:val="bullet"/>
      <w:lvlText w:val=""/>
      <w:lvlJc w:val="left"/>
      <w:pPr>
        <w:ind w:left="284" w:hanging="284"/>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nsid w:val="363546DB"/>
    <w:multiLevelType w:val="multilevel"/>
    <w:tmpl w:val="5A003028"/>
    <w:lvl w:ilvl="0">
      <w:start w:val="17"/>
      <w:numFmt w:val="decimal"/>
      <w:pStyle w:val="Heading1"/>
      <w:lvlText w:val="PHC Chapter %1:"/>
      <w:lvlJc w:val="left"/>
      <w:pPr>
        <w:ind w:left="2693" w:hanging="2948"/>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3240" w:hanging="720"/>
      </w:pPr>
      <w:rPr>
        <w:rFonts w:hint="default"/>
      </w:rPr>
    </w:lvl>
    <w:lvl w:ilvl="3">
      <w:start w:val="1"/>
      <w:numFmt w:val="decimal"/>
      <w:pStyle w:val="Heading4"/>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Restart w:val="4"/>
      <w:pStyle w:val="Heading8"/>
      <w:lvlText w:val="%1.%2.%3.%4.%8"/>
      <w:lvlJc w:val="left"/>
      <w:pPr>
        <w:ind w:left="1247" w:hanging="1247"/>
      </w:pPr>
      <w:rPr>
        <w:rFonts w:hint="default"/>
      </w:rPr>
    </w:lvl>
    <w:lvl w:ilvl="8">
      <w:start w:val="1"/>
      <w:numFmt w:val="decimal"/>
      <w:pStyle w:val="Heading9"/>
      <w:lvlText w:val="%1.%2.%3.%4.%5.%6.%7.%8.%9"/>
      <w:lvlJc w:val="left"/>
      <w:pPr>
        <w:ind w:left="1584" w:hanging="1584"/>
      </w:pPr>
      <w:rPr>
        <w:rFonts w:hint="default"/>
      </w:rPr>
    </w:lvl>
  </w:abstractNum>
  <w:abstractNum w:abstractNumId="22">
    <w:nsid w:val="36674731"/>
    <w:multiLevelType w:val="multilevel"/>
    <w:tmpl w:val="846208FC"/>
    <w:lvl w:ilvl="0">
      <w:start w:val="1"/>
      <w:numFmt w:val="bullet"/>
      <w:pStyle w:val="BulletDirectionsInstructions"/>
      <w:lvlText w:val="o"/>
      <w:lvlJc w:val="left"/>
      <w:pPr>
        <w:ind w:left="567" w:hanging="283"/>
      </w:pPr>
      <w:rPr>
        <w:rFonts w:ascii="Courier New" w:hAnsi="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nsid w:val="36800BBD"/>
    <w:multiLevelType w:val="hybridMultilevel"/>
    <w:tmpl w:val="0928AC1C"/>
    <w:lvl w:ilvl="0" w:tplc="4C886C06">
      <w:start w:val="1"/>
      <w:numFmt w:val="bullet"/>
      <w:lvlText w:val=""/>
      <w:lvlJc w:val="left"/>
      <w:pPr>
        <w:ind w:left="720" w:hanging="360"/>
      </w:pPr>
      <w:rPr>
        <w:rFonts w:ascii="Symbol" w:hAnsi="Symbol" w:hint="default"/>
      </w:rPr>
    </w:lvl>
    <w:lvl w:ilvl="1" w:tplc="1C090003">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4">
    <w:nsid w:val="36CC7798"/>
    <w:multiLevelType w:val="hybridMultilevel"/>
    <w:tmpl w:val="2D301AAC"/>
    <w:lvl w:ilvl="0" w:tplc="59B4C2F6">
      <w:start w:val="1"/>
      <w:numFmt w:val="bullet"/>
      <w:lvlText w:val="»"/>
      <w:lvlJc w:val="left"/>
      <w:pPr>
        <w:ind w:left="1145" w:hanging="360"/>
      </w:pPr>
      <w:rPr>
        <w:rFonts w:ascii="Arial" w:hAnsi="Arial" w:hint="default"/>
        <w:b w:val="0"/>
        <w:i w:val="0"/>
        <w:color w:val="000000"/>
        <w:sz w:val="18"/>
      </w:rPr>
    </w:lvl>
    <w:lvl w:ilvl="1" w:tplc="FFFFFFFF" w:tentative="1">
      <w:start w:val="1"/>
      <w:numFmt w:val="bullet"/>
      <w:lvlText w:val="o"/>
      <w:lvlJc w:val="left"/>
      <w:pPr>
        <w:ind w:left="1865" w:hanging="360"/>
      </w:pPr>
      <w:rPr>
        <w:rFonts w:ascii="Courier New" w:hAnsi="Courier New" w:cs="Courier New" w:hint="default"/>
      </w:rPr>
    </w:lvl>
    <w:lvl w:ilvl="2" w:tplc="FFFFFFFF" w:tentative="1">
      <w:start w:val="1"/>
      <w:numFmt w:val="bullet"/>
      <w:lvlText w:val=""/>
      <w:lvlJc w:val="left"/>
      <w:pPr>
        <w:ind w:left="2585" w:hanging="360"/>
      </w:pPr>
      <w:rPr>
        <w:rFonts w:ascii="Wingdings" w:hAnsi="Wingdings" w:hint="default"/>
      </w:rPr>
    </w:lvl>
    <w:lvl w:ilvl="3" w:tplc="FFFFFFFF" w:tentative="1">
      <w:start w:val="1"/>
      <w:numFmt w:val="bullet"/>
      <w:lvlText w:val=""/>
      <w:lvlJc w:val="left"/>
      <w:pPr>
        <w:ind w:left="3305" w:hanging="360"/>
      </w:pPr>
      <w:rPr>
        <w:rFonts w:ascii="Symbol" w:hAnsi="Symbol" w:hint="default"/>
      </w:rPr>
    </w:lvl>
    <w:lvl w:ilvl="4" w:tplc="FFFFFFFF" w:tentative="1">
      <w:start w:val="1"/>
      <w:numFmt w:val="bullet"/>
      <w:lvlText w:val="o"/>
      <w:lvlJc w:val="left"/>
      <w:pPr>
        <w:ind w:left="4025" w:hanging="360"/>
      </w:pPr>
      <w:rPr>
        <w:rFonts w:ascii="Courier New" w:hAnsi="Courier New" w:cs="Courier New" w:hint="default"/>
      </w:rPr>
    </w:lvl>
    <w:lvl w:ilvl="5" w:tplc="FFFFFFFF" w:tentative="1">
      <w:start w:val="1"/>
      <w:numFmt w:val="bullet"/>
      <w:lvlText w:val=""/>
      <w:lvlJc w:val="left"/>
      <w:pPr>
        <w:ind w:left="4745" w:hanging="360"/>
      </w:pPr>
      <w:rPr>
        <w:rFonts w:ascii="Wingdings" w:hAnsi="Wingdings" w:hint="default"/>
      </w:rPr>
    </w:lvl>
    <w:lvl w:ilvl="6" w:tplc="FFFFFFFF" w:tentative="1">
      <w:start w:val="1"/>
      <w:numFmt w:val="bullet"/>
      <w:lvlText w:val=""/>
      <w:lvlJc w:val="left"/>
      <w:pPr>
        <w:ind w:left="5465" w:hanging="360"/>
      </w:pPr>
      <w:rPr>
        <w:rFonts w:ascii="Symbol" w:hAnsi="Symbol" w:hint="default"/>
      </w:rPr>
    </w:lvl>
    <w:lvl w:ilvl="7" w:tplc="FFFFFFFF" w:tentative="1">
      <w:start w:val="1"/>
      <w:numFmt w:val="bullet"/>
      <w:lvlText w:val="o"/>
      <w:lvlJc w:val="left"/>
      <w:pPr>
        <w:ind w:left="6185" w:hanging="360"/>
      </w:pPr>
      <w:rPr>
        <w:rFonts w:ascii="Courier New" w:hAnsi="Courier New" w:cs="Courier New" w:hint="default"/>
      </w:rPr>
    </w:lvl>
    <w:lvl w:ilvl="8" w:tplc="FFFFFFFF" w:tentative="1">
      <w:start w:val="1"/>
      <w:numFmt w:val="bullet"/>
      <w:lvlText w:val=""/>
      <w:lvlJc w:val="left"/>
      <w:pPr>
        <w:ind w:left="6905" w:hanging="360"/>
      </w:pPr>
      <w:rPr>
        <w:rFonts w:ascii="Wingdings" w:hAnsi="Wingdings" w:hint="default"/>
      </w:rPr>
    </w:lvl>
  </w:abstractNum>
  <w:abstractNum w:abstractNumId="25">
    <w:nsid w:val="3A1F6B2F"/>
    <w:multiLevelType w:val="multilevel"/>
    <w:tmpl w:val="72F211B2"/>
    <w:lvl w:ilvl="0">
      <w:start w:val="1"/>
      <w:numFmt w:val="bullet"/>
      <w:lvlText w:val=""/>
      <w:lvlJc w:val="left"/>
      <w:pPr>
        <w:ind w:left="284" w:hanging="284"/>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nsid w:val="3A7A07E3"/>
    <w:multiLevelType w:val="multilevel"/>
    <w:tmpl w:val="8C841EDC"/>
    <w:lvl w:ilvl="0">
      <w:start w:val="1"/>
      <w:numFmt w:val="bullet"/>
      <w:lvlText w:val=""/>
      <w:lvlJc w:val="left"/>
      <w:pPr>
        <w:ind w:left="284" w:hanging="284"/>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nsid w:val="3B074DEB"/>
    <w:multiLevelType w:val="multilevel"/>
    <w:tmpl w:val="F00222DC"/>
    <w:lvl w:ilvl="0">
      <w:start w:val="1"/>
      <w:numFmt w:val="bullet"/>
      <w:lvlText w:val=""/>
      <w:lvlJc w:val="left"/>
      <w:pPr>
        <w:ind w:left="284" w:hanging="284"/>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nsid w:val="3C251272"/>
    <w:multiLevelType w:val="multilevel"/>
    <w:tmpl w:val="048A7D6A"/>
    <w:lvl w:ilvl="0">
      <w:start w:val="1"/>
      <w:numFmt w:val="decimal"/>
      <w:pStyle w:val="ListParagraphNumbered"/>
      <w:lvlText w:val="%1."/>
      <w:lvlJc w:val="left"/>
      <w:pPr>
        <w:ind w:left="284" w:hanging="284"/>
      </w:pPr>
      <w:rPr>
        <w:rFonts w:ascii="Arial" w:hAnsi="Arial" w:hint="default"/>
        <w:b w:val="0"/>
        <w:i w:val="0"/>
        <w:color w:val="000000"/>
        <w:sz w:val="18"/>
      </w:rPr>
    </w:lvl>
    <w:lvl w:ilvl="1">
      <w:start w:val="1"/>
      <w:numFmt w:val="lowerLetter"/>
      <w:lvlText w:val="%2."/>
      <w:lvlJc w:val="left"/>
      <w:pPr>
        <w:ind w:left="567" w:hanging="283"/>
      </w:pPr>
      <w:rPr>
        <w:rFonts w:ascii="Arial" w:hAnsi="Arial" w:hint="default"/>
        <w:b w:val="0"/>
        <w:i w:val="0"/>
        <w:caps w:val="0"/>
        <w:strike w:val="0"/>
        <w:dstrike w:val="0"/>
        <w:vanish w:val="0"/>
        <w:sz w:val="18"/>
        <w:vertAlign w:val="baseline"/>
      </w:rPr>
    </w:lvl>
    <w:lvl w:ilvl="2">
      <w:start w:val="1"/>
      <w:numFmt w:val="bullet"/>
      <w:lvlText w:val="-"/>
      <w:lvlJc w:val="left"/>
      <w:pPr>
        <w:ind w:left="851" w:hanging="284"/>
      </w:pPr>
      <w:rPr>
        <w:rFonts w:ascii="Courier New" w:hAnsi="Courier New" w:hint="default"/>
        <w:color w:val="000000"/>
      </w:rPr>
    </w:lvl>
    <w:lvl w:ilvl="3">
      <w:start w:val="1"/>
      <w:numFmt w:val="bullet"/>
      <w:lvlText w:val=""/>
      <w:lvlJc w:val="left"/>
      <w:pPr>
        <w:ind w:left="1134" w:hanging="283"/>
      </w:pPr>
      <w:rPr>
        <w:rFonts w:ascii="Symbol" w:hAnsi="Symbol"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29">
    <w:nsid w:val="3EEB7834"/>
    <w:multiLevelType w:val="multilevel"/>
    <w:tmpl w:val="8AE881D6"/>
    <w:lvl w:ilvl="0">
      <w:start w:val="1"/>
      <w:numFmt w:val="bullet"/>
      <w:lvlText w:val=""/>
      <w:lvlJc w:val="left"/>
      <w:pPr>
        <w:ind w:left="284" w:hanging="284"/>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nsid w:val="42476E3A"/>
    <w:multiLevelType w:val="multilevel"/>
    <w:tmpl w:val="160ABB80"/>
    <w:lvl w:ilvl="0">
      <w:start w:val="1"/>
      <w:numFmt w:val="bullet"/>
      <w:lvlText w:val=""/>
      <w:lvlJc w:val="left"/>
      <w:pPr>
        <w:ind w:left="357" w:hanging="357"/>
      </w:pPr>
      <w:rPr>
        <w:rFonts w:ascii="Symbol" w:hAnsi="Symbol" w:hint="default"/>
        <w:sz w:val="18"/>
        <w:szCs w:val="18"/>
      </w:rPr>
    </w:lvl>
    <w:lvl w:ilvl="1">
      <w:start w:val="1"/>
      <w:numFmt w:val="bullet"/>
      <w:lvlText w:val="o"/>
      <w:lvlJc w:val="left"/>
      <w:pPr>
        <w:ind w:left="720" w:hanging="363"/>
      </w:pPr>
      <w:rPr>
        <w:rFonts w:ascii="Courier New" w:hAnsi="Courier New" w:hint="default"/>
      </w:rPr>
    </w:lvl>
    <w:lvl w:ilvl="2">
      <w:start w:val="1"/>
      <w:numFmt w:val="bullet"/>
      <w:lvlText w:val=""/>
      <w:lvlJc w:val="left"/>
      <w:pPr>
        <w:ind w:left="720" w:firstLine="0"/>
      </w:pPr>
      <w:rPr>
        <w:rFonts w:ascii="Symbol" w:hAnsi="Symbol"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nsid w:val="454D6093"/>
    <w:multiLevelType w:val="multilevel"/>
    <w:tmpl w:val="49DE3CB4"/>
    <w:lvl w:ilvl="0">
      <w:start w:val="1"/>
      <w:numFmt w:val="bullet"/>
      <w:lvlText w:val=""/>
      <w:lvlJc w:val="left"/>
      <w:pPr>
        <w:ind w:left="284" w:hanging="284"/>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nsid w:val="471C463D"/>
    <w:multiLevelType w:val="multilevel"/>
    <w:tmpl w:val="C5248B18"/>
    <w:lvl w:ilvl="0">
      <w:start w:val="1"/>
      <w:numFmt w:val="bullet"/>
      <w:lvlText w:val=""/>
      <w:lvlJc w:val="left"/>
      <w:pPr>
        <w:ind w:left="284" w:hanging="284"/>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nsid w:val="479C724B"/>
    <w:multiLevelType w:val="hybridMultilevel"/>
    <w:tmpl w:val="618A4B9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nsid w:val="47B12017"/>
    <w:multiLevelType w:val="multilevel"/>
    <w:tmpl w:val="89D42962"/>
    <w:lvl w:ilvl="0">
      <w:start w:val="1"/>
      <w:numFmt w:val="bullet"/>
      <w:lvlText w:val=""/>
      <w:lvlJc w:val="left"/>
      <w:pPr>
        <w:ind w:left="284" w:hanging="284"/>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nsid w:val="48C16710"/>
    <w:multiLevelType w:val="multilevel"/>
    <w:tmpl w:val="4DCAD19C"/>
    <w:lvl w:ilvl="0">
      <w:start w:val="1"/>
      <w:numFmt w:val="bullet"/>
      <w:lvlText w:val=""/>
      <w:lvlJc w:val="left"/>
      <w:pPr>
        <w:ind w:left="284" w:hanging="284"/>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nsid w:val="49B01A0C"/>
    <w:multiLevelType w:val="multilevel"/>
    <w:tmpl w:val="1F264354"/>
    <w:lvl w:ilvl="0">
      <w:numFmt w:val="none"/>
      <w:pStyle w:val="ListParagraph"/>
      <w:lvlText w:val="»"/>
      <w:lvlJc w:val="left"/>
      <w:pPr>
        <w:ind w:left="284" w:hanging="284"/>
      </w:pPr>
      <w:rPr>
        <w:rFonts w:hint="default"/>
        <w:color w:val="000000"/>
      </w:rPr>
    </w:lvl>
    <w:lvl w:ilvl="1">
      <w:start w:val="1"/>
      <w:numFmt w:val="bullet"/>
      <w:lvlText w:val="-"/>
      <w:lvlJc w:val="left"/>
      <w:pPr>
        <w:ind w:left="567" w:hanging="283"/>
      </w:pPr>
      <w:rPr>
        <w:rFonts w:ascii="Courier New" w:hAnsi="Courier New" w:hint="default"/>
        <w:b/>
        <w:i w:val="0"/>
        <w:color w:val="000000"/>
        <w:sz w:val="14"/>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37">
    <w:nsid w:val="49CE304A"/>
    <w:multiLevelType w:val="multilevel"/>
    <w:tmpl w:val="6C7683B0"/>
    <w:lvl w:ilvl="0">
      <w:start w:val="1"/>
      <w:numFmt w:val="bullet"/>
      <w:lvlText w:val=""/>
      <w:lvlJc w:val="left"/>
      <w:pPr>
        <w:ind w:left="284" w:hanging="284"/>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nsid w:val="4DDD5771"/>
    <w:multiLevelType w:val="multilevel"/>
    <w:tmpl w:val="83DE3EB6"/>
    <w:lvl w:ilvl="0">
      <w:start w:val="1"/>
      <w:numFmt w:val="bullet"/>
      <w:lvlText w:val=""/>
      <w:lvlJc w:val="left"/>
      <w:pPr>
        <w:ind w:left="284" w:hanging="284"/>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nsid w:val="4F327563"/>
    <w:multiLevelType w:val="multilevel"/>
    <w:tmpl w:val="CB1EBB30"/>
    <w:lvl w:ilvl="0">
      <w:numFmt w:val="none"/>
      <w:lvlText w:val="»"/>
      <w:lvlJc w:val="left"/>
      <w:pPr>
        <w:ind w:left="357" w:hanging="357"/>
      </w:pPr>
      <w:rPr>
        <w:rFonts w:hint="default"/>
        <w:color w:val="000000"/>
      </w:rPr>
    </w:lvl>
    <w:lvl w:ilvl="1">
      <w:start w:val="1"/>
      <w:numFmt w:val="bullet"/>
      <w:lvlText w:val="-"/>
      <w:lvlJc w:val="left"/>
      <w:pPr>
        <w:ind w:left="720" w:hanging="363"/>
      </w:pPr>
      <w:rPr>
        <w:rFonts w:ascii="Courier New" w:hAnsi="Courier New" w:hint="default"/>
      </w:rPr>
    </w:lvl>
    <w:lvl w:ilvl="2">
      <w:start w:val="1"/>
      <w:numFmt w:val="bullet"/>
      <w:lvlText w:val=""/>
      <w:lvlJc w:val="left"/>
      <w:pPr>
        <w:ind w:left="1077" w:hanging="357"/>
      </w:pPr>
      <w:rPr>
        <w:rFonts w:ascii="Wingdings" w:hAnsi="Wingding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40">
    <w:nsid w:val="546A2565"/>
    <w:multiLevelType w:val="multilevel"/>
    <w:tmpl w:val="7A06A332"/>
    <w:lvl w:ilvl="0">
      <w:start w:val="1"/>
      <w:numFmt w:val="bullet"/>
      <w:lvlText w:val=""/>
      <w:lvlJc w:val="left"/>
      <w:pPr>
        <w:ind w:left="284" w:hanging="284"/>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nsid w:val="55042F1D"/>
    <w:multiLevelType w:val="multilevel"/>
    <w:tmpl w:val="5B043D68"/>
    <w:lvl w:ilvl="0">
      <w:start w:val="1"/>
      <w:numFmt w:val="bullet"/>
      <w:lvlText w:val=""/>
      <w:lvlJc w:val="left"/>
      <w:pPr>
        <w:ind w:left="284" w:hanging="284"/>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nsid w:val="56AE1F16"/>
    <w:multiLevelType w:val="hybridMultilevel"/>
    <w:tmpl w:val="A83C9F3A"/>
    <w:lvl w:ilvl="0" w:tplc="E8243C80">
      <w:start w:val="1"/>
      <w:numFmt w:val="decimal"/>
      <w:lvlText w:val="%1."/>
      <w:lvlJc w:val="left"/>
      <w:pPr>
        <w:ind w:left="720" w:hanging="360"/>
      </w:pPr>
    </w:lvl>
    <w:lvl w:ilvl="1" w:tplc="7464928C">
      <w:start w:val="1"/>
      <w:numFmt w:val="decimal"/>
      <w:lvlText w:val="%2."/>
      <w:lvlJc w:val="left"/>
      <w:pPr>
        <w:ind w:left="720" w:hanging="360"/>
      </w:pPr>
    </w:lvl>
    <w:lvl w:ilvl="2" w:tplc="9E9E934C">
      <w:start w:val="1"/>
      <w:numFmt w:val="decimal"/>
      <w:lvlText w:val="%3."/>
      <w:lvlJc w:val="left"/>
      <w:pPr>
        <w:ind w:left="720" w:hanging="360"/>
      </w:pPr>
    </w:lvl>
    <w:lvl w:ilvl="3" w:tplc="6C9AEA76">
      <w:start w:val="1"/>
      <w:numFmt w:val="decimal"/>
      <w:lvlText w:val="%4."/>
      <w:lvlJc w:val="left"/>
      <w:pPr>
        <w:ind w:left="720" w:hanging="360"/>
      </w:pPr>
    </w:lvl>
    <w:lvl w:ilvl="4" w:tplc="4F329B14">
      <w:start w:val="1"/>
      <w:numFmt w:val="decimal"/>
      <w:lvlText w:val="%5."/>
      <w:lvlJc w:val="left"/>
      <w:pPr>
        <w:ind w:left="720" w:hanging="360"/>
      </w:pPr>
    </w:lvl>
    <w:lvl w:ilvl="5" w:tplc="B99C0E12">
      <w:start w:val="1"/>
      <w:numFmt w:val="decimal"/>
      <w:lvlText w:val="%6."/>
      <w:lvlJc w:val="left"/>
      <w:pPr>
        <w:ind w:left="720" w:hanging="360"/>
      </w:pPr>
    </w:lvl>
    <w:lvl w:ilvl="6" w:tplc="189A13E4">
      <w:start w:val="1"/>
      <w:numFmt w:val="decimal"/>
      <w:lvlText w:val="%7."/>
      <w:lvlJc w:val="left"/>
      <w:pPr>
        <w:ind w:left="720" w:hanging="360"/>
      </w:pPr>
    </w:lvl>
    <w:lvl w:ilvl="7" w:tplc="6316A57A">
      <w:start w:val="1"/>
      <w:numFmt w:val="decimal"/>
      <w:lvlText w:val="%8."/>
      <w:lvlJc w:val="left"/>
      <w:pPr>
        <w:ind w:left="720" w:hanging="360"/>
      </w:pPr>
    </w:lvl>
    <w:lvl w:ilvl="8" w:tplc="DD1878F6">
      <w:start w:val="1"/>
      <w:numFmt w:val="decimal"/>
      <w:lvlText w:val="%9."/>
      <w:lvlJc w:val="left"/>
      <w:pPr>
        <w:ind w:left="720" w:hanging="360"/>
      </w:pPr>
    </w:lvl>
  </w:abstractNum>
  <w:abstractNum w:abstractNumId="43">
    <w:nsid w:val="573F465A"/>
    <w:multiLevelType w:val="multilevel"/>
    <w:tmpl w:val="7BCE245E"/>
    <w:lvl w:ilvl="0">
      <w:start w:val="1"/>
      <w:numFmt w:val="bullet"/>
      <w:lvlText w:val=""/>
      <w:lvlJc w:val="left"/>
      <w:pPr>
        <w:ind w:left="284" w:hanging="284"/>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nsid w:val="5FEC1FD0"/>
    <w:multiLevelType w:val="multilevel"/>
    <w:tmpl w:val="4E5209F4"/>
    <w:lvl w:ilvl="0">
      <w:start w:val="1"/>
      <w:numFmt w:val="bullet"/>
      <w:lvlText w:val=""/>
      <w:lvlJc w:val="left"/>
      <w:pPr>
        <w:ind w:left="284" w:hanging="284"/>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nsid w:val="60196E72"/>
    <w:multiLevelType w:val="hybridMultilevel"/>
    <w:tmpl w:val="CCCAD754"/>
    <w:lvl w:ilvl="0" w:tplc="59B4C2F6">
      <w:start w:val="1"/>
      <w:numFmt w:val="bullet"/>
      <w:lvlText w:val="»"/>
      <w:lvlJc w:val="left"/>
      <w:pPr>
        <w:ind w:left="720" w:hanging="360"/>
      </w:pPr>
      <w:rPr>
        <w:rFonts w:ascii="Arial" w:hAnsi="Arial" w:hint="default"/>
        <w:b w:val="0"/>
        <w:i w:val="0"/>
        <w:color w:val="000000"/>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62077B97"/>
    <w:multiLevelType w:val="multilevel"/>
    <w:tmpl w:val="CEC01B38"/>
    <w:numStyleLink w:val="MultilevelList-Doublechevron"/>
  </w:abstractNum>
  <w:abstractNum w:abstractNumId="47">
    <w:nsid w:val="667B43BD"/>
    <w:multiLevelType w:val="multilevel"/>
    <w:tmpl w:val="F93879BE"/>
    <w:lvl w:ilvl="0">
      <w:start w:val="1"/>
      <w:numFmt w:val="bullet"/>
      <w:lvlText w:val=""/>
      <w:lvlJc w:val="left"/>
      <w:pPr>
        <w:ind w:left="284" w:hanging="284"/>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nsid w:val="6D5C3343"/>
    <w:multiLevelType w:val="multilevel"/>
    <w:tmpl w:val="80F82D2E"/>
    <w:lvl w:ilvl="0">
      <w:start w:val="1"/>
      <w:numFmt w:val="bullet"/>
      <w:lvlText w:val=""/>
      <w:lvlJc w:val="left"/>
      <w:pPr>
        <w:ind w:left="284" w:hanging="284"/>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nsid w:val="6DDE2D17"/>
    <w:multiLevelType w:val="hybridMultilevel"/>
    <w:tmpl w:val="0EAC2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6FB5436B"/>
    <w:multiLevelType w:val="multilevel"/>
    <w:tmpl w:val="CEC01B38"/>
    <w:styleLink w:val="MultilevelList-Doublechevron"/>
    <w:lvl w:ilvl="0">
      <w:start w:val="1"/>
      <w:numFmt w:val="bullet"/>
      <w:lvlText w:val="»"/>
      <w:lvlJc w:val="left"/>
      <w:pPr>
        <w:tabs>
          <w:tab w:val="num" w:pos="360"/>
        </w:tabs>
        <w:ind w:left="360" w:hanging="360"/>
      </w:pPr>
      <w:rPr>
        <w:rFonts w:ascii="Arial" w:hAnsi="Arial" w:hint="default"/>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51">
    <w:nsid w:val="73571811"/>
    <w:multiLevelType w:val="multilevel"/>
    <w:tmpl w:val="F17A6458"/>
    <w:lvl w:ilvl="0">
      <w:start w:val="1"/>
      <w:numFmt w:val="bullet"/>
      <w:pStyle w:val="BulletNutrition"/>
      <w:lvlText w:val=""/>
      <w:lvlJc w:val="left"/>
      <w:pPr>
        <w:ind w:left="284" w:hanging="284"/>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nsid w:val="739A1AEE"/>
    <w:multiLevelType w:val="multilevel"/>
    <w:tmpl w:val="AE4E8822"/>
    <w:lvl w:ilvl="0">
      <w:start w:val="1"/>
      <w:numFmt w:val="bullet"/>
      <w:lvlText w:val=""/>
      <w:lvlJc w:val="left"/>
      <w:pPr>
        <w:ind w:left="284" w:hanging="284"/>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nsid w:val="79132D17"/>
    <w:multiLevelType w:val="multilevel"/>
    <w:tmpl w:val="2F7C0F42"/>
    <w:lvl w:ilvl="0">
      <w:start w:val="1"/>
      <w:numFmt w:val="bullet"/>
      <w:pStyle w:val="BulletTherapeuticclass"/>
      <w:lvlText w:val=""/>
      <w:lvlJc w:val="left"/>
      <w:pPr>
        <w:ind w:left="284" w:hanging="284"/>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nsid w:val="7B82023F"/>
    <w:multiLevelType w:val="hybridMultilevel"/>
    <w:tmpl w:val="3DA660A6"/>
    <w:lvl w:ilvl="0" w:tplc="9EB05352">
      <w:start w:val="1"/>
      <w:numFmt w:val="bullet"/>
      <w:lvlText w:val="»"/>
      <w:lvlJc w:val="left"/>
      <w:pPr>
        <w:ind w:left="360" w:hanging="360"/>
      </w:pPr>
      <w:rPr>
        <w:rFonts w:ascii="Arial" w:hAnsi="Arial" w:hint="default"/>
      </w:rPr>
    </w:lvl>
    <w:lvl w:ilvl="1" w:tplc="4E6AA050">
      <w:start w:val="1"/>
      <w:numFmt w:val="bullet"/>
      <w:lvlText w:val="&gt;"/>
      <w:lvlJc w:val="left"/>
      <w:pPr>
        <w:ind w:left="1080" w:hanging="360"/>
      </w:pPr>
      <w:rPr>
        <w:rFonts w:ascii="Courier New" w:hAnsi="Courier New" w:hint="default"/>
        <w:b/>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5">
    <w:nsid w:val="7DDB018D"/>
    <w:multiLevelType w:val="multilevel"/>
    <w:tmpl w:val="704220AE"/>
    <w:lvl w:ilvl="0">
      <w:start w:val="1"/>
      <w:numFmt w:val="bullet"/>
      <w:lvlText w:val=""/>
      <w:lvlJc w:val="left"/>
      <w:pPr>
        <w:ind w:left="284" w:hanging="284"/>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nsid w:val="7F540E6A"/>
    <w:multiLevelType w:val="multilevel"/>
    <w:tmpl w:val="4D10F468"/>
    <w:lvl w:ilvl="0">
      <w:start w:val="1"/>
      <w:numFmt w:val="bullet"/>
      <w:lvlText w:val=""/>
      <w:lvlJc w:val="left"/>
      <w:pPr>
        <w:ind w:left="284" w:hanging="284"/>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53"/>
  </w:num>
  <w:num w:numId="2">
    <w:abstractNumId w:val="22"/>
    <w:lvlOverride w:ilvl="0">
      <w:lvl w:ilvl="0">
        <w:start w:val="1"/>
        <w:numFmt w:val="bullet"/>
        <w:pStyle w:val="BulletDirectionsInstructions"/>
        <w:lvlText w:val="o"/>
        <w:lvlJc w:val="left"/>
        <w:pPr>
          <w:ind w:left="567" w:hanging="283"/>
        </w:pPr>
        <w:rPr>
          <w:rFonts w:ascii="Courier New" w:hAnsi="Courier New" w:hint="default"/>
        </w:rPr>
      </w:lvl>
    </w:lvlOverride>
    <w:lvlOverride w:ilvl="1">
      <w:lvl w:ilvl="1">
        <w:start w:val="1"/>
        <w:numFmt w:val="bullet"/>
        <w:lvlText w:val="-"/>
        <w:lvlJc w:val="left"/>
        <w:pPr>
          <w:ind w:left="851" w:hanging="284"/>
        </w:pPr>
        <w:rPr>
          <w:rFonts w:ascii="Courier New" w:hAnsi="Courier New" w:hint="default"/>
          <w:color w:val="000000"/>
        </w:rPr>
      </w:lvl>
    </w:lvlOverride>
    <w:lvlOverride w:ilvl="2">
      <w:lvl w:ilvl="2">
        <w:start w:val="1"/>
        <w:numFmt w:val="bullet"/>
        <w:lvlText w:val=""/>
        <w:lvlJc w:val="left"/>
        <w:pPr>
          <w:ind w:left="2160" w:hanging="360"/>
        </w:pPr>
        <w:rPr>
          <w:rFonts w:ascii="Wingdings" w:hAnsi="Wingdings" w:hint="default"/>
        </w:rPr>
      </w:lvl>
    </w:lvlOverride>
    <w:lvlOverride w:ilvl="3">
      <w:lvl w:ilvl="3">
        <w:start w:val="1"/>
        <w:numFmt w:val="bullet"/>
        <w:lvlText w:val=""/>
        <w:lvlJc w:val="left"/>
        <w:pPr>
          <w:ind w:left="2880" w:hanging="360"/>
        </w:pPr>
        <w:rPr>
          <w:rFonts w:ascii="Symbol" w:hAnsi="Symbol" w:hint="default"/>
        </w:rPr>
      </w:lvl>
    </w:lvlOverride>
    <w:lvlOverride w:ilvl="4">
      <w:lvl w:ilvl="4">
        <w:start w:val="1"/>
        <w:numFmt w:val="bullet"/>
        <w:lvlText w:val="o"/>
        <w:lvlJc w:val="left"/>
        <w:pPr>
          <w:ind w:left="3600" w:hanging="360"/>
        </w:pPr>
        <w:rPr>
          <w:rFonts w:ascii="Courier New" w:hAnsi="Courier New" w:cs="Courier New" w:hint="default"/>
        </w:rPr>
      </w:lvl>
    </w:lvlOverride>
    <w:lvlOverride w:ilvl="5">
      <w:lvl w:ilvl="5">
        <w:start w:val="1"/>
        <w:numFmt w:val="bullet"/>
        <w:lvlText w:val=""/>
        <w:lvlJc w:val="left"/>
        <w:pPr>
          <w:ind w:left="4320" w:hanging="360"/>
        </w:pPr>
        <w:rPr>
          <w:rFonts w:ascii="Wingdings" w:hAnsi="Wingdings" w:hint="default"/>
        </w:rPr>
      </w:lvl>
    </w:lvlOverride>
    <w:lvlOverride w:ilvl="6">
      <w:lvl w:ilvl="6">
        <w:start w:val="1"/>
        <w:numFmt w:val="bullet"/>
        <w:lvlText w:val=""/>
        <w:lvlJc w:val="left"/>
        <w:pPr>
          <w:ind w:left="5040" w:hanging="360"/>
        </w:pPr>
        <w:rPr>
          <w:rFonts w:ascii="Symbol" w:hAnsi="Symbol" w:hint="default"/>
        </w:rPr>
      </w:lvl>
    </w:lvlOverride>
    <w:lvlOverride w:ilvl="7">
      <w:lvl w:ilvl="7">
        <w:start w:val="1"/>
        <w:numFmt w:val="bullet"/>
        <w:lvlText w:val="o"/>
        <w:lvlJc w:val="left"/>
        <w:pPr>
          <w:ind w:left="5760" w:hanging="360"/>
        </w:pPr>
        <w:rPr>
          <w:rFonts w:ascii="Courier New" w:hAnsi="Courier New" w:cs="Courier New" w:hint="default"/>
        </w:rPr>
      </w:lvl>
    </w:lvlOverride>
    <w:lvlOverride w:ilvl="8">
      <w:lvl w:ilvl="8">
        <w:start w:val="1"/>
        <w:numFmt w:val="bullet"/>
        <w:lvlText w:val=""/>
        <w:lvlJc w:val="left"/>
        <w:pPr>
          <w:ind w:left="6480" w:hanging="360"/>
        </w:pPr>
        <w:rPr>
          <w:rFonts w:ascii="Wingdings" w:hAnsi="Wingdings" w:hint="default"/>
        </w:rPr>
      </w:lvl>
    </w:lvlOverride>
  </w:num>
  <w:num w:numId="3">
    <w:abstractNumId w:val="51"/>
    <w:lvlOverride w:ilvl="0">
      <w:lvl w:ilvl="0">
        <w:start w:val="1"/>
        <w:numFmt w:val="bullet"/>
        <w:pStyle w:val="BulletNutrition"/>
        <w:lvlText w:val="-"/>
        <w:lvlJc w:val="left"/>
        <w:pPr>
          <w:ind w:left="284" w:hanging="284"/>
        </w:pPr>
        <w:rPr>
          <w:rFonts w:ascii="Courier New" w:hAnsi="Courier New" w:hint="default"/>
          <w:color w:val="000000"/>
        </w:rPr>
      </w:lvl>
    </w:lvlOverride>
    <w:lvlOverride w:ilvl="1">
      <w:lvl w:ilvl="1">
        <w:start w:val="1"/>
        <w:numFmt w:val="bullet"/>
        <w:lvlText w:val="o"/>
        <w:lvlJc w:val="left"/>
        <w:pPr>
          <w:ind w:left="1440" w:hanging="360"/>
        </w:pPr>
        <w:rPr>
          <w:rFonts w:ascii="Courier New" w:hAnsi="Courier New" w:cs="Courier New" w:hint="default"/>
        </w:rPr>
      </w:lvl>
    </w:lvlOverride>
    <w:lvlOverride w:ilvl="2">
      <w:lvl w:ilvl="2">
        <w:start w:val="1"/>
        <w:numFmt w:val="bullet"/>
        <w:lvlText w:val=""/>
        <w:lvlJc w:val="left"/>
        <w:pPr>
          <w:ind w:left="2160" w:hanging="360"/>
        </w:pPr>
        <w:rPr>
          <w:rFonts w:ascii="Wingdings" w:hAnsi="Wingdings" w:hint="default"/>
        </w:rPr>
      </w:lvl>
    </w:lvlOverride>
    <w:lvlOverride w:ilvl="3">
      <w:lvl w:ilvl="3">
        <w:start w:val="1"/>
        <w:numFmt w:val="bullet"/>
        <w:lvlText w:val=""/>
        <w:lvlJc w:val="left"/>
        <w:pPr>
          <w:ind w:left="2880" w:hanging="360"/>
        </w:pPr>
        <w:rPr>
          <w:rFonts w:ascii="Symbol" w:hAnsi="Symbol" w:hint="default"/>
        </w:rPr>
      </w:lvl>
    </w:lvlOverride>
    <w:lvlOverride w:ilvl="4">
      <w:lvl w:ilvl="4">
        <w:start w:val="1"/>
        <w:numFmt w:val="bullet"/>
        <w:lvlText w:val="o"/>
        <w:lvlJc w:val="left"/>
        <w:pPr>
          <w:ind w:left="3600" w:hanging="360"/>
        </w:pPr>
        <w:rPr>
          <w:rFonts w:ascii="Courier New" w:hAnsi="Courier New" w:cs="Courier New" w:hint="default"/>
        </w:rPr>
      </w:lvl>
    </w:lvlOverride>
    <w:lvlOverride w:ilvl="5">
      <w:lvl w:ilvl="5">
        <w:start w:val="1"/>
        <w:numFmt w:val="bullet"/>
        <w:lvlText w:val=""/>
        <w:lvlJc w:val="left"/>
        <w:pPr>
          <w:ind w:left="4320" w:hanging="360"/>
        </w:pPr>
        <w:rPr>
          <w:rFonts w:ascii="Wingdings" w:hAnsi="Wingdings" w:hint="default"/>
        </w:rPr>
      </w:lvl>
    </w:lvlOverride>
    <w:lvlOverride w:ilvl="6">
      <w:lvl w:ilvl="6">
        <w:start w:val="1"/>
        <w:numFmt w:val="bullet"/>
        <w:lvlText w:val=""/>
        <w:lvlJc w:val="left"/>
        <w:pPr>
          <w:ind w:left="5040" w:hanging="360"/>
        </w:pPr>
        <w:rPr>
          <w:rFonts w:ascii="Symbol" w:hAnsi="Symbol" w:hint="default"/>
        </w:rPr>
      </w:lvl>
    </w:lvlOverride>
    <w:lvlOverride w:ilvl="7">
      <w:lvl w:ilvl="7">
        <w:start w:val="1"/>
        <w:numFmt w:val="bullet"/>
        <w:lvlText w:val="o"/>
        <w:lvlJc w:val="left"/>
        <w:pPr>
          <w:ind w:left="5760" w:hanging="360"/>
        </w:pPr>
        <w:rPr>
          <w:rFonts w:ascii="Courier New" w:hAnsi="Courier New" w:cs="Courier New" w:hint="default"/>
        </w:rPr>
      </w:lvl>
    </w:lvlOverride>
    <w:lvlOverride w:ilvl="8">
      <w:lvl w:ilvl="8">
        <w:start w:val="1"/>
        <w:numFmt w:val="bullet"/>
        <w:lvlText w:val=""/>
        <w:lvlJc w:val="left"/>
        <w:pPr>
          <w:ind w:left="6480" w:hanging="360"/>
        </w:pPr>
        <w:rPr>
          <w:rFonts w:ascii="Wingdings" w:hAnsi="Wingdings" w:hint="default"/>
        </w:rPr>
      </w:lvl>
    </w:lvlOverride>
  </w:num>
  <w:num w:numId="4">
    <w:abstractNumId w:val="36"/>
  </w:num>
  <w:num w:numId="5">
    <w:abstractNumId w:val="28"/>
  </w:num>
  <w:num w:numId="6">
    <w:abstractNumId w:val="21"/>
  </w:num>
  <w:num w:numId="7">
    <w:abstractNumId w:val="21"/>
    <w:lvlOverride w:ilvl="0">
      <w:lvl w:ilvl="0">
        <w:start w:val="17"/>
        <w:numFmt w:val="decimal"/>
        <w:pStyle w:val="Heading1"/>
        <w:lvlText w:val="PHC Chapter %1:"/>
        <w:lvlJc w:val="left"/>
        <w:pPr>
          <w:ind w:left="2693" w:hanging="2948"/>
        </w:pPr>
        <w:rPr>
          <w:rFonts w:hint="default"/>
        </w:rPr>
      </w:lvl>
    </w:lvlOverride>
    <w:lvlOverride w:ilvl="1">
      <w:lvl w:ilvl="1">
        <w:start w:val="1"/>
        <w:numFmt w:val="decimal"/>
        <w:pStyle w:val="Heading2"/>
        <w:lvlText w:val="%1.%2"/>
        <w:lvlJc w:val="left"/>
        <w:pPr>
          <w:ind w:left="576" w:hanging="576"/>
        </w:pPr>
        <w:rPr>
          <w:rFonts w:hint="default"/>
        </w:rPr>
      </w:lvl>
    </w:lvlOverride>
    <w:lvlOverride w:ilvl="2">
      <w:lvl w:ilvl="2">
        <w:start w:val="1"/>
        <w:numFmt w:val="decimal"/>
        <w:pStyle w:val="Heading3"/>
        <w:lvlText w:val="%1.%2.%3"/>
        <w:lvlJc w:val="left"/>
        <w:pPr>
          <w:ind w:left="720" w:hanging="720"/>
        </w:pPr>
        <w:rPr>
          <w:rFonts w:hint="default"/>
        </w:rPr>
      </w:lvl>
    </w:lvlOverride>
    <w:lvlOverride w:ilvl="3">
      <w:lvl w:ilvl="3">
        <w:start w:val="1"/>
        <w:numFmt w:val="decimal"/>
        <w:pStyle w:val="Heading4"/>
        <w:lvlText w:val="%1.%2.%3.%4"/>
        <w:lvlJc w:val="left"/>
        <w:pPr>
          <w:ind w:left="864" w:hanging="864"/>
        </w:pPr>
        <w:rPr>
          <w:rFonts w:hint="default"/>
        </w:rPr>
      </w:lvl>
    </w:lvlOverride>
    <w:lvlOverride w:ilvl="4">
      <w:lvl w:ilvl="4">
        <w:start w:val="1"/>
        <w:numFmt w:val="decimal"/>
        <w:lvlText w:val="%1.%2.%3.%4.%5"/>
        <w:lvlJc w:val="left"/>
        <w:pPr>
          <w:ind w:left="1008" w:hanging="1008"/>
        </w:pPr>
        <w:rPr>
          <w:rFonts w:hint="default"/>
        </w:rPr>
      </w:lvl>
    </w:lvlOverride>
    <w:lvlOverride w:ilvl="5">
      <w:lvl w:ilvl="5">
        <w:start w:val="1"/>
        <w:numFmt w:val="decimal"/>
        <w:lvlText w:val="%1.%2.%3.%4.%5.%6"/>
        <w:lvlJc w:val="left"/>
        <w:pPr>
          <w:ind w:left="1152" w:hanging="1152"/>
        </w:pPr>
        <w:rPr>
          <w:rFonts w:hint="default"/>
        </w:rPr>
      </w:lvl>
    </w:lvlOverride>
    <w:lvlOverride w:ilvl="6">
      <w:lvl w:ilvl="6">
        <w:start w:val="1"/>
        <w:numFmt w:val="decimal"/>
        <w:lvlText w:val="%1.%2.%3.%4.%5.%6.%7"/>
        <w:lvlJc w:val="left"/>
        <w:pPr>
          <w:ind w:left="1296" w:hanging="1296"/>
        </w:pPr>
        <w:rPr>
          <w:rFonts w:hint="default"/>
        </w:rPr>
      </w:lvl>
    </w:lvlOverride>
    <w:lvlOverride w:ilvl="7">
      <w:lvl w:ilvl="7">
        <w:start w:val="1"/>
        <w:numFmt w:val="decimal"/>
        <w:lvlRestart w:val="4"/>
        <w:pStyle w:val="Heading8"/>
        <w:lvlText w:val="%1.%2.%3.%4.%8"/>
        <w:lvlJc w:val="left"/>
        <w:pPr>
          <w:ind w:left="1134" w:hanging="1134"/>
        </w:pPr>
        <w:rPr>
          <w:rFonts w:hint="default"/>
        </w:rPr>
      </w:lvl>
    </w:lvlOverride>
    <w:lvlOverride w:ilvl="8">
      <w:lvl w:ilvl="8">
        <w:start w:val="1"/>
        <w:numFmt w:val="decimal"/>
        <w:pStyle w:val="Heading9"/>
        <w:lvlText w:val="%1.%2.%3.%4.%5.%6.%7.%8.%9"/>
        <w:lvlJc w:val="left"/>
        <w:pPr>
          <w:ind w:left="1584" w:hanging="1584"/>
        </w:pPr>
        <w:rPr>
          <w:rFonts w:hint="default"/>
        </w:rPr>
      </w:lvl>
    </w:lvlOverride>
  </w:num>
  <w:num w:numId="8">
    <w:abstractNumId w:val="7"/>
  </w:num>
  <w:num w:numId="9">
    <w:abstractNumId w:val="33"/>
  </w:num>
  <w:num w:numId="10">
    <w:abstractNumId w:val="34"/>
  </w:num>
  <w:num w:numId="11">
    <w:abstractNumId w:val="14"/>
  </w:num>
  <w:num w:numId="12">
    <w:abstractNumId w:val="16"/>
  </w:num>
  <w:num w:numId="13">
    <w:abstractNumId w:val="38"/>
  </w:num>
  <w:num w:numId="14">
    <w:abstractNumId w:val="20"/>
  </w:num>
  <w:num w:numId="15">
    <w:abstractNumId w:val="25"/>
  </w:num>
  <w:num w:numId="16">
    <w:abstractNumId w:val="48"/>
  </w:num>
  <w:num w:numId="17">
    <w:abstractNumId w:val="35"/>
  </w:num>
  <w:num w:numId="18">
    <w:abstractNumId w:val="29"/>
  </w:num>
  <w:num w:numId="19">
    <w:abstractNumId w:val="4"/>
  </w:num>
  <w:num w:numId="20">
    <w:abstractNumId w:val="40"/>
  </w:num>
  <w:num w:numId="21">
    <w:abstractNumId w:val="2"/>
  </w:num>
  <w:num w:numId="22">
    <w:abstractNumId w:val="41"/>
  </w:num>
  <w:num w:numId="23">
    <w:abstractNumId w:val="19"/>
  </w:num>
  <w:num w:numId="24">
    <w:abstractNumId w:val="44"/>
  </w:num>
  <w:num w:numId="25">
    <w:abstractNumId w:val="31"/>
  </w:num>
  <w:num w:numId="26">
    <w:abstractNumId w:val="26"/>
  </w:num>
  <w:num w:numId="27">
    <w:abstractNumId w:val="0"/>
  </w:num>
  <w:num w:numId="28">
    <w:abstractNumId w:val="13"/>
  </w:num>
  <w:num w:numId="29">
    <w:abstractNumId w:val="43"/>
  </w:num>
  <w:num w:numId="30">
    <w:abstractNumId w:val="32"/>
  </w:num>
  <w:num w:numId="31">
    <w:abstractNumId w:val="56"/>
  </w:num>
  <w:num w:numId="32">
    <w:abstractNumId w:val="52"/>
  </w:num>
  <w:num w:numId="33">
    <w:abstractNumId w:val="55"/>
  </w:num>
  <w:num w:numId="34">
    <w:abstractNumId w:val="47"/>
  </w:num>
  <w:num w:numId="35">
    <w:abstractNumId w:val="27"/>
  </w:num>
  <w:num w:numId="36">
    <w:abstractNumId w:val="12"/>
  </w:num>
  <w:num w:numId="37">
    <w:abstractNumId w:val="37"/>
  </w:num>
  <w:num w:numId="38">
    <w:abstractNumId w:val="6"/>
  </w:num>
  <w:num w:numId="39">
    <w:abstractNumId w:val="8"/>
  </w:num>
  <w:num w:numId="40">
    <w:abstractNumId w:val="10"/>
  </w:num>
  <w:num w:numId="41">
    <w:abstractNumId w:val="49"/>
  </w:num>
  <w:num w:numId="42">
    <w:abstractNumId w:val="1"/>
  </w:num>
  <w:num w:numId="43">
    <w:abstractNumId w:val="22"/>
    <w:lvlOverride w:ilvl="0">
      <w:lvl w:ilvl="0">
        <w:start w:val="1"/>
        <w:numFmt w:val="bullet"/>
        <w:pStyle w:val="BulletDirectionsInstructions"/>
        <w:lvlText w:val="o"/>
        <w:lvlJc w:val="left"/>
        <w:pPr>
          <w:ind w:left="567" w:hanging="283"/>
        </w:pPr>
        <w:rPr>
          <w:rFonts w:ascii="Courier New" w:hAnsi="Courier New" w:hint="default"/>
        </w:rPr>
      </w:lvl>
    </w:lvlOverride>
    <w:lvlOverride w:ilvl="1">
      <w:lvl w:ilvl="1">
        <w:start w:val="1"/>
        <w:numFmt w:val="bullet"/>
        <w:lvlText w:val="-"/>
        <w:lvlJc w:val="left"/>
        <w:pPr>
          <w:ind w:left="851" w:hanging="284"/>
        </w:pPr>
        <w:rPr>
          <w:rFonts w:ascii="Courier New" w:hAnsi="Courier New" w:hint="default"/>
          <w:color w:val="000000"/>
        </w:rPr>
      </w:lvl>
    </w:lvlOverride>
    <w:lvlOverride w:ilvl="2">
      <w:lvl w:ilvl="2">
        <w:start w:val="1"/>
        <w:numFmt w:val="bullet"/>
        <w:lvlText w:val=""/>
        <w:lvlJc w:val="left"/>
        <w:pPr>
          <w:ind w:left="2160" w:hanging="360"/>
        </w:pPr>
        <w:rPr>
          <w:rFonts w:ascii="Wingdings" w:hAnsi="Wingdings" w:hint="default"/>
        </w:rPr>
      </w:lvl>
    </w:lvlOverride>
    <w:lvlOverride w:ilvl="3">
      <w:lvl w:ilvl="3">
        <w:start w:val="1"/>
        <w:numFmt w:val="bullet"/>
        <w:lvlText w:val=""/>
        <w:lvlJc w:val="left"/>
        <w:pPr>
          <w:ind w:left="2880" w:hanging="360"/>
        </w:pPr>
        <w:rPr>
          <w:rFonts w:ascii="Symbol" w:hAnsi="Symbol" w:hint="default"/>
        </w:rPr>
      </w:lvl>
    </w:lvlOverride>
    <w:lvlOverride w:ilvl="4">
      <w:lvl w:ilvl="4">
        <w:start w:val="1"/>
        <w:numFmt w:val="bullet"/>
        <w:lvlText w:val="o"/>
        <w:lvlJc w:val="left"/>
        <w:pPr>
          <w:ind w:left="3600" w:hanging="360"/>
        </w:pPr>
        <w:rPr>
          <w:rFonts w:ascii="Courier New" w:hAnsi="Courier New" w:cs="Courier New" w:hint="default"/>
        </w:rPr>
      </w:lvl>
    </w:lvlOverride>
    <w:lvlOverride w:ilvl="5">
      <w:lvl w:ilvl="5">
        <w:start w:val="1"/>
        <w:numFmt w:val="bullet"/>
        <w:lvlText w:val=""/>
        <w:lvlJc w:val="left"/>
        <w:pPr>
          <w:ind w:left="4320" w:hanging="360"/>
        </w:pPr>
        <w:rPr>
          <w:rFonts w:ascii="Wingdings" w:hAnsi="Wingdings" w:hint="default"/>
        </w:rPr>
      </w:lvl>
    </w:lvlOverride>
    <w:lvlOverride w:ilvl="6">
      <w:lvl w:ilvl="6">
        <w:start w:val="1"/>
        <w:numFmt w:val="bullet"/>
        <w:lvlText w:val=""/>
        <w:lvlJc w:val="left"/>
        <w:pPr>
          <w:ind w:left="5040" w:hanging="360"/>
        </w:pPr>
        <w:rPr>
          <w:rFonts w:ascii="Symbol" w:hAnsi="Symbol" w:hint="default"/>
        </w:rPr>
      </w:lvl>
    </w:lvlOverride>
    <w:lvlOverride w:ilvl="7">
      <w:lvl w:ilvl="7">
        <w:start w:val="1"/>
        <w:numFmt w:val="bullet"/>
        <w:lvlText w:val="o"/>
        <w:lvlJc w:val="left"/>
        <w:pPr>
          <w:ind w:left="5760" w:hanging="360"/>
        </w:pPr>
        <w:rPr>
          <w:rFonts w:ascii="Courier New" w:hAnsi="Courier New" w:cs="Courier New" w:hint="default"/>
        </w:rPr>
      </w:lvl>
    </w:lvlOverride>
    <w:lvlOverride w:ilvl="8">
      <w:lvl w:ilvl="8">
        <w:start w:val="1"/>
        <w:numFmt w:val="bullet"/>
        <w:lvlText w:val=""/>
        <w:lvlJc w:val="left"/>
        <w:pPr>
          <w:ind w:left="6480" w:hanging="360"/>
        </w:pPr>
        <w:rPr>
          <w:rFonts w:ascii="Wingdings" w:hAnsi="Wingdings" w:hint="default"/>
        </w:rPr>
      </w:lvl>
    </w:lvlOverride>
  </w:num>
  <w:num w:numId="44">
    <w:abstractNumId w:val="15"/>
  </w:num>
  <w:num w:numId="45">
    <w:abstractNumId w:val="9"/>
  </w:num>
  <w:num w:numId="46">
    <w:abstractNumId w:val="30"/>
  </w:num>
  <w:num w:numId="47">
    <w:abstractNumId w:val="17"/>
  </w:num>
  <w:num w:numId="48">
    <w:abstractNumId w:val="45"/>
  </w:num>
  <w:num w:numId="49">
    <w:abstractNumId w:val="54"/>
  </w:num>
  <w:num w:numId="50">
    <w:abstractNumId w:val="11"/>
  </w:num>
  <w:num w:numId="51">
    <w:abstractNumId w:val="50"/>
  </w:num>
  <w:num w:numId="52">
    <w:abstractNumId w:val="46"/>
  </w:num>
  <w:num w:numId="53">
    <w:abstractNumId w:val="5"/>
  </w:num>
  <w:num w:numId="54">
    <w:abstractNumId w:val="39"/>
  </w:num>
  <w:num w:numId="55">
    <w:abstractNumId w:val="23"/>
  </w:num>
  <w:num w:numId="56">
    <w:abstractNumId w:val="24"/>
  </w:num>
  <w:num w:numId="57">
    <w:abstractNumId w:val="42"/>
  </w:num>
  <w:num w:numId="58">
    <w:abstractNumId w:val="3"/>
  </w:num>
  <w:num w:numId="59">
    <w:abstractNumId w:val="18"/>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proofState w:spelling="clean" w:grammar="clean"/>
  <w:attachedTemplate r:id="rId1"/>
  <w:documentProtection w:formatting="1" w:enforcement="0"/>
  <w:defaultTabStop w:val="284"/>
  <w:characterSpacingControl w:val="doNotCompress"/>
  <w:hdrShapeDefaults>
    <o:shapedefaults v:ext="edit" spidmax="2052"/>
    <o:shapelayout v:ext="edit">
      <o:idmap v:ext="edit" data="2"/>
    </o:shapelayout>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QzMzYxMLA0NzY0NjNT0lEKTi0uzszPAykwqgUA2QTfDiwAAAA="/>
  </w:docVars>
  <w:rsids>
    <w:rsidRoot w:val="00FF01A9"/>
    <w:rsid w:val="00000EF0"/>
    <w:rsid w:val="0000100C"/>
    <w:rsid w:val="0000146B"/>
    <w:rsid w:val="000046BA"/>
    <w:rsid w:val="00005879"/>
    <w:rsid w:val="00005AFA"/>
    <w:rsid w:val="00007AF5"/>
    <w:rsid w:val="00010049"/>
    <w:rsid w:val="000103E4"/>
    <w:rsid w:val="000113DD"/>
    <w:rsid w:val="00011BCE"/>
    <w:rsid w:val="000154EE"/>
    <w:rsid w:val="00017FEE"/>
    <w:rsid w:val="00020F65"/>
    <w:rsid w:val="00024306"/>
    <w:rsid w:val="00024DC2"/>
    <w:rsid w:val="000253B4"/>
    <w:rsid w:val="0002656A"/>
    <w:rsid w:val="00031A06"/>
    <w:rsid w:val="00031C41"/>
    <w:rsid w:val="0003217D"/>
    <w:rsid w:val="00034F96"/>
    <w:rsid w:val="00034FAB"/>
    <w:rsid w:val="0003740A"/>
    <w:rsid w:val="000414F8"/>
    <w:rsid w:val="00044ED5"/>
    <w:rsid w:val="000452AC"/>
    <w:rsid w:val="000461E0"/>
    <w:rsid w:val="00046C9B"/>
    <w:rsid w:val="00050414"/>
    <w:rsid w:val="00051B0E"/>
    <w:rsid w:val="0005262D"/>
    <w:rsid w:val="0005561D"/>
    <w:rsid w:val="00056ACB"/>
    <w:rsid w:val="00056C22"/>
    <w:rsid w:val="000579D6"/>
    <w:rsid w:val="00060DDD"/>
    <w:rsid w:val="000618FF"/>
    <w:rsid w:val="00062BD7"/>
    <w:rsid w:val="000669FF"/>
    <w:rsid w:val="00070696"/>
    <w:rsid w:val="000708B9"/>
    <w:rsid w:val="000715F5"/>
    <w:rsid w:val="00072BBF"/>
    <w:rsid w:val="000736CA"/>
    <w:rsid w:val="000737FF"/>
    <w:rsid w:val="00074273"/>
    <w:rsid w:val="00074303"/>
    <w:rsid w:val="00074FB8"/>
    <w:rsid w:val="00075C07"/>
    <w:rsid w:val="00076D5F"/>
    <w:rsid w:val="00076DF8"/>
    <w:rsid w:val="00080B66"/>
    <w:rsid w:val="000810B8"/>
    <w:rsid w:val="0008194C"/>
    <w:rsid w:val="000836C0"/>
    <w:rsid w:val="00087570"/>
    <w:rsid w:val="0009211F"/>
    <w:rsid w:val="0009445A"/>
    <w:rsid w:val="000944F8"/>
    <w:rsid w:val="000970A4"/>
    <w:rsid w:val="00097522"/>
    <w:rsid w:val="000A1ECD"/>
    <w:rsid w:val="000A2466"/>
    <w:rsid w:val="000A2BFE"/>
    <w:rsid w:val="000A35DB"/>
    <w:rsid w:val="000A49D1"/>
    <w:rsid w:val="000A5224"/>
    <w:rsid w:val="000A58E7"/>
    <w:rsid w:val="000B0F8F"/>
    <w:rsid w:val="000B1B6F"/>
    <w:rsid w:val="000B2F14"/>
    <w:rsid w:val="000B313C"/>
    <w:rsid w:val="000B34CA"/>
    <w:rsid w:val="000B4A61"/>
    <w:rsid w:val="000B5AEE"/>
    <w:rsid w:val="000B7031"/>
    <w:rsid w:val="000C6AF4"/>
    <w:rsid w:val="000C75C5"/>
    <w:rsid w:val="000D293B"/>
    <w:rsid w:val="000D327A"/>
    <w:rsid w:val="000D45B2"/>
    <w:rsid w:val="000D576A"/>
    <w:rsid w:val="000D57F3"/>
    <w:rsid w:val="000D6107"/>
    <w:rsid w:val="000D77DA"/>
    <w:rsid w:val="000D79B5"/>
    <w:rsid w:val="000E1BDE"/>
    <w:rsid w:val="000E333C"/>
    <w:rsid w:val="000E376E"/>
    <w:rsid w:val="000E4867"/>
    <w:rsid w:val="000E7B0F"/>
    <w:rsid w:val="000F03F8"/>
    <w:rsid w:val="000F072F"/>
    <w:rsid w:val="000F1160"/>
    <w:rsid w:val="000F143B"/>
    <w:rsid w:val="000F18D9"/>
    <w:rsid w:val="000F212E"/>
    <w:rsid w:val="000F272C"/>
    <w:rsid w:val="000F516C"/>
    <w:rsid w:val="000F65B5"/>
    <w:rsid w:val="000F671E"/>
    <w:rsid w:val="00100B74"/>
    <w:rsid w:val="00102D62"/>
    <w:rsid w:val="00102EDB"/>
    <w:rsid w:val="00103488"/>
    <w:rsid w:val="0010353F"/>
    <w:rsid w:val="001039A8"/>
    <w:rsid w:val="0010624F"/>
    <w:rsid w:val="001132AD"/>
    <w:rsid w:val="001139FA"/>
    <w:rsid w:val="00114145"/>
    <w:rsid w:val="00116133"/>
    <w:rsid w:val="00121570"/>
    <w:rsid w:val="001215B4"/>
    <w:rsid w:val="00122350"/>
    <w:rsid w:val="00124435"/>
    <w:rsid w:val="00125EF3"/>
    <w:rsid w:val="0012601D"/>
    <w:rsid w:val="001261CA"/>
    <w:rsid w:val="00126862"/>
    <w:rsid w:val="00127F28"/>
    <w:rsid w:val="00130C37"/>
    <w:rsid w:val="00134535"/>
    <w:rsid w:val="001366B5"/>
    <w:rsid w:val="001368FF"/>
    <w:rsid w:val="00136F8A"/>
    <w:rsid w:val="00140C1F"/>
    <w:rsid w:val="001436CD"/>
    <w:rsid w:val="00144D7E"/>
    <w:rsid w:val="00145EFE"/>
    <w:rsid w:val="00146372"/>
    <w:rsid w:val="001502E6"/>
    <w:rsid w:val="00150D01"/>
    <w:rsid w:val="001511A0"/>
    <w:rsid w:val="00152C68"/>
    <w:rsid w:val="001548DB"/>
    <w:rsid w:val="001577E5"/>
    <w:rsid w:val="00161478"/>
    <w:rsid w:val="0016236E"/>
    <w:rsid w:val="00163B05"/>
    <w:rsid w:val="00164AFD"/>
    <w:rsid w:val="001660C1"/>
    <w:rsid w:val="00166531"/>
    <w:rsid w:val="001679F7"/>
    <w:rsid w:val="00167DEB"/>
    <w:rsid w:val="0017061E"/>
    <w:rsid w:val="001736AB"/>
    <w:rsid w:val="0017541D"/>
    <w:rsid w:val="001755F9"/>
    <w:rsid w:val="00175927"/>
    <w:rsid w:val="00176697"/>
    <w:rsid w:val="00180D26"/>
    <w:rsid w:val="00182F1E"/>
    <w:rsid w:val="00183B53"/>
    <w:rsid w:val="00184725"/>
    <w:rsid w:val="00184A88"/>
    <w:rsid w:val="00184E74"/>
    <w:rsid w:val="0018652B"/>
    <w:rsid w:val="00187C01"/>
    <w:rsid w:val="00191B28"/>
    <w:rsid w:val="001927BF"/>
    <w:rsid w:val="00193494"/>
    <w:rsid w:val="001936BE"/>
    <w:rsid w:val="001938BD"/>
    <w:rsid w:val="00194534"/>
    <w:rsid w:val="001963BD"/>
    <w:rsid w:val="00196F6D"/>
    <w:rsid w:val="001A0144"/>
    <w:rsid w:val="001A07D3"/>
    <w:rsid w:val="001A08BA"/>
    <w:rsid w:val="001A286A"/>
    <w:rsid w:val="001A3390"/>
    <w:rsid w:val="001A3445"/>
    <w:rsid w:val="001A3A03"/>
    <w:rsid w:val="001A5D8C"/>
    <w:rsid w:val="001A608B"/>
    <w:rsid w:val="001A678F"/>
    <w:rsid w:val="001A6C28"/>
    <w:rsid w:val="001A7DE2"/>
    <w:rsid w:val="001B128C"/>
    <w:rsid w:val="001B2896"/>
    <w:rsid w:val="001B4011"/>
    <w:rsid w:val="001B4504"/>
    <w:rsid w:val="001B5576"/>
    <w:rsid w:val="001B59E4"/>
    <w:rsid w:val="001B7B8B"/>
    <w:rsid w:val="001C0BA5"/>
    <w:rsid w:val="001C0F73"/>
    <w:rsid w:val="001C1F8A"/>
    <w:rsid w:val="001C2BB0"/>
    <w:rsid w:val="001C3065"/>
    <w:rsid w:val="001C5D0F"/>
    <w:rsid w:val="001C7078"/>
    <w:rsid w:val="001C709F"/>
    <w:rsid w:val="001C78FF"/>
    <w:rsid w:val="001C7D1B"/>
    <w:rsid w:val="001D02EB"/>
    <w:rsid w:val="001D075F"/>
    <w:rsid w:val="001D3161"/>
    <w:rsid w:val="001D32CF"/>
    <w:rsid w:val="001D5250"/>
    <w:rsid w:val="001D5444"/>
    <w:rsid w:val="001D6881"/>
    <w:rsid w:val="001D74F1"/>
    <w:rsid w:val="001E1C4E"/>
    <w:rsid w:val="001E4E4A"/>
    <w:rsid w:val="001E54AC"/>
    <w:rsid w:val="001E5A4A"/>
    <w:rsid w:val="001E5C9D"/>
    <w:rsid w:val="001F05B6"/>
    <w:rsid w:val="001F1E7F"/>
    <w:rsid w:val="001F2E26"/>
    <w:rsid w:val="001F418D"/>
    <w:rsid w:val="001F47FA"/>
    <w:rsid w:val="001F6A45"/>
    <w:rsid w:val="001F6FFA"/>
    <w:rsid w:val="001F7CD1"/>
    <w:rsid w:val="002027DC"/>
    <w:rsid w:val="00203506"/>
    <w:rsid w:val="00211F80"/>
    <w:rsid w:val="00212A8B"/>
    <w:rsid w:val="00213CC2"/>
    <w:rsid w:val="00216451"/>
    <w:rsid w:val="002176BC"/>
    <w:rsid w:val="00220574"/>
    <w:rsid w:val="00220ABE"/>
    <w:rsid w:val="00223C3D"/>
    <w:rsid w:val="002246F8"/>
    <w:rsid w:val="00224C42"/>
    <w:rsid w:val="0023096F"/>
    <w:rsid w:val="002344FD"/>
    <w:rsid w:val="002358B3"/>
    <w:rsid w:val="00237463"/>
    <w:rsid w:val="00237ECF"/>
    <w:rsid w:val="00240EBA"/>
    <w:rsid w:val="00241303"/>
    <w:rsid w:val="0024270F"/>
    <w:rsid w:val="00243AF6"/>
    <w:rsid w:val="00244268"/>
    <w:rsid w:val="00245220"/>
    <w:rsid w:val="00245454"/>
    <w:rsid w:val="00245C98"/>
    <w:rsid w:val="00247748"/>
    <w:rsid w:val="00247AF0"/>
    <w:rsid w:val="0025075E"/>
    <w:rsid w:val="00250E92"/>
    <w:rsid w:val="0025170A"/>
    <w:rsid w:val="002537A5"/>
    <w:rsid w:val="002542D9"/>
    <w:rsid w:val="00254C86"/>
    <w:rsid w:val="00260F68"/>
    <w:rsid w:val="00263363"/>
    <w:rsid w:val="002635CC"/>
    <w:rsid w:val="0026373D"/>
    <w:rsid w:val="00263E59"/>
    <w:rsid w:val="00264294"/>
    <w:rsid w:val="002663B9"/>
    <w:rsid w:val="00267182"/>
    <w:rsid w:val="002679FA"/>
    <w:rsid w:val="00267D12"/>
    <w:rsid w:val="00267F67"/>
    <w:rsid w:val="0027057A"/>
    <w:rsid w:val="0027235E"/>
    <w:rsid w:val="00272FEE"/>
    <w:rsid w:val="00273BF0"/>
    <w:rsid w:val="002745C8"/>
    <w:rsid w:val="002748C3"/>
    <w:rsid w:val="002827F6"/>
    <w:rsid w:val="002844EE"/>
    <w:rsid w:val="0028477E"/>
    <w:rsid w:val="00285E03"/>
    <w:rsid w:val="00286250"/>
    <w:rsid w:val="0028653A"/>
    <w:rsid w:val="002878BE"/>
    <w:rsid w:val="00287AC5"/>
    <w:rsid w:val="0029033D"/>
    <w:rsid w:val="002915CE"/>
    <w:rsid w:val="002916EF"/>
    <w:rsid w:val="00293547"/>
    <w:rsid w:val="002938AE"/>
    <w:rsid w:val="00294050"/>
    <w:rsid w:val="0029474A"/>
    <w:rsid w:val="00294DEC"/>
    <w:rsid w:val="002957E7"/>
    <w:rsid w:val="00296C13"/>
    <w:rsid w:val="00297742"/>
    <w:rsid w:val="0029789E"/>
    <w:rsid w:val="002A0A47"/>
    <w:rsid w:val="002A232A"/>
    <w:rsid w:val="002A4424"/>
    <w:rsid w:val="002A5B36"/>
    <w:rsid w:val="002A6AE3"/>
    <w:rsid w:val="002A6B33"/>
    <w:rsid w:val="002B04B5"/>
    <w:rsid w:val="002B1014"/>
    <w:rsid w:val="002B5BF9"/>
    <w:rsid w:val="002B79DF"/>
    <w:rsid w:val="002C09AD"/>
    <w:rsid w:val="002C0C71"/>
    <w:rsid w:val="002C26F2"/>
    <w:rsid w:val="002C7433"/>
    <w:rsid w:val="002D251D"/>
    <w:rsid w:val="002D4283"/>
    <w:rsid w:val="002D51F3"/>
    <w:rsid w:val="002D5DFE"/>
    <w:rsid w:val="002D6935"/>
    <w:rsid w:val="002D7EBF"/>
    <w:rsid w:val="002E22D7"/>
    <w:rsid w:val="002E33F3"/>
    <w:rsid w:val="002E379E"/>
    <w:rsid w:val="002E6BB5"/>
    <w:rsid w:val="002F201F"/>
    <w:rsid w:val="002F378F"/>
    <w:rsid w:val="002F37B9"/>
    <w:rsid w:val="002F3DB2"/>
    <w:rsid w:val="002F4DDC"/>
    <w:rsid w:val="002F4E11"/>
    <w:rsid w:val="002F6422"/>
    <w:rsid w:val="002F69AA"/>
    <w:rsid w:val="002F7A82"/>
    <w:rsid w:val="002F7DB1"/>
    <w:rsid w:val="0030068F"/>
    <w:rsid w:val="003007FE"/>
    <w:rsid w:val="0030116F"/>
    <w:rsid w:val="00302FF3"/>
    <w:rsid w:val="00303270"/>
    <w:rsid w:val="003047C6"/>
    <w:rsid w:val="00306BFF"/>
    <w:rsid w:val="003105DC"/>
    <w:rsid w:val="0031109D"/>
    <w:rsid w:val="0031149B"/>
    <w:rsid w:val="00313872"/>
    <w:rsid w:val="003138E0"/>
    <w:rsid w:val="00316B07"/>
    <w:rsid w:val="00317F45"/>
    <w:rsid w:val="00321DE4"/>
    <w:rsid w:val="00322604"/>
    <w:rsid w:val="003235FF"/>
    <w:rsid w:val="003258FB"/>
    <w:rsid w:val="00325E76"/>
    <w:rsid w:val="00326B21"/>
    <w:rsid w:val="00331C72"/>
    <w:rsid w:val="003340F1"/>
    <w:rsid w:val="00334F23"/>
    <w:rsid w:val="003366E2"/>
    <w:rsid w:val="00336DB7"/>
    <w:rsid w:val="00336FB8"/>
    <w:rsid w:val="003371E2"/>
    <w:rsid w:val="00341804"/>
    <w:rsid w:val="0034231A"/>
    <w:rsid w:val="00344A24"/>
    <w:rsid w:val="003469CD"/>
    <w:rsid w:val="00346CA7"/>
    <w:rsid w:val="00347DBE"/>
    <w:rsid w:val="00350089"/>
    <w:rsid w:val="003501CC"/>
    <w:rsid w:val="0035154F"/>
    <w:rsid w:val="00351A74"/>
    <w:rsid w:val="00352253"/>
    <w:rsid w:val="00352DC0"/>
    <w:rsid w:val="003550AB"/>
    <w:rsid w:val="00357C86"/>
    <w:rsid w:val="00357CF3"/>
    <w:rsid w:val="00361029"/>
    <w:rsid w:val="00361512"/>
    <w:rsid w:val="00363CF9"/>
    <w:rsid w:val="00364AEC"/>
    <w:rsid w:val="00364B31"/>
    <w:rsid w:val="00364DB3"/>
    <w:rsid w:val="0036659C"/>
    <w:rsid w:val="00366CC6"/>
    <w:rsid w:val="0036742A"/>
    <w:rsid w:val="00367BFA"/>
    <w:rsid w:val="00371699"/>
    <w:rsid w:val="0037179B"/>
    <w:rsid w:val="0037237F"/>
    <w:rsid w:val="00372C56"/>
    <w:rsid w:val="0037469B"/>
    <w:rsid w:val="00374972"/>
    <w:rsid w:val="00374A8A"/>
    <w:rsid w:val="00374DD1"/>
    <w:rsid w:val="003766AE"/>
    <w:rsid w:val="003777D5"/>
    <w:rsid w:val="00377E13"/>
    <w:rsid w:val="003802E7"/>
    <w:rsid w:val="00384C8E"/>
    <w:rsid w:val="00392876"/>
    <w:rsid w:val="00392EC2"/>
    <w:rsid w:val="003937E2"/>
    <w:rsid w:val="003945CC"/>
    <w:rsid w:val="00396264"/>
    <w:rsid w:val="00396ECD"/>
    <w:rsid w:val="003A070C"/>
    <w:rsid w:val="003A1459"/>
    <w:rsid w:val="003A2C1B"/>
    <w:rsid w:val="003A2FE9"/>
    <w:rsid w:val="003A70DF"/>
    <w:rsid w:val="003B003A"/>
    <w:rsid w:val="003B218C"/>
    <w:rsid w:val="003B3CBA"/>
    <w:rsid w:val="003B5D72"/>
    <w:rsid w:val="003B612F"/>
    <w:rsid w:val="003B724A"/>
    <w:rsid w:val="003C491B"/>
    <w:rsid w:val="003C51DB"/>
    <w:rsid w:val="003C6F42"/>
    <w:rsid w:val="003C6FBF"/>
    <w:rsid w:val="003C790A"/>
    <w:rsid w:val="003C7C6C"/>
    <w:rsid w:val="003D0C14"/>
    <w:rsid w:val="003D1023"/>
    <w:rsid w:val="003D240C"/>
    <w:rsid w:val="003D3E3E"/>
    <w:rsid w:val="003D4712"/>
    <w:rsid w:val="003D7564"/>
    <w:rsid w:val="003E02D1"/>
    <w:rsid w:val="003E05EB"/>
    <w:rsid w:val="003E0741"/>
    <w:rsid w:val="003E2C10"/>
    <w:rsid w:val="003E6BFE"/>
    <w:rsid w:val="003E724E"/>
    <w:rsid w:val="003E76C6"/>
    <w:rsid w:val="003F1C89"/>
    <w:rsid w:val="003F53C7"/>
    <w:rsid w:val="003F6D8A"/>
    <w:rsid w:val="003F7A01"/>
    <w:rsid w:val="004012FE"/>
    <w:rsid w:val="00402343"/>
    <w:rsid w:val="00403818"/>
    <w:rsid w:val="00403C9B"/>
    <w:rsid w:val="00403DAA"/>
    <w:rsid w:val="0040467C"/>
    <w:rsid w:val="00404E4F"/>
    <w:rsid w:val="00405121"/>
    <w:rsid w:val="00407368"/>
    <w:rsid w:val="00407DC1"/>
    <w:rsid w:val="0041280C"/>
    <w:rsid w:val="00415032"/>
    <w:rsid w:val="00421336"/>
    <w:rsid w:val="00422EC3"/>
    <w:rsid w:val="0042389E"/>
    <w:rsid w:val="00424F73"/>
    <w:rsid w:val="00426D3C"/>
    <w:rsid w:val="004300A2"/>
    <w:rsid w:val="00433182"/>
    <w:rsid w:val="0043353A"/>
    <w:rsid w:val="00433DC3"/>
    <w:rsid w:val="0043492D"/>
    <w:rsid w:val="004352BC"/>
    <w:rsid w:val="0043607B"/>
    <w:rsid w:val="004361B0"/>
    <w:rsid w:val="00436E6E"/>
    <w:rsid w:val="004418A8"/>
    <w:rsid w:val="00441B4D"/>
    <w:rsid w:val="004444CA"/>
    <w:rsid w:val="00444554"/>
    <w:rsid w:val="0044487A"/>
    <w:rsid w:val="00444AB9"/>
    <w:rsid w:val="00444ABE"/>
    <w:rsid w:val="00445F73"/>
    <w:rsid w:val="00447218"/>
    <w:rsid w:val="0045022C"/>
    <w:rsid w:val="00450DB9"/>
    <w:rsid w:val="00451BC8"/>
    <w:rsid w:val="00451E66"/>
    <w:rsid w:val="004548FB"/>
    <w:rsid w:val="0045519A"/>
    <w:rsid w:val="004568BA"/>
    <w:rsid w:val="00457205"/>
    <w:rsid w:val="004610B5"/>
    <w:rsid w:val="00463D2E"/>
    <w:rsid w:val="00463E38"/>
    <w:rsid w:val="00470DA6"/>
    <w:rsid w:val="004807DA"/>
    <w:rsid w:val="0048171D"/>
    <w:rsid w:val="00485D06"/>
    <w:rsid w:val="00485F1D"/>
    <w:rsid w:val="00491514"/>
    <w:rsid w:val="0049360D"/>
    <w:rsid w:val="00493E46"/>
    <w:rsid w:val="00494FF7"/>
    <w:rsid w:val="004953F4"/>
    <w:rsid w:val="00495F02"/>
    <w:rsid w:val="00496AA1"/>
    <w:rsid w:val="00497BF5"/>
    <w:rsid w:val="004A1212"/>
    <w:rsid w:val="004A1B25"/>
    <w:rsid w:val="004A2680"/>
    <w:rsid w:val="004A3385"/>
    <w:rsid w:val="004A42C3"/>
    <w:rsid w:val="004A4B01"/>
    <w:rsid w:val="004A4DE9"/>
    <w:rsid w:val="004A56FB"/>
    <w:rsid w:val="004A5B00"/>
    <w:rsid w:val="004A5BF0"/>
    <w:rsid w:val="004A5D99"/>
    <w:rsid w:val="004A7096"/>
    <w:rsid w:val="004B11B7"/>
    <w:rsid w:val="004B1C8A"/>
    <w:rsid w:val="004B2576"/>
    <w:rsid w:val="004B5F3E"/>
    <w:rsid w:val="004B6245"/>
    <w:rsid w:val="004B7006"/>
    <w:rsid w:val="004B7B09"/>
    <w:rsid w:val="004C23E5"/>
    <w:rsid w:val="004C2DBA"/>
    <w:rsid w:val="004C3E6D"/>
    <w:rsid w:val="004C71D2"/>
    <w:rsid w:val="004C74EB"/>
    <w:rsid w:val="004D003A"/>
    <w:rsid w:val="004D2B41"/>
    <w:rsid w:val="004D3A09"/>
    <w:rsid w:val="004D5657"/>
    <w:rsid w:val="004D7D0D"/>
    <w:rsid w:val="004E0112"/>
    <w:rsid w:val="004E0847"/>
    <w:rsid w:val="004E2308"/>
    <w:rsid w:val="004E4D6A"/>
    <w:rsid w:val="004E4E92"/>
    <w:rsid w:val="004E4F92"/>
    <w:rsid w:val="004E6DC3"/>
    <w:rsid w:val="004E7A31"/>
    <w:rsid w:val="004F0012"/>
    <w:rsid w:val="004F41AA"/>
    <w:rsid w:val="004F5D57"/>
    <w:rsid w:val="004F67C6"/>
    <w:rsid w:val="004F7C9B"/>
    <w:rsid w:val="00500565"/>
    <w:rsid w:val="00501E3F"/>
    <w:rsid w:val="00501E93"/>
    <w:rsid w:val="0050244E"/>
    <w:rsid w:val="00503F7E"/>
    <w:rsid w:val="005048A1"/>
    <w:rsid w:val="005054A6"/>
    <w:rsid w:val="00506488"/>
    <w:rsid w:val="005064FC"/>
    <w:rsid w:val="00506BEA"/>
    <w:rsid w:val="00507432"/>
    <w:rsid w:val="00507BE3"/>
    <w:rsid w:val="005115A7"/>
    <w:rsid w:val="00513FDD"/>
    <w:rsid w:val="00521E8E"/>
    <w:rsid w:val="00522227"/>
    <w:rsid w:val="00522822"/>
    <w:rsid w:val="0052330D"/>
    <w:rsid w:val="005256EA"/>
    <w:rsid w:val="00525E34"/>
    <w:rsid w:val="005260B3"/>
    <w:rsid w:val="005260B5"/>
    <w:rsid w:val="00533F05"/>
    <w:rsid w:val="0053529F"/>
    <w:rsid w:val="005352BC"/>
    <w:rsid w:val="00536848"/>
    <w:rsid w:val="005433E9"/>
    <w:rsid w:val="0054518D"/>
    <w:rsid w:val="00545CE0"/>
    <w:rsid w:val="00546428"/>
    <w:rsid w:val="00550166"/>
    <w:rsid w:val="00550B9E"/>
    <w:rsid w:val="00551BDC"/>
    <w:rsid w:val="005528D1"/>
    <w:rsid w:val="00553289"/>
    <w:rsid w:val="00554DC1"/>
    <w:rsid w:val="00556C2E"/>
    <w:rsid w:val="005571CA"/>
    <w:rsid w:val="00557AAD"/>
    <w:rsid w:val="00560F70"/>
    <w:rsid w:val="00561B45"/>
    <w:rsid w:val="0056267C"/>
    <w:rsid w:val="00562F5B"/>
    <w:rsid w:val="005636C1"/>
    <w:rsid w:val="00563D63"/>
    <w:rsid w:val="005644BB"/>
    <w:rsid w:val="00566015"/>
    <w:rsid w:val="005662F9"/>
    <w:rsid w:val="005671A8"/>
    <w:rsid w:val="00572E50"/>
    <w:rsid w:val="00573BB3"/>
    <w:rsid w:val="00575319"/>
    <w:rsid w:val="00575B6C"/>
    <w:rsid w:val="00575D86"/>
    <w:rsid w:val="00577886"/>
    <w:rsid w:val="005778DC"/>
    <w:rsid w:val="005804DA"/>
    <w:rsid w:val="00580997"/>
    <w:rsid w:val="005817A4"/>
    <w:rsid w:val="0058205E"/>
    <w:rsid w:val="0058279C"/>
    <w:rsid w:val="00582A0B"/>
    <w:rsid w:val="00582AEE"/>
    <w:rsid w:val="00584522"/>
    <w:rsid w:val="005913F5"/>
    <w:rsid w:val="00591502"/>
    <w:rsid w:val="0059155D"/>
    <w:rsid w:val="00591C9A"/>
    <w:rsid w:val="00592C2A"/>
    <w:rsid w:val="00593724"/>
    <w:rsid w:val="0059696D"/>
    <w:rsid w:val="005A09AB"/>
    <w:rsid w:val="005A0B60"/>
    <w:rsid w:val="005A1CC2"/>
    <w:rsid w:val="005A28CC"/>
    <w:rsid w:val="005A29C8"/>
    <w:rsid w:val="005A36E0"/>
    <w:rsid w:val="005A4AC2"/>
    <w:rsid w:val="005A5B6B"/>
    <w:rsid w:val="005A7A1F"/>
    <w:rsid w:val="005B25E9"/>
    <w:rsid w:val="005B479F"/>
    <w:rsid w:val="005B4CF7"/>
    <w:rsid w:val="005B5ADB"/>
    <w:rsid w:val="005B62CA"/>
    <w:rsid w:val="005B74CB"/>
    <w:rsid w:val="005C157D"/>
    <w:rsid w:val="005C2081"/>
    <w:rsid w:val="005C2F6F"/>
    <w:rsid w:val="005C3D3A"/>
    <w:rsid w:val="005C4479"/>
    <w:rsid w:val="005C535C"/>
    <w:rsid w:val="005C5512"/>
    <w:rsid w:val="005C5AB7"/>
    <w:rsid w:val="005C7053"/>
    <w:rsid w:val="005C7F53"/>
    <w:rsid w:val="005D0A75"/>
    <w:rsid w:val="005D1BA8"/>
    <w:rsid w:val="005D1E49"/>
    <w:rsid w:val="005D265B"/>
    <w:rsid w:val="005D2785"/>
    <w:rsid w:val="005D6C6D"/>
    <w:rsid w:val="005E0557"/>
    <w:rsid w:val="005E0E03"/>
    <w:rsid w:val="005E0F4D"/>
    <w:rsid w:val="005E25A0"/>
    <w:rsid w:val="005E3E13"/>
    <w:rsid w:val="005E64EE"/>
    <w:rsid w:val="005F0647"/>
    <w:rsid w:val="005F2662"/>
    <w:rsid w:val="005F3C18"/>
    <w:rsid w:val="005F3C9E"/>
    <w:rsid w:val="005F6588"/>
    <w:rsid w:val="005F738F"/>
    <w:rsid w:val="006008BD"/>
    <w:rsid w:val="00600C0B"/>
    <w:rsid w:val="00603A1F"/>
    <w:rsid w:val="006054CB"/>
    <w:rsid w:val="00605612"/>
    <w:rsid w:val="006056F9"/>
    <w:rsid w:val="00605A9A"/>
    <w:rsid w:val="006061D5"/>
    <w:rsid w:val="006063F5"/>
    <w:rsid w:val="00610070"/>
    <w:rsid w:val="006102AC"/>
    <w:rsid w:val="00610D72"/>
    <w:rsid w:val="00612869"/>
    <w:rsid w:val="006135F7"/>
    <w:rsid w:val="00614367"/>
    <w:rsid w:val="006145EC"/>
    <w:rsid w:val="00615380"/>
    <w:rsid w:val="0061550E"/>
    <w:rsid w:val="00615C16"/>
    <w:rsid w:val="00617599"/>
    <w:rsid w:val="006214F9"/>
    <w:rsid w:val="00622BBC"/>
    <w:rsid w:val="00623B8F"/>
    <w:rsid w:val="00627758"/>
    <w:rsid w:val="006311C1"/>
    <w:rsid w:val="00633506"/>
    <w:rsid w:val="00633A40"/>
    <w:rsid w:val="00640A17"/>
    <w:rsid w:val="0064210A"/>
    <w:rsid w:val="00643A42"/>
    <w:rsid w:val="00645145"/>
    <w:rsid w:val="00645356"/>
    <w:rsid w:val="0064586C"/>
    <w:rsid w:val="00645DB1"/>
    <w:rsid w:val="00645ED1"/>
    <w:rsid w:val="00646103"/>
    <w:rsid w:val="00646BC1"/>
    <w:rsid w:val="0064774B"/>
    <w:rsid w:val="006506BE"/>
    <w:rsid w:val="006522BA"/>
    <w:rsid w:val="00653BB4"/>
    <w:rsid w:val="00657513"/>
    <w:rsid w:val="00662E5B"/>
    <w:rsid w:val="006642A2"/>
    <w:rsid w:val="00664E06"/>
    <w:rsid w:val="0066583D"/>
    <w:rsid w:val="006700BF"/>
    <w:rsid w:val="00670BEF"/>
    <w:rsid w:val="00672B64"/>
    <w:rsid w:val="00674115"/>
    <w:rsid w:val="0067586E"/>
    <w:rsid w:val="006775F6"/>
    <w:rsid w:val="006777E3"/>
    <w:rsid w:val="006800BD"/>
    <w:rsid w:val="00680F5C"/>
    <w:rsid w:val="006817C8"/>
    <w:rsid w:val="006842EB"/>
    <w:rsid w:val="0068532F"/>
    <w:rsid w:val="00686F17"/>
    <w:rsid w:val="00686FB0"/>
    <w:rsid w:val="00690583"/>
    <w:rsid w:val="006909A6"/>
    <w:rsid w:val="00690F4D"/>
    <w:rsid w:val="00691630"/>
    <w:rsid w:val="00691C1A"/>
    <w:rsid w:val="00693B58"/>
    <w:rsid w:val="00694DC4"/>
    <w:rsid w:val="00695058"/>
    <w:rsid w:val="00697A28"/>
    <w:rsid w:val="006A0F33"/>
    <w:rsid w:val="006A1689"/>
    <w:rsid w:val="006A2383"/>
    <w:rsid w:val="006A59E5"/>
    <w:rsid w:val="006A5A00"/>
    <w:rsid w:val="006A5EAF"/>
    <w:rsid w:val="006A6D25"/>
    <w:rsid w:val="006B2B0D"/>
    <w:rsid w:val="006B34B3"/>
    <w:rsid w:val="006B4066"/>
    <w:rsid w:val="006B4408"/>
    <w:rsid w:val="006B4B40"/>
    <w:rsid w:val="006B5038"/>
    <w:rsid w:val="006B5635"/>
    <w:rsid w:val="006B64B0"/>
    <w:rsid w:val="006B6533"/>
    <w:rsid w:val="006B6E75"/>
    <w:rsid w:val="006B75A6"/>
    <w:rsid w:val="006C078A"/>
    <w:rsid w:val="006C0A38"/>
    <w:rsid w:val="006C1AD8"/>
    <w:rsid w:val="006C23B6"/>
    <w:rsid w:val="006C26B1"/>
    <w:rsid w:val="006C4FA0"/>
    <w:rsid w:val="006C5447"/>
    <w:rsid w:val="006C619F"/>
    <w:rsid w:val="006D2F72"/>
    <w:rsid w:val="006D3AF6"/>
    <w:rsid w:val="006D496B"/>
    <w:rsid w:val="006D5C93"/>
    <w:rsid w:val="006E130D"/>
    <w:rsid w:val="006E17F4"/>
    <w:rsid w:val="006F0B5B"/>
    <w:rsid w:val="006F3A3D"/>
    <w:rsid w:val="006F70B8"/>
    <w:rsid w:val="006F791C"/>
    <w:rsid w:val="007007AE"/>
    <w:rsid w:val="00700879"/>
    <w:rsid w:val="00701210"/>
    <w:rsid w:val="00703C45"/>
    <w:rsid w:val="00704A1A"/>
    <w:rsid w:val="00705E07"/>
    <w:rsid w:val="00706EB6"/>
    <w:rsid w:val="00712934"/>
    <w:rsid w:val="00714A60"/>
    <w:rsid w:val="00714F61"/>
    <w:rsid w:val="00715E4D"/>
    <w:rsid w:val="007160FC"/>
    <w:rsid w:val="007163BB"/>
    <w:rsid w:val="00716B59"/>
    <w:rsid w:val="00717E07"/>
    <w:rsid w:val="00720F3D"/>
    <w:rsid w:val="00724936"/>
    <w:rsid w:val="00724C7D"/>
    <w:rsid w:val="00725C17"/>
    <w:rsid w:val="007268A0"/>
    <w:rsid w:val="007277E7"/>
    <w:rsid w:val="00730422"/>
    <w:rsid w:val="00730BDB"/>
    <w:rsid w:val="0073225C"/>
    <w:rsid w:val="00733D64"/>
    <w:rsid w:val="0073425E"/>
    <w:rsid w:val="007342CC"/>
    <w:rsid w:val="00734C08"/>
    <w:rsid w:val="007363AD"/>
    <w:rsid w:val="00740310"/>
    <w:rsid w:val="007408B9"/>
    <w:rsid w:val="00741B05"/>
    <w:rsid w:val="00741DD4"/>
    <w:rsid w:val="0074260D"/>
    <w:rsid w:val="0074265B"/>
    <w:rsid w:val="00743159"/>
    <w:rsid w:val="00744463"/>
    <w:rsid w:val="00746546"/>
    <w:rsid w:val="00747315"/>
    <w:rsid w:val="00747B62"/>
    <w:rsid w:val="0075174A"/>
    <w:rsid w:val="00751F00"/>
    <w:rsid w:val="00755C5A"/>
    <w:rsid w:val="00756380"/>
    <w:rsid w:val="00756820"/>
    <w:rsid w:val="00756D89"/>
    <w:rsid w:val="00757F13"/>
    <w:rsid w:val="007602CE"/>
    <w:rsid w:val="007611C9"/>
    <w:rsid w:val="00761A83"/>
    <w:rsid w:val="007622CD"/>
    <w:rsid w:val="00762966"/>
    <w:rsid w:val="00762BAC"/>
    <w:rsid w:val="007634F5"/>
    <w:rsid w:val="0076657F"/>
    <w:rsid w:val="00766B67"/>
    <w:rsid w:val="00766E78"/>
    <w:rsid w:val="00766FC0"/>
    <w:rsid w:val="0076740D"/>
    <w:rsid w:val="00767D87"/>
    <w:rsid w:val="00770904"/>
    <w:rsid w:val="0077305E"/>
    <w:rsid w:val="0077435B"/>
    <w:rsid w:val="0077461A"/>
    <w:rsid w:val="00774D90"/>
    <w:rsid w:val="007766D8"/>
    <w:rsid w:val="00776951"/>
    <w:rsid w:val="0077783B"/>
    <w:rsid w:val="00781AD1"/>
    <w:rsid w:val="00784128"/>
    <w:rsid w:val="00784EC8"/>
    <w:rsid w:val="00785214"/>
    <w:rsid w:val="0079306E"/>
    <w:rsid w:val="00793541"/>
    <w:rsid w:val="007952A1"/>
    <w:rsid w:val="00797FA0"/>
    <w:rsid w:val="007A12AB"/>
    <w:rsid w:val="007A241C"/>
    <w:rsid w:val="007A2DA1"/>
    <w:rsid w:val="007A3363"/>
    <w:rsid w:val="007A51FA"/>
    <w:rsid w:val="007A5D4A"/>
    <w:rsid w:val="007A616C"/>
    <w:rsid w:val="007A6D72"/>
    <w:rsid w:val="007B04C4"/>
    <w:rsid w:val="007B3A5B"/>
    <w:rsid w:val="007B56F3"/>
    <w:rsid w:val="007B571C"/>
    <w:rsid w:val="007B5A19"/>
    <w:rsid w:val="007B5AA4"/>
    <w:rsid w:val="007B7439"/>
    <w:rsid w:val="007B7936"/>
    <w:rsid w:val="007C025D"/>
    <w:rsid w:val="007C133F"/>
    <w:rsid w:val="007C17B8"/>
    <w:rsid w:val="007C270C"/>
    <w:rsid w:val="007C2B34"/>
    <w:rsid w:val="007C64A4"/>
    <w:rsid w:val="007C7353"/>
    <w:rsid w:val="007C7A75"/>
    <w:rsid w:val="007D0A1D"/>
    <w:rsid w:val="007D2825"/>
    <w:rsid w:val="007D2B05"/>
    <w:rsid w:val="007D344E"/>
    <w:rsid w:val="007D3D59"/>
    <w:rsid w:val="007D64C2"/>
    <w:rsid w:val="007D65CE"/>
    <w:rsid w:val="007D69F3"/>
    <w:rsid w:val="007E1913"/>
    <w:rsid w:val="007E610B"/>
    <w:rsid w:val="007E7542"/>
    <w:rsid w:val="007F1A82"/>
    <w:rsid w:val="007F3093"/>
    <w:rsid w:val="007F3160"/>
    <w:rsid w:val="007F38F5"/>
    <w:rsid w:val="007F4CDF"/>
    <w:rsid w:val="007F4EAB"/>
    <w:rsid w:val="00801B8D"/>
    <w:rsid w:val="00801F2D"/>
    <w:rsid w:val="00803FF8"/>
    <w:rsid w:val="0080454B"/>
    <w:rsid w:val="00805C36"/>
    <w:rsid w:val="00806EF6"/>
    <w:rsid w:val="00806F76"/>
    <w:rsid w:val="008072EC"/>
    <w:rsid w:val="00811950"/>
    <w:rsid w:val="0081219A"/>
    <w:rsid w:val="00812598"/>
    <w:rsid w:val="00815160"/>
    <w:rsid w:val="008177BC"/>
    <w:rsid w:val="00821405"/>
    <w:rsid w:val="008215E4"/>
    <w:rsid w:val="00821956"/>
    <w:rsid w:val="008234F4"/>
    <w:rsid w:val="00823598"/>
    <w:rsid w:val="00825AFE"/>
    <w:rsid w:val="00825CCE"/>
    <w:rsid w:val="00826AF6"/>
    <w:rsid w:val="0082793C"/>
    <w:rsid w:val="008319F3"/>
    <w:rsid w:val="008336AB"/>
    <w:rsid w:val="00834D08"/>
    <w:rsid w:val="0083594F"/>
    <w:rsid w:val="00836FAC"/>
    <w:rsid w:val="00837247"/>
    <w:rsid w:val="00837409"/>
    <w:rsid w:val="008452E7"/>
    <w:rsid w:val="0084751E"/>
    <w:rsid w:val="00847D2B"/>
    <w:rsid w:val="0085005C"/>
    <w:rsid w:val="00850738"/>
    <w:rsid w:val="00851290"/>
    <w:rsid w:val="008515D9"/>
    <w:rsid w:val="0085170B"/>
    <w:rsid w:val="00851C1A"/>
    <w:rsid w:val="00851D40"/>
    <w:rsid w:val="008529CE"/>
    <w:rsid w:val="008542CC"/>
    <w:rsid w:val="00854A42"/>
    <w:rsid w:val="00855833"/>
    <w:rsid w:val="00855962"/>
    <w:rsid w:val="00855AFD"/>
    <w:rsid w:val="00856562"/>
    <w:rsid w:val="0085757D"/>
    <w:rsid w:val="00863230"/>
    <w:rsid w:val="008644C4"/>
    <w:rsid w:val="008654E5"/>
    <w:rsid w:val="00866D7A"/>
    <w:rsid w:val="008703C2"/>
    <w:rsid w:val="00874C4E"/>
    <w:rsid w:val="008778B4"/>
    <w:rsid w:val="00877A39"/>
    <w:rsid w:val="00880149"/>
    <w:rsid w:val="00881A80"/>
    <w:rsid w:val="00883E91"/>
    <w:rsid w:val="0088623D"/>
    <w:rsid w:val="008864BB"/>
    <w:rsid w:val="00886621"/>
    <w:rsid w:val="00890C91"/>
    <w:rsid w:val="00892038"/>
    <w:rsid w:val="00894787"/>
    <w:rsid w:val="0089499E"/>
    <w:rsid w:val="008967FA"/>
    <w:rsid w:val="008A26E1"/>
    <w:rsid w:val="008A3590"/>
    <w:rsid w:val="008A40A6"/>
    <w:rsid w:val="008A6921"/>
    <w:rsid w:val="008A7B94"/>
    <w:rsid w:val="008A7F56"/>
    <w:rsid w:val="008B07FD"/>
    <w:rsid w:val="008B1CA0"/>
    <w:rsid w:val="008B27DE"/>
    <w:rsid w:val="008B3679"/>
    <w:rsid w:val="008B4603"/>
    <w:rsid w:val="008B47EC"/>
    <w:rsid w:val="008B4C38"/>
    <w:rsid w:val="008B5177"/>
    <w:rsid w:val="008B54A9"/>
    <w:rsid w:val="008B5E1B"/>
    <w:rsid w:val="008B657F"/>
    <w:rsid w:val="008B7408"/>
    <w:rsid w:val="008B79EB"/>
    <w:rsid w:val="008C09A1"/>
    <w:rsid w:val="008C1EE8"/>
    <w:rsid w:val="008C2C92"/>
    <w:rsid w:val="008C4800"/>
    <w:rsid w:val="008C51AB"/>
    <w:rsid w:val="008C558F"/>
    <w:rsid w:val="008C5BB7"/>
    <w:rsid w:val="008C5D57"/>
    <w:rsid w:val="008D109E"/>
    <w:rsid w:val="008D56E6"/>
    <w:rsid w:val="008D5A4F"/>
    <w:rsid w:val="008D5C32"/>
    <w:rsid w:val="008D61C1"/>
    <w:rsid w:val="008D7AF4"/>
    <w:rsid w:val="008D7E91"/>
    <w:rsid w:val="008E016F"/>
    <w:rsid w:val="008E1B77"/>
    <w:rsid w:val="008E318E"/>
    <w:rsid w:val="008E518B"/>
    <w:rsid w:val="008E6496"/>
    <w:rsid w:val="008E684B"/>
    <w:rsid w:val="008E7E44"/>
    <w:rsid w:val="008F1DC8"/>
    <w:rsid w:val="008F4CA0"/>
    <w:rsid w:val="008F50BF"/>
    <w:rsid w:val="008F510A"/>
    <w:rsid w:val="008F5850"/>
    <w:rsid w:val="008F696B"/>
    <w:rsid w:val="008F7B87"/>
    <w:rsid w:val="008F7EFF"/>
    <w:rsid w:val="00901176"/>
    <w:rsid w:val="00903DEE"/>
    <w:rsid w:val="00904636"/>
    <w:rsid w:val="0090501A"/>
    <w:rsid w:val="00907E62"/>
    <w:rsid w:val="00907FEA"/>
    <w:rsid w:val="009124C5"/>
    <w:rsid w:val="00913CA7"/>
    <w:rsid w:val="009157C5"/>
    <w:rsid w:val="0091716C"/>
    <w:rsid w:val="00917FF4"/>
    <w:rsid w:val="009207D8"/>
    <w:rsid w:val="00922578"/>
    <w:rsid w:val="009233F3"/>
    <w:rsid w:val="00923BA2"/>
    <w:rsid w:val="0093315D"/>
    <w:rsid w:val="0093391E"/>
    <w:rsid w:val="00933A4C"/>
    <w:rsid w:val="00934663"/>
    <w:rsid w:val="009357C5"/>
    <w:rsid w:val="0093784C"/>
    <w:rsid w:val="00941F42"/>
    <w:rsid w:val="009466C8"/>
    <w:rsid w:val="00946EC0"/>
    <w:rsid w:val="00947BA4"/>
    <w:rsid w:val="00947D22"/>
    <w:rsid w:val="00950108"/>
    <w:rsid w:val="0095036B"/>
    <w:rsid w:val="00950D0E"/>
    <w:rsid w:val="00953712"/>
    <w:rsid w:val="009544A7"/>
    <w:rsid w:val="009552E9"/>
    <w:rsid w:val="009553DA"/>
    <w:rsid w:val="00955E1C"/>
    <w:rsid w:val="0095628D"/>
    <w:rsid w:val="00957A9D"/>
    <w:rsid w:val="00962836"/>
    <w:rsid w:val="00963A42"/>
    <w:rsid w:val="00965AF4"/>
    <w:rsid w:val="00966868"/>
    <w:rsid w:val="00966E70"/>
    <w:rsid w:val="009671DA"/>
    <w:rsid w:val="0096772C"/>
    <w:rsid w:val="00974F86"/>
    <w:rsid w:val="00977187"/>
    <w:rsid w:val="00981594"/>
    <w:rsid w:val="0098216F"/>
    <w:rsid w:val="00983804"/>
    <w:rsid w:val="009904CB"/>
    <w:rsid w:val="009925B6"/>
    <w:rsid w:val="00993050"/>
    <w:rsid w:val="00993EB6"/>
    <w:rsid w:val="00993FC1"/>
    <w:rsid w:val="009948A9"/>
    <w:rsid w:val="00997ADE"/>
    <w:rsid w:val="009A2A04"/>
    <w:rsid w:val="009A4081"/>
    <w:rsid w:val="009A6130"/>
    <w:rsid w:val="009A7043"/>
    <w:rsid w:val="009B081F"/>
    <w:rsid w:val="009B15CC"/>
    <w:rsid w:val="009B227B"/>
    <w:rsid w:val="009B3287"/>
    <w:rsid w:val="009B36D8"/>
    <w:rsid w:val="009B3868"/>
    <w:rsid w:val="009B5AE3"/>
    <w:rsid w:val="009B5F48"/>
    <w:rsid w:val="009B64C7"/>
    <w:rsid w:val="009C05FA"/>
    <w:rsid w:val="009C0ADE"/>
    <w:rsid w:val="009C1F10"/>
    <w:rsid w:val="009C285B"/>
    <w:rsid w:val="009C2D0B"/>
    <w:rsid w:val="009C3DAE"/>
    <w:rsid w:val="009C504A"/>
    <w:rsid w:val="009C6190"/>
    <w:rsid w:val="009C6672"/>
    <w:rsid w:val="009D2BD3"/>
    <w:rsid w:val="009D3324"/>
    <w:rsid w:val="009D3AE0"/>
    <w:rsid w:val="009D53FD"/>
    <w:rsid w:val="009D5698"/>
    <w:rsid w:val="009D6F63"/>
    <w:rsid w:val="009D776B"/>
    <w:rsid w:val="009D7AFF"/>
    <w:rsid w:val="009E06C1"/>
    <w:rsid w:val="009E2182"/>
    <w:rsid w:val="009E51E0"/>
    <w:rsid w:val="009E6287"/>
    <w:rsid w:val="009E678A"/>
    <w:rsid w:val="009E7BB6"/>
    <w:rsid w:val="009F0DBB"/>
    <w:rsid w:val="009F1A9D"/>
    <w:rsid w:val="009F3CFA"/>
    <w:rsid w:val="009F48BE"/>
    <w:rsid w:val="009F4999"/>
    <w:rsid w:val="009F5365"/>
    <w:rsid w:val="009F5FC5"/>
    <w:rsid w:val="00A00370"/>
    <w:rsid w:val="00A01ACA"/>
    <w:rsid w:val="00A01F21"/>
    <w:rsid w:val="00A02F1E"/>
    <w:rsid w:val="00A03B04"/>
    <w:rsid w:val="00A0490C"/>
    <w:rsid w:val="00A05595"/>
    <w:rsid w:val="00A05BC7"/>
    <w:rsid w:val="00A0631D"/>
    <w:rsid w:val="00A116A8"/>
    <w:rsid w:val="00A11C30"/>
    <w:rsid w:val="00A12466"/>
    <w:rsid w:val="00A16226"/>
    <w:rsid w:val="00A16BA5"/>
    <w:rsid w:val="00A17C3C"/>
    <w:rsid w:val="00A17CBE"/>
    <w:rsid w:val="00A20B08"/>
    <w:rsid w:val="00A20F09"/>
    <w:rsid w:val="00A21669"/>
    <w:rsid w:val="00A21AFD"/>
    <w:rsid w:val="00A226AC"/>
    <w:rsid w:val="00A2283F"/>
    <w:rsid w:val="00A2351E"/>
    <w:rsid w:val="00A240A2"/>
    <w:rsid w:val="00A252F2"/>
    <w:rsid w:val="00A26C10"/>
    <w:rsid w:val="00A27539"/>
    <w:rsid w:val="00A30998"/>
    <w:rsid w:val="00A30AD2"/>
    <w:rsid w:val="00A333C7"/>
    <w:rsid w:val="00A34546"/>
    <w:rsid w:val="00A35FE8"/>
    <w:rsid w:val="00A37AB8"/>
    <w:rsid w:val="00A40638"/>
    <w:rsid w:val="00A408E3"/>
    <w:rsid w:val="00A40D0B"/>
    <w:rsid w:val="00A4160F"/>
    <w:rsid w:val="00A41C17"/>
    <w:rsid w:val="00A43467"/>
    <w:rsid w:val="00A4460E"/>
    <w:rsid w:val="00A45677"/>
    <w:rsid w:val="00A46AF5"/>
    <w:rsid w:val="00A52206"/>
    <w:rsid w:val="00A52512"/>
    <w:rsid w:val="00A52866"/>
    <w:rsid w:val="00A531BB"/>
    <w:rsid w:val="00A53333"/>
    <w:rsid w:val="00A546B4"/>
    <w:rsid w:val="00A56815"/>
    <w:rsid w:val="00A57359"/>
    <w:rsid w:val="00A578E4"/>
    <w:rsid w:val="00A604AA"/>
    <w:rsid w:val="00A627B9"/>
    <w:rsid w:val="00A628EE"/>
    <w:rsid w:val="00A62EC2"/>
    <w:rsid w:val="00A63643"/>
    <w:rsid w:val="00A63A36"/>
    <w:rsid w:val="00A661DC"/>
    <w:rsid w:val="00A70371"/>
    <w:rsid w:val="00A70731"/>
    <w:rsid w:val="00A72467"/>
    <w:rsid w:val="00A73CAC"/>
    <w:rsid w:val="00A74BF4"/>
    <w:rsid w:val="00A75121"/>
    <w:rsid w:val="00A753F8"/>
    <w:rsid w:val="00A75FE1"/>
    <w:rsid w:val="00A7689E"/>
    <w:rsid w:val="00A8111B"/>
    <w:rsid w:val="00A831E8"/>
    <w:rsid w:val="00A84110"/>
    <w:rsid w:val="00A84D00"/>
    <w:rsid w:val="00A86471"/>
    <w:rsid w:val="00A869AA"/>
    <w:rsid w:val="00A907C2"/>
    <w:rsid w:val="00A9520D"/>
    <w:rsid w:val="00A95C2D"/>
    <w:rsid w:val="00A97762"/>
    <w:rsid w:val="00AA0734"/>
    <w:rsid w:val="00AA19C5"/>
    <w:rsid w:val="00AA19D1"/>
    <w:rsid w:val="00AA23A3"/>
    <w:rsid w:val="00AA2912"/>
    <w:rsid w:val="00AA39CE"/>
    <w:rsid w:val="00AA5823"/>
    <w:rsid w:val="00AA5EED"/>
    <w:rsid w:val="00AA7B89"/>
    <w:rsid w:val="00AB1246"/>
    <w:rsid w:val="00AB19FA"/>
    <w:rsid w:val="00AB2B1C"/>
    <w:rsid w:val="00AB34FA"/>
    <w:rsid w:val="00AB3764"/>
    <w:rsid w:val="00AB37DA"/>
    <w:rsid w:val="00AB6E48"/>
    <w:rsid w:val="00AC0548"/>
    <w:rsid w:val="00AC0FAD"/>
    <w:rsid w:val="00AC1853"/>
    <w:rsid w:val="00AC2AB8"/>
    <w:rsid w:val="00AC73A1"/>
    <w:rsid w:val="00AC741B"/>
    <w:rsid w:val="00AC7A12"/>
    <w:rsid w:val="00AD1B9A"/>
    <w:rsid w:val="00AD33FD"/>
    <w:rsid w:val="00AD40FF"/>
    <w:rsid w:val="00AD4663"/>
    <w:rsid w:val="00AD5080"/>
    <w:rsid w:val="00AD6223"/>
    <w:rsid w:val="00AD6FF2"/>
    <w:rsid w:val="00AD7AF5"/>
    <w:rsid w:val="00AE05ED"/>
    <w:rsid w:val="00AE1B7B"/>
    <w:rsid w:val="00AE20DB"/>
    <w:rsid w:val="00AE254C"/>
    <w:rsid w:val="00AE3556"/>
    <w:rsid w:val="00AE538A"/>
    <w:rsid w:val="00AE7423"/>
    <w:rsid w:val="00AF05DD"/>
    <w:rsid w:val="00AF0DEF"/>
    <w:rsid w:val="00AF0FEC"/>
    <w:rsid w:val="00AF15C4"/>
    <w:rsid w:val="00AF1779"/>
    <w:rsid w:val="00AF2A73"/>
    <w:rsid w:val="00AF377A"/>
    <w:rsid w:val="00AF3A50"/>
    <w:rsid w:val="00AF4476"/>
    <w:rsid w:val="00AF4B50"/>
    <w:rsid w:val="00AF72BA"/>
    <w:rsid w:val="00B00054"/>
    <w:rsid w:val="00B00C0A"/>
    <w:rsid w:val="00B05817"/>
    <w:rsid w:val="00B05938"/>
    <w:rsid w:val="00B05F08"/>
    <w:rsid w:val="00B06298"/>
    <w:rsid w:val="00B07BCB"/>
    <w:rsid w:val="00B07F10"/>
    <w:rsid w:val="00B11860"/>
    <w:rsid w:val="00B132BF"/>
    <w:rsid w:val="00B13707"/>
    <w:rsid w:val="00B14806"/>
    <w:rsid w:val="00B14AC9"/>
    <w:rsid w:val="00B14D9C"/>
    <w:rsid w:val="00B14DC2"/>
    <w:rsid w:val="00B1558D"/>
    <w:rsid w:val="00B15F99"/>
    <w:rsid w:val="00B16CA6"/>
    <w:rsid w:val="00B16F07"/>
    <w:rsid w:val="00B17B83"/>
    <w:rsid w:val="00B215D6"/>
    <w:rsid w:val="00B22F5A"/>
    <w:rsid w:val="00B23E82"/>
    <w:rsid w:val="00B24158"/>
    <w:rsid w:val="00B26643"/>
    <w:rsid w:val="00B303E6"/>
    <w:rsid w:val="00B30658"/>
    <w:rsid w:val="00B36AB3"/>
    <w:rsid w:val="00B374A4"/>
    <w:rsid w:val="00B40A58"/>
    <w:rsid w:val="00B459E7"/>
    <w:rsid w:val="00B4622D"/>
    <w:rsid w:val="00B47F48"/>
    <w:rsid w:val="00B51186"/>
    <w:rsid w:val="00B5231F"/>
    <w:rsid w:val="00B5324C"/>
    <w:rsid w:val="00B53938"/>
    <w:rsid w:val="00B53C7A"/>
    <w:rsid w:val="00B53DB9"/>
    <w:rsid w:val="00B549E9"/>
    <w:rsid w:val="00B555B1"/>
    <w:rsid w:val="00B55C63"/>
    <w:rsid w:val="00B5719D"/>
    <w:rsid w:val="00B607A6"/>
    <w:rsid w:val="00B610B4"/>
    <w:rsid w:val="00B61BB7"/>
    <w:rsid w:val="00B61D70"/>
    <w:rsid w:val="00B6434D"/>
    <w:rsid w:val="00B643F8"/>
    <w:rsid w:val="00B6519D"/>
    <w:rsid w:val="00B65F57"/>
    <w:rsid w:val="00B66C47"/>
    <w:rsid w:val="00B67182"/>
    <w:rsid w:val="00B6760B"/>
    <w:rsid w:val="00B71AD8"/>
    <w:rsid w:val="00B727D4"/>
    <w:rsid w:val="00B742FE"/>
    <w:rsid w:val="00B7456C"/>
    <w:rsid w:val="00B75193"/>
    <w:rsid w:val="00B75B2A"/>
    <w:rsid w:val="00B75C71"/>
    <w:rsid w:val="00B75F0E"/>
    <w:rsid w:val="00B768A2"/>
    <w:rsid w:val="00B7737F"/>
    <w:rsid w:val="00B804DD"/>
    <w:rsid w:val="00B80A39"/>
    <w:rsid w:val="00B82956"/>
    <w:rsid w:val="00B82DDD"/>
    <w:rsid w:val="00B82E39"/>
    <w:rsid w:val="00B83218"/>
    <w:rsid w:val="00B837BB"/>
    <w:rsid w:val="00B84244"/>
    <w:rsid w:val="00B8553F"/>
    <w:rsid w:val="00B86414"/>
    <w:rsid w:val="00B87A81"/>
    <w:rsid w:val="00B91457"/>
    <w:rsid w:val="00B93A10"/>
    <w:rsid w:val="00BA0180"/>
    <w:rsid w:val="00BA0402"/>
    <w:rsid w:val="00BA0C34"/>
    <w:rsid w:val="00BA1E41"/>
    <w:rsid w:val="00BA259D"/>
    <w:rsid w:val="00BA39A0"/>
    <w:rsid w:val="00BA3A31"/>
    <w:rsid w:val="00BA43EB"/>
    <w:rsid w:val="00BA5F58"/>
    <w:rsid w:val="00BA6C2B"/>
    <w:rsid w:val="00BB3D32"/>
    <w:rsid w:val="00BB57CF"/>
    <w:rsid w:val="00BB61B1"/>
    <w:rsid w:val="00BB7BCF"/>
    <w:rsid w:val="00BC088D"/>
    <w:rsid w:val="00BC30B9"/>
    <w:rsid w:val="00BC5FAA"/>
    <w:rsid w:val="00BC5FDF"/>
    <w:rsid w:val="00BC7685"/>
    <w:rsid w:val="00BD034E"/>
    <w:rsid w:val="00BD1170"/>
    <w:rsid w:val="00BD302A"/>
    <w:rsid w:val="00BD33BB"/>
    <w:rsid w:val="00BE06CC"/>
    <w:rsid w:val="00BE1613"/>
    <w:rsid w:val="00BE326A"/>
    <w:rsid w:val="00BE3658"/>
    <w:rsid w:val="00BE3C1E"/>
    <w:rsid w:val="00BE662F"/>
    <w:rsid w:val="00BF3426"/>
    <w:rsid w:val="00BF3BA0"/>
    <w:rsid w:val="00BF45EA"/>
    <w:rsid w:val="00BF4EFC"/>
    <w:rsid w:val="00BF64B4"/>
    <w:rsid w:val="00C024DD"/>
    <w:rsid w:val="00C032AF"/>
    <w:rsid w:val="00C03731"/>
    <w:rsid w:val="00C042C6"/>
    <w:rsid w:val="00C046CF"/>
    <w:rsid w:val="00C05560"/>
    <w:rsid w:val="00C1092F"/>
    <w:rsid w:val="00C10CE6"/>
    <w:rsid w:val="00C125E7"/>
    <w:rsid w:val="00C12B00"/>
    <w:rsid w:val="00C15085"/>
    <w:rsid w:val="00C168B9"/>
    <w:rsid w:val="00C177D0"/>
    <w:rsid w:val="00C17ACF"/>
    <w:rsid w:val="00C17F1B"/>
    <w:rsid w:val="00C17FBA"/>
    <w:rsid w:val="00C216E6"/>
    <w:rsid w:val="00C24E99"/>
    <w:rsid w:val="00C251A7"/>
    <w:rsid w:val="00C25AA0"/>
    <w:rsid w:val="00C263B8"/>
    <w:rsid w:val="00C27E61"/>
    <w:rsid w:val="00C30AD1"/>
    <w:rsid w:val="00C311C3"/>
    <w:rsid w:val="00C31D0B"/>
    <w:rsid w:val="00C32328"/>
    <w:rsid w:val="00C33358"/>
    <w:rsid w:val="00C3352A"/>
    <w:rsid w:val="00C35CD7"/>
    <w:rsid w:val="00C404D3"/>
    <w:rsid w:val="00C40AF1"/>
    <w:rsid w:val="00C40BA5"/>
    <w:rsid w:val="00C44E8F"/>
    <w:rsid w:val="00C502EB"/>
    <w:rsid w:val="00C51333"/>
    <w:rsid w:val="00C5528C"/>
    <w:rsid w:val="00C56238"/>
    <w:rsid w:val="00C5677A"/>
    <w:rsid w:val="00C61A61"/>
    <w:rsid w:val="00C6381B"/>
    <w:rsid w:val="00C643E3"/>
    <w:rsid w:val="00C67002"/>
    <w:rsid w:val="00C6733F"/>
    <w:rsid w:val="00C67D9F"/>
    <w:rsid w:val="00C700D6"/>
    <w:rsid w:val="00C71233"/>
    <w:rsid w:val="00C719AA"/>
    <w:rsid w:val="00C72DEE"/>
    <w:rsid w:val="00C73590"/>
    <w:rsid w:val="00C74E71"/>
    <w:rsid w:val="00C7537B"/>
    <w:rsid w:val="00C755B4"/>
    <w:rsid w:val="00C770B2"/>
    <w:rsid w:val="00C80648"/>
    <w:rsid w:val="00C82720"/>
    <w:rsid w:val="00C83005"/>
    <w:rsid w:val="00C83654"/>
    <w:rsid w:val="00C86F94"/>
    <w:rsid w:val="00C90FE5"/>
    <w:rsid w:val="00C92E9C"/>
    <w:rsid w:val="00C92EE6"/>
    <w:rsid w:val="00C93DC9"/>
    <w:rsid w:val="00C94646"/>
    <w:rsid w:val="00C95361"/>
    <w:rsid w:val="00C965EF"/>
    <w:rsid w:val="00C977FE"/>
    <w:rsid w:val="00CA1190"/>
    <w:rsid w:val="00CA1444"/>
    <w:rsid w:val="00CA310F"/>
    <w:rsid w:val="00CA4229"/>
    <w:rsid w:val="00CA5782"/>
    <w:rsid w:val="00CA7E14"/>
    <w:rsid w:val="00CB057C"/>
    <w:rsid w:val="00CB0C60"/>
    <w:rsid w:val="00CB256B"/>
    <w:rsid w:val="00CB27F9"/>
    <w:rsid w:val="00CB3FA7"/>
    <w:rsid w:val="00CB4B3B"/>
    <w:rsid w:val="00CB4DDA"/>
    <w:rsid w:val="00CB5648"/>
    <w:rsid w:val="00CB5DDB"/>
    <w:rsid w:val="00CB6C19"/>
    <w:rsid w:val="00CC11C6"/>
    <w:rsid w:val="00CC2237"/>
    <w:rsid w:val="00CC2E54"/>
    <w:rsid w:val="00CC3AD6"/>
    <w:rsid w:val="00CC57F7"/>
    <w:rsid w:val="00CC5E67"/>
    <w:rsid w:val="00CC62D8"/>
    <w:rsid w:val="00CC7E60"/>
    <w:rsid w:val="00CD1D02"/>
    <w:rsid w:val="00CD1D43"/>
    <w:rsid w:val="00CD3AC7"/>
    <w:rsid w:val="00CD5A5E"/>
    <w:rsid w:val="00CD5C41"/>
    <w:rsid w:val="00CD7BE7"/>
    <w:rsid w:val="00CE100E"/>
    <w:rsid w:val="00CE1BF0"/>
    <w:rsid w:val="00CE4EB2"/>
    <w:rsid w:val="00CE51D5"/>
    <w:rsid w:val="00CE645B"/>
    <w:rsid w:val="00CE6CC7"/>
    <w:rsid w:val="00CF1A59"/>
    <w:rsid w:val="00CF1E51"/>
    <w:rsid w:val="00CF410A"/>
    <w:rsid w:val="00CF4123"/>
    <w:rsid w:val="00CF4477"/>
    <w:rsid w:val="00CF5EE3"/>
    <w:rsid w:val="00CF63CA"/>
    <w:rsid w:val="00D05FAD"/>
    <w:rsid w:val="00D067D0"/>
    <w:rsid w:val="00D07E5A"/>
    <w:rsid w:val="00D101EC"/>
    <w:rsid w:val="00D10546"/>
    <w:rsid w:val="00D11455"/>
    <w:rsid w:val="00D115EE"/>
    <w:rsid w:val="00D124BF"/>
    <w:rsid w:val="00D15CB1"/>
    <w:rsid w:val="00D16077"/>
    <w:rsid w:val="00D16598"/>
    <w:rsid w:val="00D169BB"/>
    <w:rsid w:val="00D20741"/>
    <w:rsid w:val="00D2178F"/>
    <w:rsid w:val="00D21CE0"/>
    <w:rsid w:val="00D2301A"/>
    <w:rsid w:val="00D2495B"/>
    <w:rsid w:val="00D256D1"/>
    <w:rsid w:val="00D303DE"/>
    <w:rsid w:val="00D30B1D"/>
    <w:rsid w:val="00D3102D"/>
    <w:rsid w:val="00D322CD"/>
    <w:rsid w:val="00D34C59"/>
    <w:rsid w:val="00D3555B"/>
    <w:rsid w:val="00D3558B"/>
    <w:rsid w:val="00D356F7"/>
    <w:rsid w:val="00D35949"/>
    <w:rsid w:val="00D36A8D"/>
    <w:rsid w:val="00D42BBD"/>
    <w:rsid w:val="00D42CC7"/>
    <w:rsid w:val="00D44192"/>
    <w:rsid w:val="00D467EE"/>
    <w:rsid w:val="00D46A30"/>
    <w:rsid w:val="00D479D5"/>
    <w:rsid w:val="00D52BEA"/>
    <w:rsid w:val="00D53B40"/>
    <w:rsid w:val="00D55D91"/>
    <w:rsid w:val="00D6038F"/>
    <w:rsid w:val="00D609A9"/>
    <w:rsid w:val="00D60EE9"/>
    <w:rsid w:val="00D62A48"/>
    <w:rsid w:val="00D6342B"/>
    <w:rsid w:val="00D64240"/>
    <w:rsid w:val="00D6471B"/>
    <w:rsid w:val="00D64E28"/>
    <w:rsid w:val="00D66735"/>
    <w:rsid w:val="00D7091B"/>
    <w:rsid w:val="00D70E55"/>
    <w:rsid w:val="00D72F7E"/>
    <w:rsid w:val="00D76FA9"/>
    <w:rsid w:val="00D77AFE"/>
    <w:rsid w:val="00D80230"/>
    <w:rsid w:val="00D81C65"/>
    <w:rsid w:val="00D82C1B"/>
    <w:rsid w:val="00D83DD4"/>
    <w:rsid w:val="00D849B2"/>
    <w:rsid w:val="00D84CCA"/>
    <w:rsid w:val="00D863B9"/>
    <w:rsid w:val="00D87CE9"/>
    <w:rsid w:val="00D900FC"/>
    <w:rsid w:val="00D92683"/>
    <w:rsid w:val="00D927AC"/>
    <w:rsid w:val="00D931DC"/>
    <w:rsid w:val="00D938BF"/>
    <w:rsid w:val="00D95BB2"/>
    <w:rsid w:val="00D95FDA"/>
    <w:rsid w:val="00D97141"/>
    <w:rsid w:val="00D979F3"/>
    <w:rsid w:val="00DA0CB4"/>
    <w:rsid w:val="00DA2571"/>
    <w:rsid w:val="00DA34DB"/>
    <w:rsid w:val="00DA4414"/>
    <w:rsid w:val="00DA63AC"/>
    <w:rsid w:val="00DB0A23"/>
    <w:rsid w:val="00DB0F16"/>
    <w:rsid w:val="00DB169B"/>
    <w:rsid w:val="00DB2690"/>
    <w:rsid w:val="00DB6834"/>
    <w:rsid w:val="00DC0150"/>
    <w:rsid w:val="00DC1624"/>
    <w:rsid w:val="00DC2887"/>
    <w:rsid w:val="00DC2FED"/>
    <w:rsid w:val="00DC5740"/>
    <w:rsid w:val="00DC6870"/>
    <w:rsid w:val="00DC7589"/>
    <w:rsid w:val="00DD0736"/>
    <w:rsid w:val="00DD09CE"/>
    <w:rsid w:val="00DD0AF2"/>
    <w:rsid w:val="00DD342F"/>
    <w:rsid w:val="00DD69A8"/>
    <w:rsid w:val="00DD7395"/>
    <w:rsid w:val="00DE0AF4"/>
    <w:rsid w:val="00DE36E0"/>
    <w:rsid w:val="00DE5828"/>
    <w:rsid w:val="00DE6045"/>
    <w:rsid w:val="00DE608B"/>
    <w:rsid w:val="00DE6EBB"/>
    <w:rsid w:val="00DE6F00"/>
    <w:rsid w:val="00DE71BF"/>
    <w:rsid w:val="00DE7455"/>
    <w:rsid w:val="00DE7543"/>
    <w:rsid w:val="00DF170B"/>
    <w:rsid w:val="00DF1A2A"/>
    <w:rsid w:val="00DF1DED"/>
    <w:rsid w:val="00DF5185"/>
    <w:rsid w:val="00DF581A"/>
    <w:rsid w:val="00DF6523"/>
    <w:rsid w:val="00E00090"/>
    <w:rsid w:val="00E01A78"/>
    <w:rsid w:val="00E03EDB"/>
    <w:rsid w:val="00E04D04"/>
    <w:rsid w:val="00E0586C"/>
    <w:rsid w:val="00E05CBA"/>
    <w:rsid w:val="00E107D6"/>
    <w:rsid w:val="00E14763"/>
    <w:rsid w:val="00E14CCB"/>
    <w:rsid w:val="00E155F1"/>
    <w:rsid w:val="00E16537"/>
    <w:rsid w:val="00E17AEC"/>
    <w:rsid w:val="00E20C29"/>
    <w:rsid w:val="00E224A3"/>
    <w:rsid w:val="00E2421D"/>
    <w:rsid w:val="00E244F5"/>
    <w:rsid w:val="00E265DB"/>
    <w:rsid w:val="00E37B76"/>
    <w:rsid w:val="00E510F9"/>
    <w:rsid w:val="00E543BB"/>
    <w:rsid w:val="00E54E85"/>
    <w:rsid w:val="00E553B2"/>
    <w:rsid w:val="00E556B4"/>
    <w:rsid w:val="00E56A09"/>
    <w:rsid w:val="00E57560"/>
    <w:rsid w:val="00E57B0C"/>
    <w:rsid w:val="00E60252"/>
    <w:rsid w:val="00E61377"/>
    <w:rsid w:val="00E61D02"/>
    <w:rsid w:val="00E638ED"/>
    <w:rsid w:val="00E65344"/>
    <w:rsid w:val="00E65C22"/>
    <w:rsid w:val="00E66980"/>
    <w:rsid w:val="00E70A7A"/>
    <w:rsid w:val="00E71776"/>
    <w:rsid w:val="00E72AFF"/>
    <w:rsid w:val="00E72CC9"/>
    <w:rsid w:val="00E73001"/>
    <w:rsid w:val="00E758E9"/>
    <w:rsid w:val="00E75EDE"/>
    <w:rsid w:val="00E771E6"/>
    <w:rsid w:val="00E773FD"/>
    <w:rsid w:val="00E77AC0"/>
    <w:rsid w:val="00E77EBB"/>
    <w:rsid w:val="00E80FEF"/>
    <w:rsid w:val="00E81BED"/>
    <w:rsid w:val="00E82DB5"/>
    <w:rsid w:val="00E85A32"/>
    <w:rsid w:val="00E86828"/>
    <w:rsid w:val="00E868E3"/>
    <w:rsid w:val="00E86FEA"/>
    <w:rsid w:val="00E8775D"/>
    <w:rsid w:val="00E87995"/>
    <w:rsid w:val="00E90935"/>
    <w:rsid w:val="00E917EB"/>
    <w:rsid w:val="00E92816"/>
    <w:rsid w:val="00E92855"/>
    <w:rsid w:val="00E96982"/>
    <w:rsid w:val="00EA0318"/>
    <w:rsid w:val="00EA0CD8"/>
    <w:rsid w:val="00EA1C49"/>
    <w:rsid w:val="00EA1C69"/>
    <w:rsid w:val="00EA2A2B"/>
    <w:rsid w:val="00EA3046"/>
    <w:rsid w:val="00EA3E79"/>
    <w:rsid w:val="00EA477E"/>
    <w:rsid w:val="00EA50C7"/>
    <w:rsid w:val="00EA588E"/>
    <w:rsid w:val="00EA61C9"/>
    <w:rsid w:val="00EB0A75"/>
    <w:rsid w:val="00EB16CD"/>
    <w:rsid w:val="00EB4CA4"/>
    <w:rsid w:val="00EB6F7C"/>
    <w:rsid w:val="00EC087A"/>
    <w:rsid w:val="00EC1D57"/>
    <w:rsid w:val="00EC289A"/>
    <w:rsid w:val="00EC3BB8"/>
    <w:rsid w:val="00ED198B"/>
    <w:rsid w:val="00ED2CE5"/>
    <w:rsid w:val="00ED2EEE"/>
    <w:rsid w:val="00ED53F7"/>
    <w:rsid w:val="00ED647B"/>
    <w:rsid w:val="00ED69B9"/>
    <w:rsid w:val="00EE23D4"/>
    <w:rsid w:val="00EE3861"/>
    <w:rsid w:val="00EE4850"/>
    <w:rsid w:val="00EE68B1"/>
    <w:rsid w:val="00EE6FE7"/>
    <w:rsid w:val="00EF0CE9"/>
    <w:rsid w:val="00EF151A"/>
    <w:rsid w:val="00EF1C2E"/>
    <w:rsid w:val="00EF3FFA"/>
    <w:rsid w:val="00EF5299"/>
    <w:rsid w:val="00EF7E2C"/>
    <w:rsid w:val="00F006D2"/>
    <w:rsid w:val="00F02FDA"/>
    <w:rsid w:val="00F0358A"/>
    <w:rsid w:val="00F07903"/>
    <w:rsid w:val="00F07A90"/>
    <w:rsid w:val="00F108C7"/>
    <w:rsid w:val="00F128A2"/>
    <w:rsid w:val="00F14C7D"/>
    <w:rsid w:val="00F15673"/>
    <w:rsid w:val="00F1736F"/>
    <w:rsid w:val="00F21297"/>
    <w:rsid w:val="00F232D5"/>
    <w:rsid w:val="00F27919"/>
    <w:rsid w:val="00F303A0"/>
    <w:rsid w:val="00F31518"/>
    <w:rsid w:val="00F3184F"/>
    <w:rsid w:val="00F33293"/>
    <w:rsid w:val="00F343C5"/>
    <w:rsid w:val="00F3482C"/>
    <w:rsid w:val="00F34D11"/>
    <w:rsid w:val="00F35AE3"/>
    <w:rsid w:val="00F36018"/>
    <w:rsid w:val="00F37787"/>
    <w:rsid w:val="00F40099"/>
    <w:rsid w:val="00F41278"/>
    <w:rsid w:val="00F44BD0"/>
    <w:rsid w:val="00F45DBF"/>
    <w:rsid w:val="00F46E2A"/>
    <w:rsid w:val="00F50246"/>
    <w:rsid w:val="00F50BB3"/>
    <w:rsid w:val="00F50EF9"/>
    <w:rsid w:val="00F5149B"/>
    <w:rsid w:val="00F514CA"/>
    <w:rsid w:val="00F55333"/>
    <w:rsid w:val="00F55869"/>
    <w:rsid w:val="00F55A7F"/>
    <w:rsid w:val="00F61A67"/>
    <w:rsid w:val="00F65C77"/>
    <w:rsid w:val="00F65FBA"/>
    <w:rsid w:val="00F67975"/>
    <w:rsid w:val="00F72139"/>
    <w:rsid w:val="00F74D8A"/>
    <w:rsid w:val="00F75F4D"/>
    <w:rsid w:val="00F766A2"/>
    <w:rsid w:val="00F77A84"/>
    <w:rsid w:val="00F8098D"/>
    <w:rsid w:val="00F812AA"/>
    <w:rsid w:val="00F82EA9"/>
    <w:rsid w:val="00F84B76"/>
    <w:rsid w:val="00F856F6"/>
    <w:rsid w:val="00F85F82"/>
    <w:rsid w:val="00F86903"/>
    <w:rsid w:val="00F86AEA"/>
    <w:rsid w:val="00F90A24"/>
    <w:rsid w:val="00F923E3"/>
    <w:rsid w:val="00F92C34"/>
    <w:rsid w:val="00F94F1F"/>
    <w:rsid w:val="00F9770B"/>
    <w:rsid w:val="00FA2DDA"/>
    <w:rsid w:val="00FA3528"/>
    <w:rsid w:val="00FA5B67"/>
    <w:rsid w:val="00FB2686"/>
    <w:rsid w:val="00FB2F1A"/>
    <w:rsid w:val="00FB3AEB"/>
    <w:rsid w:val="00FB543B"/>
    <w:rsid w:val="00FB5858"/>
    <w:rsid w:val="00FB5BEB"/>
    <w:rsid w:val="00FB6917"/>
    <w:rsid w:val="00FB705C"/>
    <w:rsid w:val="00FC3260"/>
    <w:rsid w:val="00FC333E"/>
    <w:rsid w:val="00FC391D"/>
    <w:rsid w:val="00FC3FBC"/>
    <w:rsid w:val="00FC5756"/>
    <w:rsid w:val="00FC7274"/>
    <w:rsid w:val="00FC7A61"/>
    <w:rsid w:val="00FD16B9"/>
    <w:rsid w:val="00FD29E7"/>
    <w:rsid w:val="00FD3D6A"/>
    <w:rsid w:val="00FD523D"/>
    <w:rsid w:val="00FD73CF"/>
    <w:rsid w:val="00FE1855"/>
    <w:rsid w:val="00FE21FD"/>
    <w:rsid w:val="00FE3035"/>
    <w:rsid w:val="00FE3378"/>
    <w:rsid w:val="00FE65A2"/>
    <w:rsid w:val="00FF01A9"/>
    <w:rsid w:val="00FF05E5"/>
    <w:rsid w:val="00FF0B54"/>
    <w:rsid w:val="00FF0EC4"/>
    <w:rsid w:val="00FF59B3"/>
    <w:rsid w:val="00FF78BF"/>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2A7A97EF"/>
  <w15:chartTrackingRefBased/>
  <w15:docId w15:val="{6E52C2A9-B24D-4E5A-AF01-447E28505E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18"/>
        <w:szCs w:val="18"/>
        <w:lang w:val="en-ZA"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uiPriority="39"/>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uiPriority="31" w:qFormat="1"/>
    <w:lsdException w:name="Intense Reference" w:uiPriority="32" w:qFormat="1"/>
    <w:lsdException w:name="Book Title" w:semiHidden="1" w:uiPriority="33" w:unhideWhenUsed="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358B3"/>
    <w:pPr>
      <w:spacing w:before="60" w:after="60"/>
      <w:jc w:val="both"/>
    </w:pPr>
    <w:rPr>
      <w:rFonts w:ascii="Arial" w:hAnsi="Arial"/>
      <w:spacing w:val="-4"/>
      <w:lang w:val="en-GB"/>
    </w:rPr>
  </w:style>
  <w:style w:type="paragraph" w:styleId="Heading1">
    <w:name w:val="heading 1"/>
    <w:aliases w:val="Chapter Heading"/>
    <w:basedOn w:val="Title"/>
    <w:next w:val="Normal"/>
    <w:link w:val="Heading1Char"/>
    <w:uiPriority w:val="9"/>
    <w:qFormat/>
    <w:rsid w:val="00EF7E2C"/>
    <w:pPr>
      <w:numPr>
        <w:numId w:val="6"/>
      </w:numPr>
      <w:jc w:val="left"/>
      <w:outlineLvl w:val="0"/>
    </w:pPr>
  </w:style>
  <w:style w:type="paragraph" w:styleId="Heading2">
    <w:name w:val="heading 2"/>
    <w:aliases w:val="Section Heading 1.1"/>
    <w:basedOn w:val="Normal"/>
    <w:next w:val="Normal"/>
    <w:link w:val="Heading2Char"/>
    <w:unhideWhenUsed/>
    <w:qFormat/>
    <w:rsid w:val="00EF7E2C"/>
    <w:pPr>
      <w:keepNext/>
      <w:keepLines/>
      <w:numPr>
        <w:ilvl w:val="1"/>
        <w:numId w:val="6"/>
      </w:numPr>
      <w:shd w:val="clear" w:color="auto" w:fill="BFBFBF" w:themeFill="background1" w:themeFillShade="BF"/>
      <w:spacing w:before="120" w:after="0"/>
      <w:jc w:val="left"/>
      <w:outlineLvl w:val="1"/>
    </w:pPr>
    <w:rPr>
      <w:rFonts w:eastAsiaTheme="majorEastAsia" w:cstheme="majorBidi"/>
      <w:b/>
      <w:caps/>
      <w:sz w:val="22"/>
    </w:rPr>
  </w:style>
  <w:style w:type="paragraph" w:styleId="Heading3">
    <w:name w:val="heading 3"/>
    <w:aliases w:val="Section Heading 1.1.1"/>
    <w:basedOn w:val="Normal"/>
    <w:next w:val="Normal"/>
    <w:link w:val="Heading3Char"/>
    <w:uiPriority w:val="9"/>
    <w:unhideWhenUsed/>
    <w:qFormat/>
    <w:rsid w:val="00EF7E2C"/>
    <w:pPr>
      <w:keepNext/>
      <w:keepLines/>
      <w:numPr>
        <w:ilvl w:val="2"/>
        <w:numId w:val="6"/>
      </w:numPr>
      <w:shd w:val="clear" w:color="auto" w:fill="BFBFBF" w:themeFill="background1" w:themeFillShade="BF"/>
      <w:spacing w:before="120" w:after="0"/>
      <w:ind w:left="720"/>
      <w:jc w:val="left"/>
      <w:outlineLvl w:val="2"/>
    </w:pPr>
    <w:rPr>
      <w:rFonts w:eastAsiaTheme="majorEastAsia" w:cstheme="majorBidi"/>
      <w:b/>
      <w:caps/>
      <w:sz w:val="22"/>
    </w:rPr>
  </w:style>
  <w:style w:type="paragraph" w:styleId="Heading4">
    <w:name w:val="heading 4"/>
    <w:aliases w:val="Section Heading 1.1.1.1"/>
    <w:basedOn w:val="Normal"/>
    <w:next w:val="Normal"/>
    <w:link w:val="Heading4Char"/>
    <w:uiPriority w:val="9"/>
    <w:unhideWhenUsed/>
    <w:qFormat/>
    <w:rsid w:val="00EF7E2C"/>
    <w:pPr>
      <w:keepNext/>
      <w:keepLines/>
      <w:numPr>
        <w:ilvl w:val="3"/>
        <w:numId w:val="6"/>
      </w:numPr>
      <w:shd w:val="clear" w:color="auto" w:fill="BFBFBF" w:themeFill="background1" w:themeFillShade="BF"/>
      <w:spacing w:before="120" w:after="0"/>
      <w:jc w:val="left"/>
      <w:outlineLvl w:val="3"/>
    </w:pPr>
    <w:rPr>
      <w:rFonts w:eastAsiaTheme="majorEastAsia" w:cstheme="majorBidi"/>
      <w:b/>
      <w:iCs/>
      <w:caps/>
      <w:sz w:val="22"/>
    </w:rPr>
  </w:style>
  <w:style w:type="paragraph" w:styleId="Heading5">
    <w:name w:val="heading 5"/>
    <w:aliases w:val="Subheading"/>
    <w:basedOn w:val="Normal"/>
    <w:next w:val="Normal"/>
    <w:link w:val="Heading5Char"/>
    <w:uiPriority w:val="9"/>
    <w:unhideWhenUsed/>
    <w:qFormat/>
    <w:rsid w:val="00EF7E2C"/>
    <w:pPr>
      <w:keepNext/>
      <w:spacing w:before="120" w:after="0"/>
      <w:jc w:val="left"/>
      <w:outlineLvl w:val="4"/>
    </w:pPr>
    <w:rPr>
      <w:b/>
      <w:bCs/>
      <w:caps/>
      <w:sz w:val="20"/>
    </w:rPr>
  </w:style>
  <w:style w:type="paragraph" w:styleId="Heading6">
    <w:name w:val="heading 6"/>
    <w:basedOn w:val="Normal"/>
    <w:next w:val="Normal"/>
    <w:link w:val="Heading6Char"/>
    <w:uiPriority w:val="9"/>
    <w:unhideWhenUsed/>
    <w:qFormat/>
    <w:rsid w:val="00EF7E2C"/>
    <w:pPr>
      <w:keepNext/>
      <w:spacing w:before="120" w:after="0"/>
      <w:jc w:val="left"/>
      <w:outlineLvl w:val="5"/>
    </w:pPr>
    <w:rPr>
      <w:b/>
      <w:bCs/>
    </w:rPr>
  </w:style>
  <w:style w:type="paragraph" w:styleId="Heading7">
    <w:name w:val="heading 7"/>
    <w:basedOn w:val="Normal"/>
    <w:next w:val="Normal"/>
    <w:link w:val="Heading7Char"/>
    <w:uiPriority w:val="9"/>
    <w:unhideWhenUsed/>
    <w:qFormat/>
    <w:rsid w:val="00EF7E2C"/>
    <w:pPr>
      <w:keepNext/>
      <w:spacing w:after="0"/>
      <w:jc w:val="left"/>
      <w:outlineLvl w:val="6"/>
    </w:pPr>
    <w:rPr>
      <w:u w:val="single"/>
    </w:rPr>
  </w:style>
  <w:style w:type="paragraph" w:styleId="Heading8">
    <w:name w:val="heading 8"/>
    <w:aliases w:val="Section Heading 1.1.1.1.1"/>
    <w:basedOn w:val="Normal"/>
    <w:next w:val="Normal"/>
    <w:link w:val="Heading8Char"/>
    <w:uiPriority w:val="9"/>
    <w:unhideWhenUsed/>
    <w:qFormat/>
    <w:rsid w:val="00EF7E2C"/>
    <w:pPr>
      <w:keepNext/>
      <w:keepLines/>
      <w:numPr>
        <w:ilvl w:val="7"/>
        <w:numId w:val="7"/>
      </w:numPr>
      <w:shd w:val="clear" w:color="auto" w:fill="BFBFBF" w:themeFill="background1" w:themeFillShade="BF"/>
      <w:spacing w:before="0" w:after="0"/>
      <w:jc w:val="left"/>
      <w:outlineLvl w:val="7"/>
    </w:pPr>
    <w:rPr>
      <w:rFonts w:eastAsiaTheme="majorEastAsia" w:cs="Arial"/>
      <w:b/>
      <w:bCs/>
      <w:caps/>
      <w:color w:val="272727" w:themeColor="text1" w:themeTint="D8"/>
      <w:sz w:val="22"/>
      <w:szCs w:val="22"/>
    </w:rPr>
  </w:style>
  <w:style w:type="paragraph" w:styleId="Heading9">
    <w:name w:val="heading 9"/>
    <w:basedOn w:val="Normal"/>
    <w:next w:val="Normal"/>
    <w:link w:val="Heading9Char"/>
    <w:uiPriority w:val="9"/>
    <w:unhideWhenUsed/>
    <w:qFormat/>
    <w:rsid w:val="0037237F"/>
    <w:pPr>
      <w:keepNext/>
      <w:keepLines/>
      <w:numPr>
        <w:ilvl w:val="8"/>
        <w:numId w:val="6"/>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hapter Heading Char"/>
    <w:basedOn w:val="DefaultParagraphFont"/>
    <w:link w:val="Heading1"/>
    <w:uiPriority w:val="9"/>
    <w:rsid w:val="00EF7E2C"/>
    <w:rPr>
      <w:rFonts w:ascii="Arial Black" w:eastAsiaTheme="majorEastAsia" w:hAnsi="Arial Black" w:cstheme="majorBidi"/>
      <w:spacing w:val="-10"/>
      <w:kern w:val="28"/>
      <w:sz w:val="32"/>
      <w:szCs w:val="56"/>
      <w:lang w:val="en-GB"/>
    </w:rPr>
  </w:style>
  <w:style w:type="character" w:customStyle="1" w:styleId="Heading2Char">
    <w:name w:val="Heading 2 Char"/>
    <w:aliases w:val="Section Heading 1.1 Char"/>
    <w:basedOn w:val="DefaultParagraphFont"/>
    <w:link w:val="Heading2"/>
    <w:rsid w:val="00EF7E2C"/>
    <w:rPr>
      <w:rFonts w:ascii="Arial" w:eastAsiaTheme="majorEastAsia" w:hAnsi="Arial" w:cstheme="majorBidi"/>
      <w:b/>
      <w:caps/>
      <w:spacing w:val="-4"/>
      <w:sz w:val="22"/>
      <w:shd w:val="clear" w:color="auto" w:fill="BFBFBF" w:themeFill="background1" w:themeFillShade="BF"/>
      <w:lang w:val="en-GB"/>
    </w:rPr>
  </w:style>
  <w:style w:type="character" w:customStyle="1" w:styleId="Heading3Char">
    <w:name w:val="Heading 3 Char"/>
    <w:aliases w:val="Section Heading 1.1.1 Char"/>
    <w:basedOn w:val="DefaultParagraphFont"/>
    <w:link w:val="Heading3"/>
    <w:uiPriority w:val="9"/>
    <w:rsid w:val="00EF7E2C"/>
    <w:rPr>
      <w:rFonts w:ascii="Arial" w:eastAsiaTheme="majorEastAsia" w:hAnsi="Arial" w:cstheme="majorBidi"/>
      <w:b/>
      <w:caps/>
      <w:spacing w:val="-4"/>
      <w:sz w:val="22"/>
      <w:shd w:val="clear" w:color="auto" w:fill="BFBFBF" w:themeFill="background1" w:themeFillShade="BF"/>
      <w:lang w:val="en-GB"/>
    </w:rPr>
  </w:style>
  <w:style w:type="character" w:customStyle="1" w:styleId="Heading4Char">
    <w:name w:val="Heading 4 Char"/>
    <w:aliases w:val="Section Heading 1.1.1.1 Char"/>
    <w:basedOn w:val="DefaultParagraphFont"/>
    <w:link w:val="Heading4"/>
    <w:uiPriority w:val="9"/>
    <w:rsid w:val="00EF7E2C"/>
    <w:rPr>
      <w:rFonts w:ascii="Arial" w:eastAsiaTheme="majorEastAsia" w:hAnsi="Arial" w:cstheme="majorBidi"/>
      <w:b/>
      <w:iCs/>
      <w:caps/>
      <w:spacing w:val="-4"/>
      <w:sz w:val="22"/>
      <w:shd w:val="clear" w:color="auto" w:fill="BFBFBF" w:themeFill="background1" w:themeFillShade="BF"/>
      <w:lang w:val="en-GB"/>
    </w:rPr>
  </w:style>
  <w:style w:type="character" w:customStyle="1" w:styleId="Heading5Char">
    <w:name w:val="Heading 5 Char"/>
    <w:aliases w:val="Subheading Char"/>
    <w:basedOn w:val="DefaultParagraphFont"/>
    <w:link w:val="Heading5"/>
    <w:uiPriority w:val="9"/>
    <w:rsid w:val="00EF7E2C"/>
    <w:rPr>
      <w:rFonts w:ascii="Arial" w:hAnsi="Arial"/>
      <w:b/>
      <w:bCs/>
      <w:caps/>
      <w:spacing w:val="-4"/>
      <w:sz w:val="20"/>
      <w:lang w:val="en-GB"/>
    </w:rPr>
  </w:style>
  <w:style w:type="character" w:customStyle="1" w:styleId="Heading6Char">
    <w:name w:val="Heading 6 Char"/>
    <w:basedOn w:val="DefaultParagraphFont"/>
    <w:link w:val="Heading6"/>
    <w:uiPriority w:val="9"/>
    <w:rsid w:val="00EF7E2C"/>
    <w:rPr>
      <w:rFonts w:ascii="Arial" w:hAnsi="Arial"/>
      <w:b/>
      <w:bCs/>
      <w:spacing w:val="-4"/>
      <w:lang w:val="en-GB"/>
    </w:rPr>
  </w:style>
  <w:style w:type="character" w:customStyle="1" w:styleId="Heading7Char">
    <w:name w:val="Heading 7 Char"/>
    <w:basedOn w:val="DefaultParagraphFont"/>
    <w:link w:val="Heading7"/>
    <w:uiPriority w:val="9"/>
    <w:rsid w:val="00EF7E2C"/>
    <w:rPr>
      <w:rFonts w:ascii="Arial" w:hAnsi="Arial"/>
      <w:spacing w:val="-4"/>
      <w:u w:val="single"/>
      <w:lang w:val="en-GB"/>
    </w:rPr>
  </w:style>
  <w:style w:type="character" w:customStyle="1" w:styleId="Heading8Char">
    <w:name w:val="Heading 8 Char"/>
    <w:aliases w:val="Section Heading 1.1.1.1.1 Char"/>
    <w:basedOn w:val="DefaultParagraphFont"/>
    <w:link w:val="Heading8"/>
    <w:uiPriority w:val="9"/>
    <w:rsid w:val="00EF7E2C"/>
    <w:rPr>
      <w:rFonts w:ascii="Arial" w:eastAsiaTheme="majorEastAsia" w:hAnsi="Arial" w:cs="Arial"/>
      <w:b/>
      <w:bCs/>
      <w:caps/>
      <w:color w:val="272727" w:themeColor="text1" w:themeTint="D8"/>
      <w:spacing w:val="-4"/>
      <w:sz w:val="22"/>
      <w:szCs w:val="22"/>
      <w:shd w:val="clear" w:color="auto" w:fill="BFBFBF" w:themeFill="background1" w:themeFillShade="BF"/>
      <w:lang w:val="en-GB"/>
    </w:rPr>
  </w:style>
  <w:style w:type="character" w:customStyle="1" w:styleId="Heading9Char">
    <w:name w:val="Heading 9 Char"/>
    <w:basedOn w:val="DefaultParagraphFont"/>
    <w:link w:val="Heading9"/>
    <w:uiPriority w:val="9"/>
    <w:rsid w:val="0037237F"/>
    <w:rPr>
      <w:rFonts w:asciiTheme="majorHAnsi" w:eastAsiaTheme="majorEastAsia" w:hAnsiTheme="majorHAnsi" w:cstheme="majorBidi"/>
      <w:i/>
      <w:iCs/>
      <w:color w:val="272727" w:themeColor="text1" w:themeTint="D8"/>
      <w:spacing w:val="-4"/>
      <w:sz w:val="21"/>
      <w:szCs w:val="21"/>
      <w:lang w:val="en-GB"/>
    </w:rPr>
  </w:style>
  <w:style w:type="paragraph" w:styleId="NoSpacing">
    <w:name w:val="No Spacing"/>
    <w:uiPriority w:val="1"/>
    <w:qFormat/>
    <w:rsid w:val="009671DA"/>
    <w:pPr>
      <w:jc w:val="both"/>
    </w:pPr>
    <w:rPr>
      <w:rFonts w:ascii="Arial" w:hAnsi="Arial"/>
      <w:spacing w:val="-4"/>
    </w:rPr>
  </w:style>
  <w:style w:type="paragraph" w:styleId="Header">
    <w:name w:val="header"/>
    <w:basedOn w:val="Normal"/>
    <w:link w:val="HeaderChar"/>
    <w:uiPriority w:val="99"/>
    <w:unhideWhenUsed/>
    <w:rsid w:val="0037237F"/>
    <w:pPr>
      <w:pBdr>
        <w:bottom w:val="single" w:sz="18" w:space="1" w:color="auto"/>
      </w:pBdr>
      <w:tabs>
        <w:tab w:val="center" w:pos="3261"/>
        <w:tab w:val="right" w:pos="6663"/>
      </w:tabs>
      <w:spacing w:before="0" w:after="0"/>
    </w:pPr>
    <w:rPr>
      <w:b/>
      <w:caps/>
      <w:sz w:val="16"/>
      <w:lang w:val="en-ZA"/>
    </w:rPr>
  </w:style>
  <w:style w:type="character" w:customStyle="1" w:styleId="HeaderChar">
    <w:name w:val="Header Char"/>
    <w:basedOn w:val="DefaultParagraphFont"/>
    <w:link w:val="Header"/>
    <w:uiPriority w:val="99"/>
    <w:rsid w:val="0037237F"/>
    <w:rPr>
      <w:rFonts w:ascii="Arial" w:hAnsi="Arial"/>
      <w:b/>
      <w:caps/>
      <w:spacing w:val="-4"/>
      <w:sz w:val="16"/>
    </w:rPr>
  </w:style>
  <w:style w:type="paragraph" w:styleId="Footer">
    <w:name w:val="footer"/>
    <w:basedOn w:val="Normal"/>
    <w:link w:val="FooterChar"/>
    <w:uiPriority w:val="99"/>
    <w:unhideWhenUsed/>
    <w:rsid w:val="0037237F"/>
    <w:pPr>
      <w:pBdr>
        <w:top w:val="single" w:sz="4" w:space="1" w:color="auto"/>
      </w:pBdr>
      <w:tabs>
        <w:tab w:val="right" w:pos="6663"/>
      </w:tabs>
      <w:spacing w:before="0" w:after="0"/>
    </w:pPr>
    <w:rPr>
      <w:lang w:val="en-ZA"/>
    </w:rPr>
  </w:style>
  <w:style w:type="character" w:customStyle="1" w:styleId="FooterChar">
    <w:name w:val="Footer Char"/>
    <w:basedOn w:val="DefaultParagraphFont"/>
    <w:link w:val="Footer"/>
    <w:uiPriority w:val="99"/>
    <w:rsid w:val="0037237F"/>
    <w:rPr>
      <w:rFonts w:ascii="Arial" w:hAnsi="Arial"/>
      <w:spacing w:val="-4"/>
    </w:rPr>
  </w:style>
  <w:style w:type="paragraph" w:styleId="Title">
    <w:name w:val="Title"/>
    <w:basedOn w:val="Normal"/>
    <w:next w:val="Normal"/>
    <w:link w:val="TitleChar"/>
    <w:uiPriority w:val="10"/>
    <w:unhideWhenUsed/>
    <w:qFormat/>
    <w:rsid w:val="0037237F"/>
    <w:pPr>
      <w:spacing w:before="0" w:after="0"/>
      <w:contextualSpacing/>
    </w:pPr>
    <w:rPr>
      <w:rFonts w:ascii="Arial Black" w:eastAsiaTheme="majorEastAsia" w:hAnsi="Arial Black" w:cstheme="majorBidi"/>
      <w:spacing w:val="-10"/>
      <w:kern w:val="28"/>
      <w:sz w:val="32"/>
      <w:szCs w:val="56"/>
    </w:rPr>
  </w:style>
  <w:style w:type="character" w:customStyle="1" w:styleId="TitleChar">
    <w:name w:val="Title Char"/>
    <w:basedOn w:val="DefaultParagraphFont"/>
    <w:link w:val="Title"/>
    <w:uiPriority w:val="10"/>
    <w:rsid w:val="0037237F"/>
    <w:rPr>
      <w:rFonts w:ascii="Arial Black" w:eastAsiaTheme="majorEastAsia" w:hAnsi="Arial Black" w:cstheme="majorBidi"/>
      <w:spacing w:val="-10"/>
      <w:kern w:val="28"/>
      <w:sz w:val="32"/>
      <w:szCs w:val="56"/>
      <w:lang w:val="en-GB"/>
    </w:rPr>
  </w:style>
  <w:style w:type="character" w:styleId="Hyperlink">
    <w:name w:val="Hyperlink"/>
    <w:basedOn w:val="DefaultParagraphFont"/>
    <w:uiPriority w:val="99"/>
    <w:rsid w:val="0037237F"/>
    <w:rPr>
      <w:color w:val="0563C1" w:themeColor="hyperlink"/>
      <w:u w:val="single"/>
    </w:rPr>
  </w:style>
  <w:style w:type="paragraph" w:styleId="TOC1">
    <w:name w:val="toc 1"/>
    <w:basedOn w:val="Normal"/>
    <w:next w:val="Normal"/>
    <w:autoRedefine/>
    <w:uiPriority w:val="39"/>
    <w:unhideWhenUsed/>
    <w:rsid w:val="0026373D"/>
    <w:pPr>
      <w:tabs>
        <w:tab w:val="left" w:pos="1276"/>
        <w:tab w:val="right" w:pos="6113"/>
      </w:tabs>
      <w:spacing w:after="100"/>
      <w:jc w:val="left"/>
    </w:pPr>
    <w:rPr>
      <w:rFonts w:eastAsiaTheme="minorEastAsia" w:cs="Arial"/>
      <w:b/>
      <w:bCs/>
      <w:caps/>
      <w:noProof/>
      <w:sz w:val="16"/>
      <w:szCs w:val="16"/>
      <w:lang w:val="en-ZA" w:eastAsia="en-ZA"/>
    </w:rPr>
  </w:style>
  <w:style w:type="paragraph" w:styleId="TOC2">
    <w:name w:val="toc 2"/>
    <w:basedOn w:val="Normal"/>
    <w:next w:val="Normal"/>
    <w:autoRedefine/>
    <w:uiPriority w:val="39"/>
    <w:unhideWhenUsed/>
    <w:rsid w:val="0026373D"/>
    <w:pPr>
      <w:tabs>
        <w:tab w:val="left" w:pos="709"/>
        <w:tab w:val="right" w:pos="6113"/>
      </w:tabs>
      <w:spacing w:after="100"/>
      <w:jc w:val="left"/>
    </w:pPr>
    <w:rPr>
      <w:noProof/>
      <w:sz w:val="16"/>
    </w:rPr>
  </w:style>
  <w:style w:type="paragraph" w:styleId="TOC3">
    <w:name w:val="toc 3"/>
    <w:basedOn w:val="Normal"/>
    <w:next w:val="Normal"/>
    <w:autoRedefine/>
    <w:uiPriority w:val="39"/>
    <w:unhideWhenUsed/>
    <w:rsid w:val="0026373D"/>
    <w:pPr>
      <w:tabs>
        <w:tab w:val="left" w:pos="1418"/>
        <w:tab w:val="right" w:pos="6113"/>
      </w:tabs>
      <w:spacing w:after="100"/>
      <w:ind w:left="709"/>
      <w:jc w:val="left"/>
    </w:pPr>
    <w:rPr>
      <w:noProof/>
      <w:sz w:val="16"/>
    </w:rPr>
  </w:style>
  <w:style w:type="table" w:styleId="TableGrid">
    <w:name w:val="Table Grid"/>
    <w:basedOn w:val="TableNormal"/>
    <w:uiPriority w:val="59"/>
    <w:rsid w:val="0037237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Heading">
    <w:name w:val="TOC Heading"/>
    <w:basedOn w:val="Heading1"/>
    <w:next w:val="Normal"/>
    <w:uiPriority w:val="39"/>
    <w:unhideWhenUsed/>
    <w:qFormat/>
    <w:rsid w:val="0037237F"/>
    <w:pPr>
      <w:keepNext/>
      <w:keepLines/>
      <w:numPr>
        <w:numId w:val="0"/>
      </w:numPr>
      <w:pBdr>
        <w:bottom w:val="single" w:sz="18" w:space="1" w:color="auto"/>
      </w:pBdr>
      <w:spacing w:before="240" w:after="240"/>
      <w:contextualSpacing w:val="0"/>
      <w:jc w:val="center"/>
      <w:outlineLvl w:val="9"/>
    </w:pPr>
    <w:rPr>
      <w:rFonts w:ascii="Arial" w:hAnsi="Arial" w:cs="Arial"/>
      <w:b/>
      <w:bCs/>
      <w:caps/>
      <w:spacing w:val="0"/>
      <w:kern w:val="0"/>
      <w:sz w:val="28"/>
      <w:szCs w:val="32"/>
      <w:lang w:val="en-US"/>
    </w:rPr>
  </w:style>
  <w:style w:type="table" w:customStyle="1" w:styleId="SamplePHCTable">
    <w:name w:val="Sample PHC Table"/>
    <w:basedOn w:val="TableGrid"/>
    <w:uiPriority w:val="99"/>
    <w:rsid w:val="0037237F"/>
    <w:pPr>
      <w:jc w:val="center"/>
    </w:pPr>
    <w:rPr>
      <w:rFonts w:ascii="Arial" w:hAnsi="Arial"/>
      <w:sz w:val="1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tcPr>
    <w:tblStylePr w:type="firstRow">
      <w:pPr>
        <w:wordWrap/>
        <w:spacing w:beforeLines="0" w:before="0" w:beforeAutospacing="0" w:afterLines="0" w:after="0" w:afterAutospacing="0"/>
        <w:jc w:val="left"/>
      </w:pPr>
      <w:rPr>
        <w:rFonts w:ascii="Arial" w:hAnsi="Arial"/>
        <w:b/>
        <w:sz w:val="16"/>
      </w:rPr>
      <w:tblPr/>
      <w:tcPr>
        <w:tcBorders>
          <w:top w:val="single" w:sz="4" w:space="0" w:color="auto"/>
          <w:left w:val="single" w:sz="4" w:space="0" w:color="auto"/>
          <w:bottom w:val="single" w:sz="4" w:space="0" w:color="auto"/>
          <w:right w:val="single" w:sz="4" w:space="0" w:color="auto"/>
          <w:insideH w:val="nil"/>
          <w:insideV w:val="single" w:sz="4" w:space="0" w:color="auto"/>
          <w:tl2br w:val="nil"/>
          <w:tr2bl w:val="nil"/>
        </w:tcBorders>
        <w:shd w:val="clear" w:color="auto" w:fill="D9D9D9" w:themeFill="background1" w:themeFillShade="D9"/>
        <w:vAlign w:val="center"/>
      </w:tcPr>
    </w:tblStylePr>
    <w:tblStylePr w:type="lastRow">
      <w:pPr>
        <w:wordWrap/>
        <w:jc w:val="left"/>
      </w:pPr>
      <w:rPr>
        <w:rFonts w:ascii="Arial" w:hAnsi="Arial"/>
        <w:b w:val="0"/>
        <w:sz w:val="12"/>
      </w:rPr>
      <w:tblPr/>
      <w:tcPr>
        <w:tcBorders>
          <w:top w:val="nil"/>
          <w:left w:val="nil"/>
          <w:bottom w:val="nil"/>
          <w:right w:val="nil"/>
          <w:insideH w:val="nil"/>
          <w:insideV w:val="nil"/>
          <w:tl2br w:val="nil"/>
          <w:tr2bl w:val="nil"/>
        </w:tcBorders>
        <w:shd w:val="clear" w:color="auto" w:fill="auto"/>
      </w:tcPr>
    </w:tblStylePr>
  </w:style>
  <w:style w:type="paragraph" w:styleId="BalloonText">
    <w:name w:val="Balloon Text"/>
    <w:basedOn w:val="Normal"/>
    <w:link w:val="BalloonTextChar"/>
    <w:uiPriority w:val="99"/>
    <w:semiHidden/>
    <w:unhideWhenUsed/>
    <w:rsid w:val="0037237F"/>
    <w:pPr>
      <w:spacing w:before="0" w:after="0"/>
    </w:pPr>
    <w:rPr>
      <w:rFonts w:ascii="Segoe UI" w:hAnsi="Segoe UI" w:cs="Segoe UI"/>
    </w:rPr>
  </w:style>
  <w:style w:type="character" w:customStyle="1" w:styleId="BalloonTextChar">
    <w:name w:val="Balloon Text Char"/>
    <w:basedOn w:val="DefaultParagraphFont"/>
    <w:link w:val="BalloonText"/>
    <w:uiPriority w:val="99"/>
    <w:semiHidden/>
    <w:rsid w:val="0037237F"/>
    <w:rPr>
      <w:rFonts w:ascii="Segoe UI" w:hAnsi="Segoe UI" w:cs="Segoe UI"/>
      <w:spacing w:val="-4"/>
      <w:lang w:val="en-GB"/>
    </w:rPr>
  </w:style>
  <w:style w:type="paragraph" w:styleId="TOC9">
    <w:name w:val="toc 9"/>
    <w:aliases w:val="CH TOC 4"/>
    <w:basedOn w:val="Normal"/>
    <w:next w:val="Normal"/>
    <w:autoRedefine/>
    <w:uiPriority w:val="39"/>
    <w:unhideWhenUsed/>
    <w:rsid w:val="00FF05E5"/>
    <w:pPr>
      <w:tabs>
        <w:tab w:val="left" w:pos="2835"/>
        <w:tab w:val="right" w:pos="6113"/>
      </w:tabs>
      <w:spacing w:before="40" w:after="40"/>
      <w:ind w:left="2552" w:hanging="851"/>
      <w:jc w:val="left"/>
    </w:pPr>
    <w:rPr>
      <w:rFonts w:ascii="Arial Black" w:hAnsi="Arial Black"/>
      <w:noProof/>
      <w:sz w:val="20"/>
    </w:rPr>
  </w:style>
  <w:style w:type="paragraph" w:styleId="TOC8">
    <w:name w:val="toc 8"/>
    <w:aliases w:val="CH TOC 3"/>
    <w:basedOn w:val="Normal"/>
    <w:next w:val="Normal"/>
    <w:autoRedefine/>
    <w:uiPriority w:val="39"/>
    <w:unhideWhenUsed/>
    <w:rsid w:val="009207D8"/>
    <w:pPr>
      <w:tabs>
        <w:tab w:val="left" w:pos="2381"/>
        <w:tab w:val="right" w:pos="6113"/>
      </w:tabs>
      <w:spacing w:before="40" w:after="40"/>
      <w:ind w:left="1702" w:hanging="851"/>
      <w:jc w:val="left"/>
    </w:pPr>
    <w:rPr>
      <w:rFonts w:ascii="Arial Black" w:hAnsi="Arial Black"/>
      <w:noProof/>
      <w:sz w:val="20"/>
    </w:rPr>
  </w:style>
  <w:style w:type="character" w:styleId="CommentReference">
    <w:name w:val="annotation reference"/>
    <w:basedOn w:val="DefaultParagraphFont"/>
    <w:uiPriority w:val="99"/>
    <w:semiHidden/>
    <w:unhideWhenUsed/>
    <w:rsid w:val="0037237F"/>
    <w:rPr>
      <w:sz w:val="16"/>
      <w:szCs w:val="16"/>
    </w:rPr>
  </w:style>
  <w:style w:type="paragraph" w:styleId="CommentText">
    <w:name w:val="annotation text"/>
    <w:basedOn w:val="Normal"/>
    <w:link w:val="CommentTextChar"/>
    <w:uiPriority w:val="99"/>
    <w:unhideWhenUsed/>
    <w:rsid w:val="0037237F"/>
    <w:rPr>
      <w:sz w:val="20"/>
      <w:szCs w:val="20"/>
    </w:rPr>
  </w:style>
  <w:style w:type="character" w:customStyle="1" w:styleId="CommentTextChar">
    <w:name w:val="Comment Text Char"/>
    <w:basedOn w:val="DefaultParagraphFont"/>
    <w:link w:val="CommentText"/>
    <w:uiPriority w:val="99"/>
    <w:rsid w:val="0037237F"/>
    <w:rPr>
      <w:rFonts w:ascii="Arial" w:hAnsi="Arial"/>
      <w:spacing w:val="-4"/>
      <w:sz w:val="20"/>
      <w:szCs w:val="20"/>
      <w:lang w:val="en-GB"/>
    </w:rPr>
  </w:style>
  <w:style w:type="paragraph" w:styleId="CommentSubject">
    <w:name w:val="annotation subject"/>
    <w:basedOn w:val="CommentText"/>
    <w:next w:val="CommentText"/>
    <w:link w:val="CommentSubjectChar"/>
    <w:uiPriority w:val="99"/>
    <w:semiHidden/>
    <w:unhideWhenUsed/>
    <w:rsid w:val="0037237F"/>
    <w:rPr>
      <w:b/>
      <w:bCs/>
    </w:rPr>
  </w:style>
  <w:style w:type="character" w:customStyle="1" w:styleId="CommentSubjectChar">
    <w:name w:val="Comment Subject Char"/>
    <w:basedOn w:val="CommentTextChar"/>
    <w:link w:val="CommentSubject"/>
    <w:uiPriority w:val="99"/>
    <w:semiHidden/>
    <w:rsid w:val="0037237F"/>
    <w:rPr>
      <w:rFonts w:ascii="Arial" w:hAnsi="Arial"/>
      <w:b/>
      <w:bCs/>
      <w:spacing w:val="-4"/>
      <w:sz w:val="20"/>
      <w:szCs w:val="20"/>
      <w:lang w:val="en-GB"/>
    </w:rPr>
  </w:style>
  <w:style w:type="paragraph" w:styleId="TOC7">
    <w:name w:val="toc 7"/>
    <w:aliases w:val="CH TOC 2"/>
    <w:basedOn w:val="Normal"/>
    <w:next w:val="Normal"/>
    <w:autoRedefine/>
    <w:uiPriority w:val="39"/>
    <w:unhideWhenUsed/>
    <w:rsid w:val="0026373D"/>
    <w:pPr>
      <w:tabs>
        <w:tab w:val="left" w:pos="1531"/>
        <w:tab w:val="right" w:leader="dot" w:pos="6113"/>
      </w:tabs>
      <w:spacing w:before="40" w:after="40"/>
      <w:ind w:left="851" w:hanging="624"/>
      <w:jc w:val="left"/>
    </w:pPr>
    <w:rPr>
      <w:rFonts w:ascii="Arial Black" w:hAnsi="Arial Black"/>
      <w:noProof/>
      <w:sz w:val="20"/>
      <w:szCs w:val="20"/>
    </w:rPr>
  </w:style>
  <w:style w:type="paragraph" w:customStyle="1" w:styleId="Heading1A">
    <w:name w:val="Heading 1A"/>
    <w:aliases w:val="Chapter Sub-Heading"/>
    <w:basedOn w:val="Heading2"/>
    <w:next w:val="Normal"/>
    <w:uiPriority w:val="9"/>
    <w:qFormat/>
    <w:rsid w:val="0037237F"/>
    <w:pPr>
      <w:pageBreakBefore/>
      <w:numPr>
        <w:ilvl w:val="0"/>
        <w:numId w:val="0"/>
      </w:numPr>
      <w:ind w:left="578" w:hanging="578"/>
      <w:jc w:val="center"/>
    </w:pPr>
    <w:rPr>
      <w:sz w:val="24"/>
      <w:szCs w:val="24"/>
    </w:rPr>
  </w:style>
  <w:style w:type="paragraph" w:styleId="TOC6">
    <w:name w:val="toc 6"/>
    <w:aliases w:val="CH TOC 1A"/>
    <w:basedOn w:val="Normal"/>
    <w:next w:val="Normal"/>
    <w:autoRedefine/>
    <w:uiPriority w:val="39"/>
    <w:unhideWhenUsed/>
    <w:rsid w:val="0026373D"/>
    <w:pPr>
      <w:tabs>
        <w:tab w:val="right" w:leader="dot" w:pos="6113"/>
      </w:tabs>
      <w:spacing w:after="100"/>
      <w:jc w:val="left"/>
    </w:pPr>
    <w:rPr>
      <w:rFonts w:ascii="Arial Black" w:hAnsi="Arial Black"/>
      <w:noProof/>
      <w:sz w:val="24"/>
      <w:szCs w:val="24"/>
    </w:rPr>
  </w:style>
  <w:style w:type="paragraph" w:styleId="TOC4">
    <w:name w:val="toc 4"/>
    <w:basedOn w:val="Normal"/>
    <w:next w:val="Normal"/>
    <w:autoRedefine/>
    <w:uiPriority w:val="39"/>
    <w:unhideWhenUsed/>
    <w:rsid w:val="0026373D"/>
    <w:pPr>
      <w:tabs>
        <w:tab w:val="left" w:pos="3402"/>
        <w:tab w:val="right" w:pos="6113"/>
      </w:tabs>
      <w:spacing w:before="0" w:after="0"/>
      <w:ind w:left="3402" w:hanging="1134"/>
      <w:jc w:val="left"/>
    </w:pPr>
    <w:rPr>
      <w:rFonts w:ascii="Arial Black" w:hAnsi="Arial Black"/>
      <w:noProof/>
      <w:sz w:val="20"/>
      <w:szCs w:val="20"/>
    </w:rPr>
  </w:style>
  <w:style w:type="paragraph" w:styleId="ListParagraph">
    <w:name w:val="List Paragraph"/>
    <w:aliases w:val="Table text"/>
    <w:basedOn w:val="NoSpacing"/>
    <w:link w:val="ListParagraphChar"/>
    <w:uiPriority w:val="34"/>
    <w:qFormat/>
    <w:rsid w:val="0037237F"/>
    <w:pPr>
      <w:numPr>
        <w:numId w:val="4"/>
      </w:numPr>
      <w:contextualSpacing/>
    </w:pPr>
  </w:style>
  <w:style w:type="paragraph" w:customStyle="1" w:styleId="BulletTherapeuticclass">
    <w:name w:val="Bullet Therapeutic class"/>
    <w:basedOn w:val="NoSpacing"/>
    <w:next w:val="Normal"/>
    <w:uiPriority w:val="4"/>
    <w:qFormat/>
    <w:rsid w:val="0037237F"/>
    <w:pPr>
      <w:numPr>
        <w:numId w:val="1"/>
      </w:numPr>
    </w:pPr>
  </w:style>
  <w:style w:type="character" w:customStyle="1" w:styleId="UnresolvedMention1">
    <w:name w:val="Unresolved Mention1"/>
    <w:basedOn w:val="DefaultParagraphFont"/>
    <w:uiPriority w:val="99"/>
    <w:semiHidden/>
    <w:unhideWhenUsed/>
    <w:rsid w:val="0037237F"/>
    <w:rPr>
      <w:color w:val="605E5C"/>
      <w:shd w:val="clear" w:color="auto" w:fill="E1DFDD"/>
    </w:rPr>
  </w:style>
  <w:style w:type="character" w:styleId="FollowedHyperlink">
    <w:name w:val="FollowedHyperlink"/>
    <w:basedOn w:val="DefaultParagraphFont"/>
    <w:uiPriority w:val="99"/>
    <w:semiHidden/>
    <w:unhideWhenUsed/>
    <w:rsid w:val="0037237F"/>
    <w:rPr>
      <w:color w:val="954F72" w:themeColor="followedHyperlink"/>
      <w:u w:val="single"/>
    </w:rPr>
  </w:style>
  <w:style w:type="paragraph" w:customStyle="1" w:styleId="BulletMedicine">
    <w:name w:val="Bullet Medicine"/>
    <w:basedOn w:val="BulletTherapeuticclass"/>
    <w:next w:val="Normal"/>
    <w:uiPriority w:val="5"/>
    <w:qFormat/>
    <w:rsid w:val="005C4479"/>
  </w:style>
  <w:style w:type="paragraph" w:customStyle="1" w:styleId="BulletDirectionsInstructions">
    <w:name w:val="Bullet Directions/Instructions"/>
    <w:basedOn w:val="BulletTherapeuticclass"/>
    <w:next w:val="Normal"/>
    <w:uiPriority w:val="6"/>
    <w:qFormat/>
    <w:rsid w:val="004352BC"/>
    <w:pPr>
      <w:numPr>
        <w:numId w:val="2"/>
      </w:numPr>
      <w:ind w:left="714" w:hanging="357"/>
    </w:pPr>
  </w:style>
  <w:style w:type="paragraph" w:customStyle="1" w:styleId="ICD10">
    <w:name w:val="ICD 10"/>
    <w:basedOn w:val="NoSpacing"/>
    <w:next w:val="Normal"/>
    <w:uiPriority w:val="9"/>
    <w:qFormat/>
    <w:rsid w:val="0037237F"/>
    <w:rPr>
      <w:sz w:val="16"/>
    </w:rPr>
  </w:style>
  <w:style w:type="paragraph" w:styleId="EndnoteText">
    <w:name w:val="endnote text"/>
    <w:basedOn w:val="Normal"/>
    <w:link w:val="EndnoteTextChar"/>
    <w:uiPriority w:val="99"/>
    <w:rsid w:val="00293547"/>
    <w:pPr>
      <w:jc w:val="left"/>
    </w:pPr>
    <w:rPr>
      <w:sz w:val="12"/>
    </w:rPr>
  </w:style>
  <w:style w:type="paragraph" w:customStyle="1" w:styleId="TableText">
    <w:name w:val="Table Text"/>
    <w:basedOn w:val="NoSpacing"/>
    <w:uiPriority w:val="3"/>
    <w:qFormat/>
    <w:rsid w:val="0037237F"/>
    <w:rPr>
      <w:sz w:val="16"/>
      <w:szCs w:val="16"/>
    </w:rPr>
  </w:style>
  <w:style w:type="character" w:customStyle="1" w:styleId="EndnoteTextChar">
    <w:name w:val="Endnote Text Char"/>
    <w:basedOn w:val="DefaultParagraphFont"/>
    <w:link w:val="EndnoteText"/>
    <w:uiPriority w:val="99"/>
    <w:rsid w:val="00293547"/>
    <w:rPr>
      <w:rFonts w:ascii="Arial" w:hAnsi="Arial"/>
      <w:spacing w:val="-4"/>
      <w:sz w:val="12"/>
      <w:lang w:val="en-GB"/>
    </w:rPr>
  </w:style>
  <w:style w:type="character" w:styleId="EndnoteReference">
    <w:name w:val="endnote reference"/>
    <w:basedOn w:val="DefaultParagraphFont"/>
    <w:rsid w:val="0037237F"/>
    <w:rPr>
      <w:sz w:val="12"/>
      <w:szCs w:val="12"/>
      <w:vertAlign w:val="superscript"/>
    </w:rPr>
  </w:style>
  <w:style w:type="character" w:styleId="Emphasis">
    <w:name w:val="Emphasis"/>
    <w:basedOn w:val="DefaultParagraphFont"/>
    <w:uiPriority w:val="20"/>
    <w:qFormat/>
    <w:rsid w:val="0037237F"/>
    <w:rPr>
      <w:i/>
      <w:iCs/>
    </w:rPr>
  </w:style>
  <w:style w:type="paragraph" w:customStyle="1" w:styleId="LoEText">
    <w:name w:val="LoE Text"/>
    <w:basedOn w:val="TableText"/>
    <w:uiPriority w:val="3"/>
    <w:qFormat/>
    <w:rsid w:val="0037237F"/>
    <w:pPr>
      <w:framePr w:hSpace="284" w:wrap="around" w:vAnchor="text" w:hAnchor="margin" w:xAlign="right" w:y="1"/>
      <w:suppressOverlap/>
      <w:jc w:val="right"/>
    </w:pPr>
    <w:rPr>
      <w:i/>
    </w:rPr>
  </w:style>
  <w:style w:type="paragraph" w:customStyle="1" w:styleId="Centeredbox">
    <w:name w:val="Centered box"/>
    <w:basedOn w:val="Normal"/>
    <w:uiPriority w:val="7"/>
    <w:qFormat/>
    <w:rsid w:val="00B5231F"/>
    <w:pPr>
      <w:pBdr>
        <w:top w:val="double" w:sz="4" w:space="1" w:color="auto"/>
        <w:left w:val="double" w:sz="4" w:space="4" w:color="auto"/>
        <w:bottom w:val="double" w:sz="4" w:space="1" w:color="auto"/>
        <w:right w:val="double" w:sz="4" w:space="4" w:color="auto"/>
      </w:pBdr>
      <w:spacing w:before="120" w:after="120"/>
      <w:ind w:left="113" w:right="113"/>
      <w:jc w:val="center"/>
    </w:pPr>
  </w:style>
  <w:style w:type="character" w:styleId="Strong">
    <w:name w:val="Strong"/>
    <w:basedOn w:val="DefaultParagraphFont"/>
    <w:uiPriority w:val="22"/>
    <w:qFormat/>
    <w:rsid w:val="0037237F"/>
    <w:rPr>
      <w:b/>
      <w:bCs/>
    </w:rPr>
  </w:style>
  <w:style w:type="paragraph" w:customStyle="1" w:styleId="BulletNutrition">
    <w:name w:val="Bullet Nutrition"/>
    <w:basedOn w:val="BulletMedicine"/>
    <w:uiPriority w:val="5"/>
    <w:qFormat/>
    <w:rsid w:val="0037237F"/>
    <w:pPr>
      <w:numPr>
        <w:numId w:val="3"/>
      </w:numPr>
    </w:pPr>
  </w:style>
  <w:style w:type="paragraph" w:customStyle="1" w:styleId="ListParagraphNumbered">
    <w:name w:val="List Paragraph Numbered"/>
    <w:basedOn w:val="NoSpacing"/>
    <w:uiPriority w:val="2"/>
    <w:qFormat/>
    <w:rsid w:val="00220ABE"/>
    <w:pPr>
      <w:numPr>
        <w:numId w:val="5"/>
      </w:numPr>
    </w:pPr>
  </w:style>
  <w:style w:type="character" w:customStyle="1" w:styleId="EndnoteReference8">
    <w:name w:val="Endnote Reference 8"/>
    <w:basedOn w:val="DefaultParagraphFont"/>
    <w:uiPriority w:val="10"/>
    <w:rsid w:val="008D7E91"/>
    <w:rPr>
      <w:sz w:val="16"/>
      <w:vertAlign w:val="superscript"/>
    </w:rPr>
  </w:style>
  <w:style w:type="paragraph" w:styleId="Revision">
    <w:name w:val="Revision"/>
    <w:hidden/>
    <w:uiPriority w:val="99"/>
    <w:semiHidden/>
    <w:rsid w:val="00FF01A9"/>
    <w:rPr>
      <w:rFonts w:ascii="Times New Roman" w:eastAsia="Times New Roman" w:hAnsi="Times New Roman" w:cs="Times New Roman"/>
      <w:sz w:val="24"/>
      <w:szCs w:val="24"/>
      <w:lang w:val="en-GB"/>
    </w:rPr>
  </w:style>
  <w:style w:type="paragraph" w:styleId="TOC5">
    <w:name w:val="toc 5"/>
    <w:basedOn w:val="Normal"/>
    <w:next w:val="Normal"/>
    <w:autoRedefine/>
    <w:uiPriority w:val="39"/>
    <w:rsid w:val="0026373D"/>
    <w:pPr>
      <w:spacing w:after="100"/>
      <w:ind w:left="720"/>
      <w:jc w:val="left"/>
    </w:pPr>
  </w:style>
  <w:style w:type="paragraph" w:styleId="Index1">
    <w:name w:val="index 1"/>
    <w:basedOn w:val="Normal"/>
    <w:next w:val="Normal"/>
    <w:autoRedefine/>
    <w:uiPriority w:val="99"/>
    <w:semiHidden/>
    <w:unhideWhenUsed/>
    <w:rsid w:val="00DE7455"/>
    <w:pPr>
      <w:spacing w:before="0" w:after="0"/>
      <w:ind w:left="180" w:hanging="180"/>
    </w:pPr>
  </w:style>
  <w:style w:type="paragraph" w:styleId="BodyText2">
    <w:name w:val="Body Text 2"/>
    <w:basedOn w:val="Normal"/>
    <w:link w:val="BodyText2Char"/>
    <w:semiHidden/>
    <w:rsid w:val="001261CA"/>
    <w:pPr>
      <w:spacing w:before="0" w:after="0"/>
      <w:jc w:val="center"/>
    </w:pPr>
    <w:rPr>
      <w:rFonts w:ascii="Tahoma" w:eastAsia="Times New Roman" w:hAnsi="Tahoma" w:cs="Times New Roman"/>
      <w:spacing w:val="0"/>
      <w:szCs w:val="24"/>
    </w:rPr>
  </w:style>
  <w:style w:type="character" w:customStyle="1" w:styleId="BodyText2Char">
    <w:name w:val="Body Text 2 Char"/>
    <w:basedOn w:val="DefaultParagraphFont"/>
    <w:link w:val="BodyText2"/>
    <w:semiHidden/>
    <w:rsid w:val="001261CA"/>
    <w:rPr>
      <w:rFonts w:ascii="Tahoma" w:eastAsia="Times New Roman" w:hAnsi="Tahoma" w:cs="Times New Roman"/>
      <w:szCs w:val="24"/>
      <w:lang w:val="en-GB"/>
    </w:rPr>
  </w:style>
  <w:style w:type="character" w:styleId="PlaceholderText">
    <w:name w:val="Placeholder Text"/>
    <w:basedOn w:val="DefaultParagraphFont"/>
    <w:uiPriority w:val="99"/>
    <w:semiHidden/>
    <w:rsid w:val="005B4CF7"/>
    <w:rPr>
      <w:color w:val="666666"/>
    </w:rPr>
  </w:style>
  <w:style w:type="paragraph" w:customStyle="1" w:styleId="ep4">
    <w:name w:val="ep4"/>
    <w:basedOn w:val="Normal"/>
    <w:rsid w:val="00C263B8"/>
    <w:pPr>
      <w:numPr>
        <w:numId w:val="8"/>
      </w:numPr>
      <w:spacing w:before="0" w:after="0"/>
    </w:pPr>
    <w:rPr>
      <w:rFonts w:eastAsia="Times New Roman" w:cs="Times New Roman"/>
      <w:iCs/>
      <w:spacing w:val="0"/>
      <w:szCs w:val="20"/>
      <w:lang w:val="en-ZA"/>
    </w:rPr>
  </w:style>
  <w:style w:type="table" w:customStyle="1" w:styleId="TableGrid1">
    <w:name w:val="Table Grid1"/>
    <w:basedOn w:val="TableNormal"/>
    <w:next w:val="TableGrid"/>
    <w:uiPriority w:val="59"/>
    <w:rsid w:val="00811950"/>
    <w:rPr>
      <w:sz w:val="22"/>
      <w:szCs w:val="22"/>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yperlink1">
    <w:name w:val="Hyperlink1"/>
    <w:basedOn w:val="DefaultParagraphFont"/>
    <w:uiPriority w:val="99"/>
    <w:rsid w:val="007B04C4"/>
    <w:rPr>
      <w:color w:val="0563C1"/>
      <w:u w:val="single"/>
    </w:rPr>
  </w:style>
  <w:style w:type="paragraph" w:customStyle="1" w:styleId="Default">
    <w:name w:val="Default"/>
    <w:rsid w:val="001502E6"/>
    <w:pPr>
      <w:autoSpaceDE w:val="0"/>
      <w:autoSpaceDN w:val="0"/>
      <w:adjustRightInd w:val="0"/>
    </w:pPr>
    <w:rPr>
      <w:rFonts w:ascii="Calibri" w:hAnsi="Calibri" w:cs="Calibri"/>
      <w:color w:val="000000"/>
      <w:sz w:val="24"/>
      <w:szCs w:val="24"/>
      <w:lang w:val="en-US"/>
    </w:rPr>
  </w:style>
  <w:style w:type="table" w:customStyle="1" w:styleId="TableGrid2">
    <w:name w:val="Table Grid2"/>
    <w:basedOn w:val="TableNormal"/>
    <w:next w:val="TableGrid"/>
    <w:uiPriority w:val="59"/>
    <w:rsid w:val="008C2C92"/>
    <w:rPr>
      <w:rFonts w:ascii="Times New Roman" w:eastAsia="Times New Roman" w:hAnsi="Times New Roman" w:cs="Times New Roman"/>
      <w:sz w:val="20"/>
      <w:szCs w:val="20"/>
      <w:lang w:eastAsia="en-ZA"/>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UnresolvedMention2">
    <w:name w:val="Unresolved Mention2"/>
    <w:basedOn w:val="DefaultParagraphFont"/>
    <w:uiPriority w:val="99"/>
    <w:semiHidden/>
    <w:unhideWhenUsed/>
    <w:rsid w:val="00801F2D"/>
    <w:rPr>
      <w:color w:val="605E5C"/>
      <w:shd w:val="clear" w:color="auto" w:fill="E1DFDD"/>
    </w:rPr>
  </w:style>
  <w:style w:type="character" w:customStyle="1" w:styleId="ListParagraphChar">
    <w:name w:val="List Paragraph Char"/>
    <w:aliases w:val="Table text Char"/>
    <w:basedOn w:val="DefaultParagraphFont"/>
    <w:link w:val="ListParagraph"/>
    <w:uiPriority w:val="34"/>
    <w:locked/>
    <w:rsid w:val="00605612"/>
    <w:rPr>
      <w:rFonts w:ascii="Arial" w:hAnsi="Arial"/>
      <w:spacing w:val="-4"/>
    </w:rPr>
  </w:style>
  <w:style w:type="paragraph" w:styleId="Index6">
    <w:name w:val="index 6"/>
    <w:basedOn w:val="Normal"/>
    <w:next w:val="Normal"/>
    <w:autoRedefine/>
    <w:uiPriority w:val="99"/>
    <w:semiHidden/>
    <w:unhideWhenUsed/>
    <w:rsid w:val="00605612"/>
    <w:pPr>
      <w:spacing w:before="0" w:after="0"/>
      <w:ind w:left="1080" w:hanging="180"/>
    </w:pPr>
  </w:style>
  <w:style w:type="table" w:customStyle="1" w:styleId="TableGrid3">
    <w:name w:val="Table Grid3"/>
    <w:basedOn w:val="TableNormal"/>
    <w:next w:val="TableGrid"/>
    <w:uiPriority w:val="59"/>
    <w:rsid w:val="001E4E4A"/>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C35CD7"/>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ragraphbulletlist-level1">
    <w:name w:val="Paragraph bullet list - level 1"/>
    <w:basedOn w:val="Normal"/>
    <w:link w:val="Paragraphbulletlist-level1Char"/>
    <w:qFormat/>
    <w:rsid w:val="006C078A"/>
    <w:pPr>
      <w:keepLines/>
      <w:numPr>
        <w:numId w:val="45"/>
      </w:numPr>
      <w:spacing w:before="0" w:after="0"/>
    </w:pPr>
    <w:rPr>
      <w:rFonts w:eastAsia="Calibri" w:cs="Arial"/>
      <w:spacing w:val="0"/>
      <w:szCs w:val="20"/>
    </w:rPr>
  </w:style>
  <w:style w:type="character" w:customStyle="1" w:styleId="Paragraphbulletlist-level1Char">
    <w:name w:val="Paragraph bullet list - level 1 Char"/>
    <w:basedOn w:val="DefaultParagraphFont"/>
    <w:link w:val="Paragraphbulletlist-level1"/>
    <w:rsid w:val="006C078A"/>
    <w:rPr>
      <w:rFonts w:ascii="Arial" w:eastAsia="Calibri" w:hAnsi="Arial" w:cs="Arial"/>
      <w:szCs w:val="20"/>
      <w:lang w:val="en-GB"/>
    </w:rPr>
  </w:style>
  <w:style w:type="paragraph" w:customStyle="1" w:styleId="Paragraphtext">
    <w:name w:val="Paragraph text"/>
    <w:basedOn w:val="Normal"/>
    <w:link w:val="ParagraphtextChar"/>
    <w:qFormat/>
    <w:rsid w:val="006C078A"/>
    <w:pPr>
      <w:keepLines/>
      <w:spacing w:before="0" w:after="0"/>
    </w:pPr>
    <w:rPr>
      <w:rFonts w:eastAsia="Calibri" w:cs="Arial"/>
      <w:spacing w:val="0"/>
      <w:szCs w:val="20"/>
    </w:rPr>
  </w:style>
  <w:style w:type="character" w:customStyle="1" w:styleId="ParagraphtextChar">
    <w:name w:val="Paragraph text Char"/>
    <w:basedOn w:val="DefaultParagraphFont"/>
    <w:link w:val="Paragraphtext"/>
    <w:rsid w:val="006C078A"/>
    <w:rPr>
      <w:rFonts w:ascii="Arial" w:eastAsia="Calibri" w:hAnsi="Arial" w:cs="Arial"/>
      <w:szCs w:val="20"/>
      <w:lang w:val="en-GB"/>
    </w:rPr>
  </w:style>
  <w:style w:type="numbering" w:customStyle="1" w:styleId="MultilevelList-Doublechevron">
    <w:name w:val="Multilevel List - Double chevron"/>
    <w:uiPriority w:val="99"/>
    <w:rsid w:val="001A678F"/>
    <w:pPr>
      <w:numPr>
        <w:numId w:val="51"/>
      </w:numPr>
    </w:pPr>
  </w:style>
  <w:style w:type="paragraph" w:customStyle="1" w:styleId="a">
    <w:name w:val="_"/>
    <w:basedOn w:val="Normal"/>
    <w:rsid w:val="00965AF4"/>
    <w:pPr>
      <w:widowControl w:val="0"/>
      <w:autoSpaceDE w:val="0"/>
      <w:autoSpaceDN w:val="0"/>
      <w:adjustRightInd w:val="0"/>
      <w:spacing w:before="0" w:after="0"/>
      <w:ind w:left="163" w:hanging="163"/>
      <w:jc w:val="left"/>
    </w:pPr>
    <w:rPr>
      <w:rFonts w:ascii="Times New Roman" w:eastAsia="Times New Roman" w:hAnsi="Times New Roman" w:cs="Times New Roman"/>
      <w:spacing w:val="0"/>
      <w:sz w:val="24"/>
      <w:szCs w:val="24"/>
      <w:lang w:val="en-US"/>
    </w:rPr>
  </w:style>
  <w:style w:type="paragraph" w:customStyle="1" w:styleId="ep0">
    <w:name w:val="ep0"/>
    <w:rsid w:val="0088623D"/>
    <w:pPr>
      <w:spacing w:line="180" w:lineRule="exact"/>
      <w:jc w:val="both"/>
    </w:pPr>
    <w:rPr>
      <w:rFonts w:ascii="Arial" w:eastAsia="Times New Roman" w:hAnsi="Arial" w:cs="Times New Roman"/>
      <w:sz w:val="16"/>
      <w:szCs w:val="20"/>
    </w:rPr>
  </w:style>
  <w:style w:type="paragraph" w:customStyle="1" w:styleId="head2">
    <w:name w:val="head2"/>
    <w:rsid w:val="00560F70"/>
    <w:pPr>
      <w:spacing w:line="180" w:lineRule="exact"/>
    </w:pPr>
    <w:rPr>
      <w:rFonts w:ascii="Arial" w:eastAsia="Times New Roman" w:hAnsi="Arial" w:cs="Times New Roman"/>
      <w:b/>
      <w:szCs w:val="20"/>
    </w:rPr>
  </w:style>
  <w:style w:type="paragraph" w:customStyle="1" w:styleId="Centredbox">
    <w:name w:val="Centred box"/>
    <w:basedOn w:val="Normal"/>
    <w:qFormat/>
    <w:rsid w:val="00560F70"/>
    <w:pPr>
      <w:pBdr>
        <w:top w:val="double" w:sz="4" w:space="1" w:color="auto"/>
        <w:left w:val="double" w:sz="4" w:space="4" w:color="auto"/>
        <w:bottom w:val="double" w:sz="4" w:space="1" w:color="auto"/>
        <w:right w:val="double" w:sz="4" w:space="4" w:color="auto"/>
      </w:pBdr>
      <w:spacing w:before="0" w:after="0" w:line="278" w:lineRule="auto"/>
      <w:ind w:left="425" w:right="425"/>
      <w:jc w:val="left"/>
    </w:pPr>
    <w:rPr>
      <w:rFonts w:eastAsia="Times New Roman" w:cs="Arial"/>
      <w:iCs/>
      <w:spacing w:val="0"/>
      <w:szCs w:val="20"/>
    </w:rPr>
  </w:style>
  <w:style w:type="character" w:customStyle="1" w:styleId="citation-102">
    <w:name w:val="citation-102"/>
    <w:basedOn w:val="DefaultParagraphFont"/>
    <w:rsid w:val="005528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003505">
      <w:bodyDiv w:val="1"/>
      <w:marLeft w:val="0"/>
      <w:marRight w:val="0"/>
      <w:marTop w:val="0"/>
      <w:marBottom w:val="0"/>
      <w:divBdr>
        <w:top w:val="none" w:sz="0" w:space="0" w:color="auto"/>
        <w:left w:val="none" w:sz="0" w:space="0" w:color="auto"/>
        <w:bottom w:val="none" w:sz="0" w:space="0" w:color="auto"/>
        <w:right w:val="none" w:sz="0" w:space="0" w:color="auto"/>
      </w:divBdr>
    </w:div>
    <w:div w:id="382801050">
      <w:bodyDiv w:val="1"/>
      <w:marLeft w:val="0"/>
      <w:marRight w:val="0"/>
      <w:marTop w:val="0"/>
      <w:marBottom w:val="0"/>
      <w:divBdr>
        <w:top w:val="none" w:sz="0" w:space="0" w:color="auto"/>
        <w:left w:val="none" w:sz="0" w:space="0" w:color="auto"/>
        <w:bottom w:val="none" w:sz="0" w:space="0" w:color="auto"/>
        <w:right w:val="none" w:sz="0" w:space="0" w:color="auto"/>
      </w:divBdr>
    </w:div>
    <w:div w:id="1067922689">
      <w:bodyDiv w:val="1"/>
      <w:marLeft w:val="0"/>
      <w:marRight w:val="0"/>
      <w:marTop w:val="0"/>
      <w:marBottom w:val="0"/>
      <w:divBdr>
        <w:top w:val="none" w:sz="0" w:space="0" w:color="auto"/>
        <w:left w:val="none" w:sz="0" w:space="0" w:color="auto"/>
        <w:bottom w:val="none" w:sz="0" w:space="0" w:color="auto"/>
        <w:right w:val="none" w:sz="0" w:space="0" w:color="auto"/>
      </w:divBdr>
    </w:div>
    <w:div w:id="1249999370">
      <w:bodyDiv w:val="1"/>
      <w:marLeft w:val="0"/>
      <w:marRight w:val="0"/>
      <w:marTop w:val="0"/>
      <w:marBottom w:val="0"/>
      <w:divBdr>
        <w:top w:val="none" w:sz="0" w:space="0" w:color="auto"/>
        <w:left w:val="none" w:sz="0" w:space="0" w:color="auto"/>
        <w:bottom w:val="none" w:sz="0" w:space="0" w:color="auto"/>
        <w:right w:val="none" w:sz="0" w:space="0" w:color="auto"/>
      </w:divBdr>
    </w:div>
    <w:div w:id="1402749776">
      <w:bodyDiv w:val="1"/>
      <w:marLeft w:val="0"/>
      <w:marRight w:val="0"/>
      <w:marTop w:val="0"/>
      <w:marBottom w:val="0"/>
      <w:divBdr>
        <w:top w:val="none" w:sz="0" w:space="0" w:color="auto"/>
        <w:left w:val="none" w:sz="0" w:space="0" w:color="auto"/>
        <w:bottom w:val="none" w:sz="0" w:space="0" w:color="auto"/>
        <w:right w:val="none" w:sz="0" w:space="0" w:color="auto"/>
      </w:divBdr>
    </w:div>
    <w:div w:id="1561476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header" Target="header1.xml"/><Relationship Id="rId26"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7.png"/><Relationship Id="rId25"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5.emf"/><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footer" Target="footer2.xml"/></Relationships>
</file>

<file path=word/_rels/endnotes.xml.rels><?xml version="1.0" encoding="UTF-8" standalone="yes"?>
<Relationships xmlns="http://schemas.openxmlformats.org/package/2006/relationships"><Relationship Id="rId8" Type="http://schemas.openxmlformats.org/officeDocument/2006/relationships/hyperlink" Target="http://www.health.gov.za/" TargetMode="External"/><Relationship Id="rId13" Type="http://schemas.openxmlformats.org/officeDocument/2006/relationships/hyperlink" Target="https://www.ncbi.nlm.nih.gov/pubmed/23807527" TargetMode="External"/><Relationship Id="rId18" Type="http://schemas.openxmlformats.org/officeDocument/2006/relationships/hyperlink" Target="https://www.ncbi.nlm.nih.gov/pubmed/21558486" TargetMode="External"/><Relationship Id="rId26" Type="http://schemas.openxmlformats.org/officeDocument/2006/relationships/hyperlink" Target="https://www.ncbi.nlm.nih.gov/pubmed/20102994" TargetMode="External"/><Relationship Id="rId3" Type="http://schemas.openxmlformats.org/officeDocument/2006/relationships/hyperlink" Target="https://www.ncbi.nlm.nih.gov/pubmed/9827736" TargetMode="External"/><Relationship Id="rId21" Type="http://schemas.openxmlformats.org/officeDocument/2006/relationships/hyperlink" Target="http://www.health.gov.za/" TargetMode="External"/><Relationship Id="rId7" Type="http://schemas.openxmlformats.org/officeDocument/2006/relationships/hyperlink" Target="http://www.health.gov.za/" TargetMode="External"/><Relationship Id="rId12" Type="http://schemas.openxmlformats.org/officeDocument/2006/relationships/hyperlink" Target="https://www.ncbi.nlm.nih.gov/pubmed/21558486" TargetMode="External"/><Relationship Id="rId17" Type="http://schemas.openxmlformats.org/officeDocument/2006/relationships/hyperlink" Target="https://www.ncbi.nlm.nih.gov/pubmed/20653496" TargetMode="External"/><Relationship Id="rId25" Type="http://schemas.openxmlformats.org/officeDocument/2006/relationships/hyperlink" Target="https://www.ncbi.nlm.nih.gov/pubmed/21518934" TargetMode="External"/><Relationship Id="rId2" Type="http://schemas.openxmlformats.org/officeDocument/2006/relationships/hyperlink" Target="http://www.health.gov.za/" TargetMode="External"/><Relationship Id="rId16" Type="http://schemas.openxmlformats.org/officeDocument/2006/relationships/hyperlink" Target="http://www.health.gov.za/" TargetMode="External"/><Relationship Id="rId20" Type="http://schemas.openxmlformats.org/officeDocument/2006/relationships/hyperlink" Target="https://www.ncbi.nlm.nih.gov/pubmed/22844010" TargetMode="External"/><Relationship Id="rId29" Type="http://schemas.openxmlformats.org/officeDocument/2006/relationships/hyperlink" Target="https://www.ncbi.nlm.nih.gov/pubmed/21518934" TargetMode="External"/><Relationship Id="rId1" Type="http://schemas.openxmlformats.org/officeDocument/2006/relationships/hyperlink" Target="http://www.health.gov.za/" TargetMode="External"/><Relationship Id="rId6" Type="http://schemas.openxmlformats.org/officeDocument/2006/relationships/hyperlink" Target="http://www.health.gov.za/" TargetMode="External"/><Relationship Id="rId11" Type="http://schemas.openxmlformats.org/officeDocument/2006/relationships/hyperlink" Target="https://www.ncbi.nlm.nih.gov/pubmed/20653496" TargetMode="External"/><Relationship Id="rId24" Type="http://schemas.openxmlformats.org/officeDocument/2006/relationships/hyperlink" Target="http://www.health.gov.za/" TargetMode="External"/><Relationship Id="rId32" Type="http://schemas.openxmlformats.org/officeDocument/2006/relationships/hyperlink" Target="https://www.ncbi.nlm.nih.gov/pubmed/19783532" TargetMode="External"/><Relationship Id="rId5" Type="http://schemas.openxmlformats.org/officeDocument/2006/relationships/hyperlink" Target="http://ginasthma.org/" TargetMode="External"/><Relationship Id="rId15" Type="http://schemas.openxmlformats.org/officeDocument/2006/relationships/hyperlink" Target="http://www.health.gov.za/" TargetMode="External"/><Relationship Id="rId23" Type="http://schemas.openxmlformats.org/officeDocument/2006/relationships/hyperlink" Target="http://www.health.gov.za/" TargetMode="External"/><Relationship Id="rId28" Type="http://schemas.openxmlformats.org/officeDocument/2006/relationships/hyperlink" Target="https://www.ncbi.nlm.nih.gov/pubmed/19783532" TargetMode="External"/><Relationship Id="rId10" Type="http://schemas.openxmlformats.org/officeDocument/2006/relationships/hyperlink" Target="https://www.hkmj.org/abstracts/v27n4/276.htm" TargetMode="External"/><Relationship Id="rId19" Type="http://schemas.openxmlformats.org/officeDocument/2006/relationships/hyperlink" Target="https://www.ncbi.nlm.nih.gov/pubmed/23807527" TargetMode="External"/><Relationship Id="rId31" Type="http://schemas.openxmlformats.org/officeDocument/2006/relationships/hyperlink" Target="https://www.ncbi.nlm.nih.gov/pubmed/31573350" TargetMode="External"/><Relationship Id="rId4" Type="http://schemas.openxmlformats.org/officeDocument/2006/relationships/hyperlink" Target="http://www.health.gov.za/" TargetMode="External"/><Relationship Id="rId9" Type="http://schemas.openxmlformats.org/officeDocument/2006/relationships/hyperlink" Target="http://www.ncbi.nlm.nih.gov/pubmed/23235591" TargetMode="External"/><Relationship Id="rId14" Type="http://schemas.openxmlformats.org/officeDocument/2006/relationships/hyperlink" Target="https://www.ncbi.nlm.nih.gov/pubmed/22844010" TargetMode="External"/><Relationship Id="rId22" Type="http://schemas.openxmlformats.org/officeDocument/2006/relationships/hyperlink" Target="http://www.health.gov.za/" TargetMode="External"/><Relationship Id="rId27" Type="http://schemas.openxmlformats.org/officeDocument/2006/relationships/hyperlink" Target="https://www.ncbi.nlm.nih.gov/pubmed/31573350" TargetMode="External"/><Relationship Id="rId30" Type="http://schemas.openxmlformats.org/officeDocument/2006/relationships/hyperlink" Target="https://www.ncbi.nlm.nih.gov/pubmed/20102994"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OneDrive\1%20EML%20revisions\Document%20build%20-%20Andre\Template\PHC%20STG%20Template_Chapter.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1883D54240D6C47B8BC7FCA393E6837" ma:contentTypeVersion="3" ma:contentTypeDescription="Create a new document." ma:contentTypeScope="" ma:versionID="dd6fa984b3b7eb2a2c4a626f40687305">
  <xsd:schema xmlns:xsd="http://www.w3.org/2001/XMLSchema" xmlns:xs="http://www.w3.org/2001/XMLSchema" xmlns:p="http://schemas.microsoft.com/office/2006/metadata/properties" xmlns:ns2="db2edbec-7b6a-4636-a93d-e96dc4f301eb" targetNamespace="http://schemas.microsoft.com/office/2006/metadata/properties" ma:root="true" ma:fieldsID="c911f0fbf13573087636f74098ec44f5" ns2:_="">
    <xsd:import namespace="db2edbec-7b6a-4636-a93d-e96dc4f301eb"/>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2edbec-7b6a-4636-a93d-e96dc4f301e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C84161-DE6E-4BE3-B485-1F97D20AA8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2edbec-7b6a-4636-a93d-e96dc4f301e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61958C-7231-4F20-AE17-381F6A33AE27}">
  <ds:schemaRefs>
    <ds:schemaRef ds:uri="http://schemas.microsoft.com/sharepoint/v3/contenttype/forms"/>
  </ds:schemaRefs>
</ds:datastoreItem>
</file>

<file path=customXml/itemProps3.xml><?xml version="1.0" encoding="utf-8"?>
<ds:datastoreItem xmlns:ds="http://schemas.openxmlformats.org/officeDocument/2006/customXml" ds:itemID="{6D254006-A24C-471B-A3B5-A095D4CE05E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C332751-3F96-4305-952E-E11DDB6BB9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PHC STG Template_Chapter</Template>
  <TotalTime>15</TotalTime>
  <Pages>48</Pages>
  <Words>11414</Words>
  <Characters>65063</Characters>
  <Application>Microsoft Office Word</Application>
  <DocSecurity>0</DocSecurity>
  <Lines>542</Lines>
  <Paragraphs>152</Paragraphs>
  <ScaleCrop>false</ScaleCrop>
  <HeadingPairs>
    <vt:vector size="2" baseType="variant">
      <vt:variant>
        <vt:lpstr>Title</vt:lpstr>
      </vt:variant>
      <vt:variant>
        <vt:i4>1</vt:i4>
      </vt:variant>
    </vt:vector>
  </HeadingPairs>
  <TitlesOfParts>
    <vt:vector size="1" baseType="lpstr">
      <vt:lpstr>Chapter #</vt:lpstr>
    </vt:vector>
  </TitlesOfParts>
  <Company/>
  <LinksUpToDate>false</LinksUpToDate>
  <CharactersWithSpaces>76325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dc:title>
  <dc:subject>Chapter Description</dc:subject>
  <dc:creator>Zahiera Adam;Gayle Tatz;Rephaim Mpofu</dc:creator>
  <cp:keywords/>
  <dc:description/>
  <cp:lastModifiedBy>Zahiera Adam</cp:lastModifiedBy>
  <cp:revision>7</cp:revision>
  <dcterms:created xsi:type="dcterms:W3CDTF">2026-07-31T08:25:00Z</dcterms:created>
  <dcterms:modified xsi:type="dcterms:W3CDTF">2026-07-31T08:56:00Z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0x010100B1883D54240D6C47B8BC7FCA393E6837</vt:lpwstr>
  </property>
</Properties>
</file>